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F1D6B" w:rsidR="006F1D6B" w:rsidP="006F1D6B" w:rsidRDefault="2AC4C01E" w14:paraId="79E15BD0" w14:textId="4C7BB88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:rsidR="007C2FE0" w:rsidP="4C7AA0F6" w:rsidRDefault="007C2FE0" w14:paraId="503793F6" w14:textId="65744001">
      <w:pPr>
        <w:rPr>
          <w:i/>
          <w:iCs/>
          <w:highlight w:val="yellow"/>
        </w:rPr>
      </w:pPr>
    </w:p>
    <w:p w:rsidRPr="007C2FE0" w:rsidR="006F1D6B" w:rsidP="007C2FE0" w:rsidRDefault="006F1D6B" w14:paraId="160A75DF" w14:textId="4ED04982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:rsidRPr="007C2FE0" w:rsidR="007C2FE0" w:rsidP="007C2FE0" w:rsidRDefault="007C2FE0" w14:paraId="0BB45D3C" w14:textId="77777777">
      <w:pPr>
        <w:pStyle w:val="Listeavsnitt"/>
      </w:pPr>
    </w:p>
    <w:p w:rsidRPr="00C84E97" w:rsidR="00544C9F" w:rsidP="00567886" w:rsidRDefault="0079755C" w14:paraId="35B9B8CD" w14:textId="77777777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Pr="00C84E97" w:rsidR="00544C9F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:rsidR="00E449C8" w:rsidP="00567886" w:rsidRDefault="007C2FE0" w14:paraId="03F28C00" w14:textId="75191944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:rsidR="0091438D" w:rsidP="00567886" w:rsidRDefault="009C2535" w14:paraId="695DEDFF" w14:textId="78DE4AFB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hint="eastAsia" w:ascii="MS Gothic" w:hAnsi="MS Gothic" w:eastAsia="MS Gothic" w:cs="Calibri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hint="eastAsia" w:ascii="MS Gothic" w:hAnsi="MS Gothic" w:eastAsia="MS Gothic" w:cs="Calibri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:rsidR="009C2535" w:rsidP="00567886" w:rsidRDefault="009C2535" w14:paraId="5E675ED8" w14:textId="77777777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:rsidR="007C2FE0" w:rsidP="319AB6C1" w:rsidRDefault="00700311" w14:paraId="6961A987" w14:textId="49E76D6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Hvis JA, b</w:t>
      </w:r>
      <w:r w:rsidRPr="319AB6C1" w:rsidR="007C2FE0">
        <w:rPr>
          <w:rStyle w:val="normaltextrun"/>
          <w:rFonts w:ascii="Calibri" w:hAnsi="Calibri" w:cs="Calibri" w:eastAsiaTheme="majorEastAsia"/>
        </w:rPr>
        <w:t>eskriv</w:t>
      </w:r>
      <w:r w:rsidRPr="319AB6C1" w:rsidR="007F68FF">
        <w:rPr>
          <w:rStyle w:val="normaltextrun"/>
          <w:rFonts w:ascii="Calibri" w:hAnsi="Calibri" w:cs="Calibri" w:eastAsiaTheme="majorEastAsia"/>
        </w:rPr>
        <w:t xml:space="preserve"> </w:t>
      </w:r>
      <w:r w:rsidRPr="319AB6C1" w:rsidR="54D09A0E">
        <w:rPr>
          <w:rStyle w:val="normaltextrun"/>
          <w:rFonts w:ascii="Calibri" w:hAnsi="Calibri" w:cs="Calibri" w:eastAsiaTheme="majorEastAsia"/>
        </w:rPr>
        <w:t xml:space="preserve">de faktiske forhold og hvordan dere har </w:t>
      </w:r>
      <w:r w:rsidRPr="319AB6C1" w:rsidR="007C2FE0">
        <w:rPr>
          <w:rStyle w:val="normaltextrun"/>
          <w:rFonts w:ascii="Calibri" w:hAnsi="Calibri" w:cs="Calibri" w:eastAsiaTheme="majorEastAsia"/>
        </w:rPr>
        <w:t>gjennomfør</w:t>
      </w:r>
      <w:r w:rsidRPr="319AB6C1" w:rsidR="10002126">
        <w:rPr>
          <w:rStyle w:val="normaltextrun"/>
          <w:rFonts w:ascii="Calibri" w:hAnsi="Calibri" w:cs="Calibri" w:eastAsiaTheme="majorEastAsia"/>
        </w:rPr>
        <w:t>t</w:t>
      </w:r>
      <w:r w:rsidRPr="319AB6C1" w:rsidR="007C2FE0">
        <w:rPr>
          <w:rStyle w:val="normaltextrun"/>
          <w:rFonts w:ascii="Calibri" w:hAnsi="Calibri" w:cs="Calibri" w:eastAsiaTheme="majorEastAsia"/>
        </w:rPr>
        <w:t xml:space="preserve"> skjerpede aktsomhetsvurderinger</w:t>
      </w:r>
      <w:r w:rsidRPr="319AB6C1" w:rsidR="007D02CD">
        <w:rPr>
          <w:rStyle w:val="Fotnotereferanse"/>
          <w:rFonts w:ascii="Calibri" w:hAnsi="Calibri" w:cs="Calibri" w:eastAsiaTheme="majorEastAsia"/>
        </w:rPr>
        <w:footnoteReference w:id="3"/>
      </w:r>
      <w:r w:rsidRPr="319AB6C1" w:rsidR="00A45699">
        <w:rPr>
          <w:rStyle w:val="normaltextrun"/>
          <w:rFonts w:ascii="Calibri" w:hAnsi="Calibri" w:cs="Calibri" w:eastAsiaTheme="majorEastAsia"/>
        </w:rPr>
        <w:t xml:space="preserve"> </w:t>
      </w:r>
      <w:r w:rsidRPr="319AB6C1" w:rsidR="00135526">
        <w:rPr>
          <w:rStyle w:val="Fotnotereferanse"/>
          <w:rFonts w:ascii="Calibri" w:hAnsi="Calibri" w:cs="Calibri" w:eastAsiaTheme="majorEastAsia"/>
        </w:rPr>
        <w:footnoteReference w:id="4"/>
      </w:r>
      <w:r w:rsidRPr="319AB6C1" w:rsidR="007F68FF">
        <w:rPr>
          <w:rStyle w:val="normaltextrun"/>
          <w:rFonts w:ascii="Calibri" w:hAnsi="Calibri" w:cs="Calibri" w:eastAsiaTheme="majorEastAsia"/>
        </w:rPr>
        <w:t xml:space="preserve"> knyttet til leveransen i dette tilbudet</w:t>
      </w:r>
      <w:r w:rsidR="009C2535">
        <w:rPr>
          <w:rStyle w:val="normaltextrun"/>
          <w:rFonts w:ascii="Calibri" w:hAnsi="Calibri" w:cs="Calibri" w:eastAsiaTheme="majorEastAsia"/>
        </w:rPr>
        <w:t>/søknaden</w:t>
      </w:r>
      <w:r w:rsidRPr="319AB6C1" w:rsidR="007C2FE0">
        <w:rPr>
          <w:rStyle w:val="normaltextrun"/>
          <w:rFonts w:ascii="Calibri" w:hAnsi="Calibri" w:cs="Calibri" w:eastAsiaTheme="majorEastAsia"/>
        </w:rPr>
        <w:t>.</w:t>
      </w:r>
      <w:r w:rsidRPr="319AB6C1" w:rsidR="007C2FE0">
        <w:rPr>
          <w:rStyle w:val="eop"/>
          <w:rFonts w:ascii="Calibri" w:hAnsi="Calibri" w:cs="Calibri" w:eastAsiaTheme="majorEastAsia"/>
        </w:rPr>
        <w:t> </w:t>
      </w:r>
    </w:p>
    <w:p w:rsidR="007C2FE0" w:rsidP="007C2FE0" w:rsidRDefault="007C2FE0" w14:paraId="0DF0949D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</w:rPr>
        <w:t> </w:t>
      </w:r>
    </w:p>
    <w:p w:rsidR="007F68FF" w:rsidP="625239B5" w:rsidRDefault="007C2FE0" w14:paraId="5B951476" w14:textId="7D61488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 w:eastAsiaTheme="majorEastAsia"/>
        </w:rPr>
      </w:pPr>
      <w:r w:rsidRPr="625239B5">
        <w:rPr>
          <w:rStyle w:val="normaltextrun"/>
          <w:rFonts w:ascii="Calibri" w:hAnsi="Calibri" w:cs="Calibri" w:eastAsiaTheme="majorEastAsia"/>
        </w:rPr>
        <w:t>Beskriv</w:t>
      </w:r>
      <w:r w:rsidR="006F48E8">
        <w:rPr>
          <w:rStyle w:val="normaltextrun"/>
          <w:rFonts w:ascii="Calibri" w:hAnsi="Calibri" w:cs="Calibri" w:eastAsiaTheme="majorEastAsia"/>
        </w:rPr>
        <w:t xml:space="preserve">elsen bør inkludere </w:t>
      </w:r>
      <w:r w:rsidRPr="625239B5" w:rsidR="6C39EE7B">
        <w:rPr>
          <w:rStyle w:val="normaltextrun"/>
          <w:rFonts w:ascii="Calibri" w:hAnsi="Calibri" w:cs="Calibri" w:eastAsiaTheme="majorEastAsia"/>
        </w:rPr>
        <w:t xml:space="preserve">funn, konklusjoner </w:t>
      </w:r>
      <w:r w:rsidRPr="625239B5" w:rsidR="007F68FF">
        <w:rPr>
          <w:rStyle w:val="normaltextrun"/>
          <w:rFonts w:ascii="Calibri" w:hAnsi="Calibri" w:cs="Calibri" w:eastAsiaTheme="majorEastAsia"/>
        </w:rPr>
        <w:t>og tiltak</w:t>
      </w:r>
      <w:r w:rsidRPr="625239B5">
        <w:rPr>
          <w:rStyle w:val="normaltextrun"/>
          <w:rFonts w:ascii="Calibri" w:hAnsi="Calibri" w:cs="Calibri" w:eastAsiaTheme="majorEastAsia"/>
        </w:rPr>
        <w:t xml:space="preserve"> </w:t>
      </w:r>
      <w:r w:rsidRPr="625239B5" w:rsidR="3C15F436">
        <w:rPr>
          <w:rStyle w:val="normaltextrun"/>
          <w:rFonts w:ascii="Calibri" w:hAnsi="Calibri" w:cs="Calibri" w:eastAsiaTheme="majorEastAsia"/>
        </w:rPr>
        <w:t xml:space="preserve">som er iverksatt i forbindelse med </w:t>
      </w:r>
      <w:r w:rsidRPr="625239B5" w:rsidR="007F68FF">
        <w:rPr>
          <w:rStyle w:val="normaltextrun"/>
          <w:rFonts w:ascii="Calibri" w:hAnsi="Calibri" w:cs="Calibri" w:eastAsiaTheme="majorEastAsia"/>
        </w:rPr>
        <w:t>leveransen i dette tilbudet.</w:t>
      </w:r>
      <w:r w:rsidRPr="625239B5" w:rsidR="123E67AF">
        <w:rPr>
          <w:rStyle w:val="normaltextrun"/>
          <w:rFonts w:ascii="Calibri" w:hAnsi="Calibri" w:cs="Calibri" w:eastAsiaTheme="majorEastAsia"/>
        </w:rPr>
        <w:t xml:space="preserve"> Redegjørelsen skal legges ved tilbudet</w:t>
      </w:r>
      <w:r w:rsidR="001F1A32">
        <w:rPr>
          <w:rStyle w:val="normaltextrun"/>
          <w:rFonts w:ascii="Calibri" w:hAnsi="Calibri" w:cs="Calibri" w:eastAsiaTheme="majorEastAsia"/>
        </w:rPr>
        <w:t>/</w:t>
      </w:r>
      <w:r w:rsidR="00343E1B">
        <w:rPr>
          <w:rStyle w:val="normaltextrun"/>
          <w:rFonts w:ascii="Calibri" w:hAnsi="Calibri" w:cs="Calibri" w:eastAsiaTheme="majorEastAsia"/>
        </w:rPr>
        <w:t>søknaden.</w:t>
      </w:r>
      <w:r w:rsidRPr="625239B5" w:rsidR="123E67AF">
        <w:rPr>
          <w:rStyle w:val="normaltextrun"/>
          <w:rFonts w:ascii="Calibri" w:hAnsi="Calibri" w:cs="Calibri" w:eastAsiaTheme="majorEastAsia"/>
        </w:rPr>
        <w:t xml:space="preserve"> </w:t>
      </w:r>
      <w:r w:rsidR="00B44376">
        <w:rPr>
          <w:rStyle w:val="normaltextrun"/>
          <w:rFonts w:ascii="Calibri" w:hAnsi="Calibri" w:cs="Calibri" w:eastAsiaTheme="majorEastAsia"/>
        </w:rPr>
        <w:t>Sykehusinnkjøp</w:t>
      </w:r>
      <w:r w:rsidR="0026447C">
        <w:rPr>
          <w:rStyle w:val="normaltextrun"/>
          <w:rFonts w:ascii="Calibri" w:hAnsi="Calibri" w:cs="Calibri" w:eastAsiaTheme="majorEastAsia"/>
        </w:rPr>
        <w:t xml:space="preserve"> </w:t>
      </w:r>
      <w:r w:rsidR="00B44376">
        <w:rPr>
          <w:rStyle w:val="normaltextrun"/>
          <w:rFonts w:ascii="Calibri" w:hAnsi="Calibri" w:cs="Calibri" w:eastAsiaTheme="majorEastAsia"/>
        </w:rPr>
        <w:t>HF vil</w:t>
      </w:r>
      <w:r w:rsidR="00A00959">
        <w:rPr>
          <w:rStyle w:val="normaltextrun"/>
          <w:rFonts w:ascii="Calibri" w:hAnsi="Calibri" w:cs="Calibri" w:eastAsiaTheme="majorEastAsia"/>
        </w:rPr>
        <w:t xml:space="preserve"> </w:t>
      </w:r>
      <w:r w:rsidR="00200FA9">
        <w:rPr>
          <w:rStyle w:val="normaltextrun"/>
          <w:rFonts w:ascii="Calibri" w:hAnsi="Calibri" w:cs="Calibri" w:eastAsiaTheme="majorEastAsia"/>
        </w:rPr>
        <w:t xml:space="preserve">vurdere informasjonen og </w:t>
      </w:r>
      <w:r w:rsidR="00602325">
        <w:rPr>
          <w:rStyle w:val="normaltextrun"/>
          <w:rFonts w:ascii="Calibri" w:hAnsi="Calibri" w:cs="Calibri" w:eastAsiaTheme="majorEastAsia"/>
        </w:rPr>
        <w:t>behovet for mer informasjon</w:t>
      </w:r>
      <w:r w:rsidR="00120865">
        <w:rPr>
          <w:rStyle w:val="normaltextrun"/>
          <w:rFonts w:ascii="Calibri" w:hAnsi="Calibri" w:cs="Calibri" w:eastAsiaTheme="majorEastAsia"/>
        </w:rPr>
        <w:t>.</w:t>
      </w:r>
      <w:r w:rsidR="005723B7">
        <w:rPr>
          <w:rStyle w:val="normaltextrun"/>
          <w:rFonts w:ascii="Calibri" w:hAnsi="Calibri" w:cs="Calibri" w:eastAsiaTheme="majorEastAsia"/>
        </w:rPr>
        <w:t xml:space="preserve"> </w:t>
      </w:r>
      <w:r w:rsidR="004D3A2A">
        <w:rPr>
          <w:rStyle w:val="normaltextrun"/>
          <w:rFonts w:ascii="Calibri" w:hAnsi="Calibri" w:cs="Calibri" w:eastAsiaTheme="majorEastAsia"/>
        </w:rPr>
        <w:t xml:space="preserve"> </w:t>
      </w:r>
      <w:r w:rsidR="004F0639">
        <w:rPr>
          <w:rStyle w:val="normaltextrun"/>
          <w:rFonts w:ascii="Calibri" w:hAnsi="Calibri" w:cs="Calibri" w:eastAsiaTheme="majorEastAsia"/>
        </w:rPr>
        <w:t>D</w:t>
      </w:r>
      <w:r w:rsidR="00142DBE">
        <w:rPr>
          <w:rStyle w:val="normaltextrun"/>
          <w:rFonts w:ascii="Calibri" w:hAnsi="Calibri" w:cs="Calibri" w:eastAsiaTheme="majorEastAsia"/>
        </w:rPr>
        <w:t xml:space="preserve">ette kan vurderes </w:t>
      </w:r>
      <w:r w:rsidR="004F0639">
        <w:rPr>
          <w:rStyle w:val="normaltextrun"/>
          <w:rFonts w:ascii="Calibri" w:hAnsi="Calibri" w:cs="Calibri" w:eastAsiaTheme="majorEastAsia"/>
        </w:rPr>
        <w:t xml:space="preserve">mot </w:t>
      </w:r>
      <w:r w:rsidR="00142DBE">
        <w:rPr>
          <w:rStyle w:val="normaltextrun"/>
          <w:rFonts w:ascii="Calibri" w:hAnsi="Calibri" w:cs="Calibri" w:eastAsiaTheme="majorEastAsia"/>
        </w:rPr>
        <w:t>a</w:t>
      </w:r>
      <w:r w:rsidR="0026447C">
        <w:rPr>
          <w:rStyle w:val="normaltextrun"/>
          <w:rFonts w:ascii="Calibri" w:hAnsi="Calibri" w:cs="Calibri" w:eastAsiaTheme="majorEastAsia"/>
        </w:rPr>
        <w:t>nskaffelsesforskriften § 2</w:t>
      </w:r>
      <w:r w:rsidR="00A00959">
        <w:rPr>
          <w:rStyle w:val="normaltextrun"/>
          <w:rFonts w:ascii="Calibri" w:hAnsi="Calibri" w:cs="Calibri" w:eastAsiaTheme="majorEastAsia"/>
        </w:rPr>
        <w:t>4-2 (3)</w:t>
      </w:r>
      <w:r w:rsidR="004F0639">
        <w:rPr>
          <w:rStyle w:val="normaltextrun"/>
          <w:rFonts w:ascii="Calibri" w:hAnsi="Calibri" w:cs="Calibri" w:eastAsiaTheme="majorEastAsia"/>
        </w:rPr>
        <w:t>.</w:t>
      </w:r>
      <w:r w:rsidR="00142DBE">
        <w:rPr>
          <w:rStyle w:val="normaltextrun"/>
          <w:rFonts w:ascii="Calibri" w:hAnsi="Calibri" w:cs="Calibri" w:eastAsiaTheme="majorEastAsia"/>
        </w:rPr>
        <w:t xml:space="preserve"> </w:t>
      </w:r>
      <w:r w:rsidR="00A00959">
        <w:rPr>
          <w:rStyle w:val="normaltextrun"/>
          <w:rFonts w:ascii="Calibri" w:hAnsi="Calibri" w:cs="Calibri" w:eastAsiaTheme="majorEastAsia"/>
        </w:rPr>
        <w:t xml:space="preserve"> </w:t>
      </w:r>
    </w:p>
    <w:p w:rsidR="007C2FE0" w:rsidP="4C7AA0F6" w:rsidRDefault="007C2FE0" w14:paraId="5280DF99" w14:textId="7AE5C90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hAnsi="Calibri" w:cs="Calibri" w:eastAsiaTheme="majorEastAsia"/>
        </w:rPr>
        <w:t> </w:t>
      </w:r>
    </w:p>
    <w:p w:rsidRPr="00336197" w:rsidR="007C2FE0" w:rsidP="00567886" w:rsidRDefault="007C2FE0" w14:paraId="02A732AB" w14:textId="77777777"/>
    <w:p w:rsidR="319AB6C1" w:rsidRDefault="319AB6C1" w14:paraId="0D5602CF" w14:textId="3E1B291B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24441" w:rsidP="008A6B54" w:rsidRDefault="00224441" w14:paraId="3F84E476" w14:textId="77777777">
      <w:pPr>
        <w:spacing w:after="0" w:line="240" w:lineRule="auto"/>
      </w:pPr>
      <w:r>
        <w:separator/>
      </w:r>
    </w:p>
  </w:endnote>
  <w:endnote w:type="continuationSeparator" w:id="0">
    <w:p w:rsidR="00224441" w:rsidP="008A6B54" w:rsidRDefault="00224441" w14:paraId="17002793" w14:textId="77777777">
      <w:pPr>
        <w:spacing w:after="0" w:line="240" w:lineRule="auto"/>
      </w:pPr>
      <w:r>
        <w:continuationSeparator/>
      </w:r>
    </w:p>
  </w:endnote>
  <w:endnote w:type="continuationNotice" w:id="1">
    <w:p w:rsidR="00224441" w:rsidRDefault="00224441" w14:paraId="625D656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BA090D" w:rsidTr="00BF58A1" w14:paraId="094992B0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BA090D" w:rsidP="00BA090D" w:rsidRDefault="00BA090D" w14:paraId="6B86CAF6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2D25415F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BF58A1" w14:paraId="05F173F5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567886" w:rsidR="00BA090D" w:rsidP="00BA090D" w:rsidRDefault="00BA090D" w14:paraId="668D0DC0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4C55783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B54E4" w:rsidP="00BA090D" w:rsidRDefault="004B54E4" w14:paraId="1AFA244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317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Pr="00907B33" w:rsidR="00BA090D" w:rsidTr="001027C9" w14:paraId="3118B213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:rsidR="00802A54" w:rsidP="00BA090D" w:rsidRDefault="00BA090D" w14:paraId="04523809" w14:textId="77777777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:rsidRPr="008063BA" w:rsidR="00BA090D" w:rsidP="008063BA" w:rsidRDefault="00802A54" w14:paraId="36CB202C" w14:textId="4046B716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:rsidRPr="00907B33" w:rsidR="00BA090D" w:rsidP="00BA090D" w:rsidRDefault="00BA090D" w14:paraId="299E1858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1027C9" w14:paraId="6015F20F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:rsidRPr="00567886" w:rsidR="00BA090D" w:rsidP="00BA090D" w:rsidRDefault="00BA090D" w14:paraId="1B744F08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:rsidRPr="00907B33" w:rsidR="00BA090D" w:rsidP="00BA090D" w:rsidRDefault="00BA090D" w14:paraId="5808AE5C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F084A" w:rsidP="00BA090D" w:rsidRDefault="004F084A" w14:paraId="44F4263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24441" w:rsidP="008A6B54" w:rsidRDefault="00224441" w14:paraId="2B1D7A82" w14:textId="77777777">
      <w:pPr>
        <w:spacing w:after="0" w:line="240" w:lineRule="auto"/>
      </w:pPr>
      <w:r>
        <w:separator/>
      </w:r>
    </w:p>
  </w:footnote>
  <w:footnote w:type="continuationSeparator" w:id="0">
    <w:p w:rsidR="00224441" w:rsidP="008A6B54" w:rsidRDefault="00224441" w14:paraId="65ABA875" w14:textId="77777777">
      <w:pPr>
        <w:spacing w:after="0" w:line="240" w:lineRule="auto"/>
      </w:pPr>
      <w:r>
        <w:continuationSeparator/>
      </w:r>
    </w:p>
  </w:footnote>
  <w:footnote w:type="continuationNotice" w:id="1">
    <w:p w:rsidR="00224441" w:rsidRDefault="00224441" w14:paraId="6252B78A" w14:textId="77777777">
      <w:pPr>
        <w:spacing w:after="0" w:line="240" w:lineRule="auto"/>
      </w:pPr>
    </w:p>
  </w:footnote>
  <w:footnote w:id="2">
    <w:p w:rsidRPr="00343E1B" w:rsidR="006F1D6B" w:rsidP="00343E1B" w:rsidRDefault="006F1D6B" w14:paraId="1F1C5E4C" w14:textId="65F382B9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w:tgtFrame="_blank" w:history="1" r:id="rId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:rsidR="007D02CD" w:rsidRDefault="007D02CD" w14:paraId="722D007F" w14:textId="1FD48E3A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w:history="1" w:anchor=":~:text=Skjerpede%20aktsomhetsvurderinger&amp;text=I%20situasjoner%20preget%20av%20krig,h%C3%B8y%20risiko%20for%20grove%20krenkelser" r:id="rId2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:rsidR="00135526" w:rsidRDefault="00135526" w14:paraId="1BADF386" w14:textId="7438A6CC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w:history="1" r:id="rId3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4F6E768B" w14:textId="77777777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4743F2" w:rsidR="004F084A" w:rsidP="004743F2" w:rsidRDefault="004F084A" w14:paraId="3C2968B1" w14:textId="77777777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743F2" w:rsidR="001457DD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BDE7513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8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styleId="normaltextrun" w:customStyle="1">
    <w:name w:val="normaltextrun"/>
    <w:basedOn w:val="Standardskriftforavsnitt"/>
    <w:rsid w:val="007C2FE0"/>
  </w:style>
  <w:style w:type="paragraph" w:styleId="paragraph" w:customStyle="1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eop" w:customStyle="1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styleId="cf01" w:customStyle="1">
    <w:name w:val="cf01"/>
    <w:basedOn w:val="Standardskriftforavsnitt"/>
    <w:rsid w:val="004D3A2A"/>
    <w:rPr>
      <w:rFonts w:hint="default"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552B49DC164943B8803027E48E55F8" ma:contentTypeVersion="3" ma:contentTypeDescription="Create a new document." ma:contentTypeScope="" ma:versionID="192a7a4eebf6b9312d0d64f47c252119">
  <xsd:schema xmlns:xsd="http://www.w3.org/2001/XMLSchema" xmlns:xs="http://www.w3.org/2001/XMLSchema" xmlns:p="http://schemas.microsoft.com/office/2006/metadata/properties" xmlns:ns2="603838d3-d3ef-4d60-a2ef-18c7aefb0177" targetNamespace="http://schemas.microsoft.com/office/2006/metadata/properties" ma:root="true" ma:fieldsID="2f0d38a73d4b6131621712f7fcbe784e" ns2:_="">
    <xsd:import namespace="603838d3-d3ef-4d60-a2ef-18c7aefb0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838d3-d3ef-4d60-a2ef-18c7aefb0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5b3674c4-4778-494d-b16a-6bb81297e493"/>
    <ds:schemaRef ds:uri="1e75ce17-9348-468e-aca3-2ac9d163abe0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C3140606-4DA9-4827-B1CA-9F6C9B67B341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Sykehusinnkjøp%20-%20tom%20dokument%20mal.dotx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Trond Sandsør Arntsen</cp:lastModifiedBy>
  <cp:revision>9</cp:revision>
  <dcterms:created xsi:type="dcterms:W3CDTF">2025-03-04T17:04:00Z</dcterms:created>
  <dcterms:modified xsi:type="dcterms:W3CDTF">2026-02-24T09:44:17Z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0x010100CB552B49DC164943B8803027E48E55F8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Category">
    <vt:lpwstr/>
  </property>
  <property fmtid="{D5CDD505-2E9C-101B-9397-08002B2CF9AE}" pid="14" name="eddf1c2c1da842e2bc8d48adb607c365">
    <vt:lpwstr/>
  </property>
  <property fmtid="{D5CDD505-2E9C-101B-9397-08002B2CF9AE}" pid="15" name="SHIBusinessUnit">
    <vt:lpwstr/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  <property fmtid="{D5CDD505-2E9C-101B-9397-08002B2CF9AE}" pid="23" name="SHIStatus">
    <vt:lpwstr>1;#Kladd|b4b6a614-00e1-4169-90bb-f9dbedae6a98</vt:lpwstr>
  </property>
</Properties>
</file>