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[Avtalenr]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20079009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3006" w:type="dxa"/>
          </w:tcPr>
          <w:p w14:paraId="105DDD83" w14:textId="1D0724AF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 xml:space="preserve"> 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3364D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A67EF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5750D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552B49DC164943B8803027E48E55F8" ma:contentTypeVersion="3" ma:contentTypeDescription="Create a new document." ma:contentTypeScope="" ma:versionID="192a7a4eebf6b9312d0d64f47c252119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0d38a73d4b6131621712f7fcbe784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603838d3-d3ef-4d60-a2ef-18c7aefb0177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927DE-5E5A-4749-815C-7AFF9C1C9FE1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32</Words>
  <Characters>175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Tom Christer Sottinen</cp:lastModifiedBy>
  <cp:revision>4</cp:revision>
  <dcterms:created xsi:type="dcterms:W3CDTF">2023-06-30T10:59:00Z</dcterms:created>
  <dcterms:modified xsi:type="dcterms:W3CDTF">2026-04-14T12:35:00Z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