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552B49DC164943B8803027E48E55F8" ma:contentTypeVersion="3" ma:contentTypeDescription="Create a new document." ma:contentTypeScope="" ma:versionID="192a7a4eebf6b9312d0d64f47c252119">
  <xsd:schema xmlns:xsd="http://www.w3.org/2001/XMLSchema" xmlns:xs="http://www.w3.org/2001/XMLSchema" xmlns:p="http://schemas.microsoft.com/office/2006/metadata/properties" xmlns:ns2="603838d3-d3ef-4d60-a2ef-18c7aefb0177" targetNamespace="http://schemas.microsoft.com/office/2006/metadata/properties" ma:root="true" ma:fieldsID="2f0d38a73d4b6131621712f7fcbe784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373E7D3C-F876-456E-A9C5-3BB9515C0F1D}"/>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