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EB71C5">
        <w:t xml:space="preserve">- </w:t>
      </w:r>
      <w:proofErr w:type="spellStart"/>
      <w:r w:rsidR="00EB71C5">
        <w:t>akrim</w:t>
      </w:r>
      <w:proofErr w:type="spellEnd"/>
    </w:p>
    <w:p w14:paraId="34DAF4E9" w14:textId="00888788" w:rsidR="00BB6628" w:rsidRPr="00BB6628" w:rsidRDefault="00EB71C5" w:rsidP="00BB6628">
      <w:pPr>
        <w:pStyle w:val="Overskrift1"/>
      </w:pPr>
      <w:r>
        <w:t>Generelt</w:t>
      </w:r>
    </w:p>
    <w:p w14:paraId="4EF26BC8" w14:textId="5FE8D1EA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proofErr w:type="spellStart"/>
            <w:r>
              <w:t>Kontraktsnavn</w:t>
            </w:r>
            <w:proofErr w:type="spellEnd"/>
            <w:r>
              <w:t>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Hvilke </w:t>
            </w:r>
            <w:proofErr w:type="spellStart"/>
            <w:r w:rsidRPr="00F57F04">
              <w:rPr>
                <w:rFonts w:cstheme="minorHAnsi"/>
              </w:rPr>
              <w:t>allmenngjorte</w:t>
            </w:r>
            <w:proofErr w:type="spellEnd"/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lastRenderedPageBreak/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D24B8" w14:textId="77777777" w:rsidR="00B8238E" w:rsidRDefault="00B8238E" w:rsidP="008A6B54">
      <w:pPr>
        <w:spacing w:after="0" w:line="240" w:lineRule="auto"/>
      </w:pPr>
      <w:r>
        <w:separator/>
      </w:r>
    </w:p>
  </w:endnote>
  <w:endnote w:type="continuationSeparator" w:id="0">
    <w:p w14:paraId="22E1AA49" w14:textId="77777777" w:rsidR="00B8238E" w:rsidRDefault="00B8238E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2613F60B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32525882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B0BC" w14:textId="77777777" w:rsidR="00B8238E" w:rsidRDefault="00B8238E" w:rsidP="008A6B54">
      <w:pPr>
        <w:spacing w:after="0" w:line="240" w:lineRule="auto"/>
      </w:pPr>
      <w:r>
        <w:separator/>
      </w:r>
    </w:p>
  </w:footnote>
  <w:footnote w:type="continuationSeparator" w:id="0">
    <w:p w14:paraId="456CECD6" w14:textId="77777777" w:rsidR="00B8238E" w:rsidRDefault="00B8238E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20F6"/>
    <w:rsid w:val="000E3D69"/>
    <w:rsid w:val="000F11A5"/>
    <w:rsid w:val="0013729E"/>
    <w:rsid w:val="001457DD"/>
    <w:rsid w:val="00172E83"/>
    <w:rsid w:val="00174C26"/>
    <w:rsid w:val="00183E85"/>
    <w:rsid w:val="00186BAD"/>
    <w:rsid w:val="002060EC"/>
    <w:rsid w:val="00215AB8"/>
    <w:rsid w:val="00234B11"/>
    <w:rsid w:val="002C03B4"/>
    <w:rsid w:val="002C5C80"/>
    <w:rsid w:val="002D33F1"/>
    <w:rsid w:val="002F21B1"/>
    <w:rsid w:val="00301A68"/>
    <w:rsid w:val="00311005"/>
    <w:rsid w:val="00372110"/>
    <w:rsid w:val="003820AE"/>
    <w:rsid w:val="003858BC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F084A"/>
    <w:rsid w:val="00512B3B"/>
    <w:rsid w:val="00522354"/>
    <w:rsid w:val="005703FD"/>
    <w:rsid w:val="005817C8"/>
    <w:rsid w:val="005A08F2"/>
    <w:rsid w:val="005D062B"/>
    <w:rsid w:val="005E3FC0"/>
    <w:rsid w:val="005E61C2"/>
    <w:rsid w:val="005F5862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D00AD"/>
    <w:rsid w:val="007E6FEB"/>
    <w:rsid w:val="007F13FF"/>
    <w:rsid w:val="0081186E"/>
    <w:rsid w:val="0082344F"/>
    <w:rsid w:val="008550A7"/>
    <w:rsid w:val="00884491"/>
    <w:rsid w:val="00885FAE"/>
    <w:rsid w:val="008919F8"/>
    <w:rsid w:val="008961BF"/>
    <w:rsid w:val="008A1521"/>
    <w:rsid w:val="008A6B54"/>
    <w:rsid w:val="008F2B11"/>
    <w:rsid w:val="00907B33"/>
    <w:rsid w:val="00912FCF"/>
    <w:rsid w:val="009215CB"/>
    <w:rsid w:val="00951019"/>
    <w:rsid w:val="009A3E11"/>
    <w:rsid w:val="009B4D02"/>
    <w:rsid w:val="009C7E5D"/>
    <w:rsid w:val="009F7F53"/>
    <w:rsid w:val="00A13B9A"/>
    <w:rsid w:val="00A43459"/>
    <w:rsid w:val="00A659C6"/>
    <w:rsid w:val="00A70BC6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656CC"/>
    <w:rsid w:val="00B8238E"/>
    <w:rsid w:val="00BB6628"/>
    <w:rsid w:val="00BC7511"/>
    <w:rsid w:val="00BD5AA6"/>
    <w:rsid w:val="00C2535B"/>
    <w:rsid w:val="00C37AEC"/>
    <w:rsid w:val="00C80220"/>
    <w:rsid w:val="00CB354A"/>
    <w:rsid w:val="00CC0CDA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B2FE9-93EC-4C93-B3B1-548D2D4D14D5}"/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purl.org/dc/elements/1.1/"/>
    <ds:schemaRef ds:uri="http://www.w3.org/XML/1998/namespace"/>
    <ds:schemaRef ds:uri="603838d3-d3ef-4d60-a2ef-18c7aefb0177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23</TotalTime>
  <Pages>4</Pages>
  <Words>785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Tom Christer Sottinen</cp:lastModifiedBy>
  <cp:revision>26</cp:revision>
  <dcterms:created xsi:type="dcterms:W3CDTF">2024-01-15T14:29:00Z</dcterms:created>
  <dcterms:modified xsi:type="dcterms:W3CDTF">2026-05-29T12:36:00Z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eddf1c2c1da842e2bc8d48adb607c365">
    <vt:lpwstr/>
  </property>
  <property fmtid="{D5CDD505-2E9C-101B-9397-08002B2CF9AE}" pid="12" name="SHIBusinessUnit">
    <vt:lpwstr/>
  </property>
  <property fmtid="{D5CDD505-2E9C-101B-9397-08002B2CF9AE}" pid="13" name="mb0d347ee0664214bffb1328b3228b3b">
    <vt:lpwstr/>
  </property>
  <property fmtid="{D5CDD505-2E9C-101B-9397-08002B2CF9AE}" pid="14" name="lda629c15bae4e91aa6c7e8cbbdfc8b6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</Properties>
</file>