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552B49DC164943B8803027E48E55F8" ma:contentTypeVersion="3" ma:contentTypeDescription="Create a new document." ma:contentTypeScope="" ma:versionID="192a7a4eebf6b9312d0d64f47c252119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0d38a73d4b6131621712f7fcbe784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83DE8-3407-4E31-A7F2-DF5CC335052E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2023-06-30T11:03:00Z</dcterms:created>
  <dcterms:modified xsi:type="dcterms:W3CDTF">2024-12-28T11:50:00Z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