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B9F22A-FB67-49EC-B5F2-2857160CD5C5}"/>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