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D830B" w14:textId="62B336A6" w:rsidR="00A37B16" w:rsidRDefault="00A37B16" w:rsidP="00B658D9">
      <w:pPr>
        <w:pStyle w:val="Tittel"/>
      </w:pPr>
      <w:r>
        <w:t>Kunder tiltredelse</w:t>
      </w:r>
    </w:p>
    <w:p w14:paraId="75692811" w14:textId="77777777" w:rsidR="00A37B16" w:rsidRDefault="00A37B16" w:rsidP="00B658D9">
      <w:pPr>
        <w:pStyle w:val="Overskrift1"/>
      </w:pPr>
      <w:r>
        <w:t>XXX</w:t>
      </w:r>
      <w:r w:rsidRPr="00B658D9">
        <w:t xml:space="preserve"> til helseforetakene i Helse Nord</w:t>
      </w:r>
    </w:p>
    <w:p w14:paraId="5E3303AB" w14:textId="77777777" w:rsidR="00A37B16" w:rsidRDefault="00A37B16" w:rsidP="00B658D9">
      <w:r w:rsidRPr="00B658D9">
        <w:t>Hvert helseforetak er å anse som en selvstendig kunde på avtalen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A37B16" w14:paraId="0D918C48" w14:textId="77777777" w:rsidTr="00B658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66209BBF" w14:textId="77777777" w:rsidR="00A37B16" w:rsidRDefault="00A37B16" w:rsidP="00B658D9">
            <w:r>
              <w:t>Kunder</w:t>
            </w:r>
          </w:p>
        </w:tc>
        <w:tc>
          <w:tcPr>
            <w:tcW w:w="4530" w:type="dxa"/>
          </w:tcPr>
          <w:p w14:paraId="0C03EC6B" w14:textId="77777777" w:rsidR="00A37B16" w:rsidRDefault="00A37B16" w:rsidP="00B658D9">
            <w:r>
              <w:t>Tiltredelse</w:t>
            </w:r>
          </w:p>
        </w:tc>
      </w:tr>
      <w:tr w:rsidR="00A37B16" w14:paraId="7F76C6AA" w14:textId="77777777" w:rsidTr="000A7515">
        <w:tc>
          <w:tcPr>
            <w:tcW w:w="9060" w:type="dxa"/>
            <w:gridSpan w:val="2"/>
          </w:tcPr>
          <w:p w14:paraId="23BF5D9B" w14:textId="77777777" w:rsidR="00A37B16" w:rsidRDefault="00A37B16" w:rsidP="00B658D9">
            <w:r w:rsidRPr="0084701E">
              <w:rPr>
                <w:b/>
                <w:bCs/>
              </w:rPr>
              <w:t>Kunder under Helse Nord RHF</w:t>
            </w:r>
          </w:p>
        </w:tc>
      </w:tr>
      <w:tr w:rsidR="00A37B16" w14:paraId="2E4326A9" w14:textId="77777777" w:rsidTr="00C20940">
        <w:tc>
          <w:tcPr>
            <w:tcW w:w="9060" w:type="dxa"/>
            <w:gridSpan w:val="2"/>
          </w:tcPr>
          <w:p w14:paraId="0AB07347" w14:textId="77777777" w:rsidR="00A37B16" w:rsidRDefault="00A37B16" w:rsidP="00B658D9">
            <w:r w:rsidRPr="00811A97">
              <w:rPr>
                <w:b/>
                <w:bCs/>
              </w:rPr>
              <w:t>Kontaktperson</w:t>
            </w:r>
            <w:r w:rsidRPr="00B658D9">
              <w:t xml:space="preserve">: Rune Sætermo, e-post </w:t>
            </w:r>
            <w:hyperlink r:id="rId10" w:history="1">
              <w:r w:rsidRPr="00B338E3">
                <w:rPr>
                  <w:rStyle w:val="Hyperkobling"/>
                </w:rPr>
                <w:t>rune.saetermo@helse-nord.no</w:t>
              </w:r>
            </w:hyperlink>
            <w:r>
              <w:t xml:space="preserve"> </w:t>
            </w:r>
            <w:r>
              <w:br/>
            </w:r>
          </w:p>
        </w:tc>
      </w:tr>
      <w:tr w:rsidR="00A37B16" w14:paraId="7FB40CBC" w14:textId="77777777" w:rsidTr="00B658D9">
        <w:tc>
          <w:tcPr>
            <w:tcW w:w="4530" w:type="dxa"/>
          </w:tcPr>
          <w:p w14:paraId="612F0041" w14:textId="77777777" w:rsidR="00A37B16" w:rsidRDefault="00A37B16" w:rsidP="00B658D9">
            <w:r>
              <w:t>Finnmarkssykehuset HF/Finnmárkku Buohcciviessu</w:t>
            </w:r>
          </w:p>
          <w:p w14:paraId="632995CD" w14:textId="77777777" w:rsidR="00A37B16" w:rsidRDefault="00A37B16" w:rsidP="00B658D9">
            <w:r>
              <w:t>Org.nr.: 983974880</w:t>
            </w:r>
          </w:p>
          <w:p w14:paraId="4D64D1A8" w14:textId="77777777" w:rsidR="00A37B16" w:rsidRDefault="00A37B16" w:rsidP="00B658D9"/>
          <w:p w14:paraId="2FCC015C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Finnmarkssykehuset HF</w:t>
            </w:r>
          </w:p>
          <w:p w14:paraId="405CEC68" w14:textId="77777777" w:rsidR="00A37B16" w:rsidRDefault="00A37B16" w:rsidP="00B658D9">
            <w:r>
              <w:t>Hammerfest Sykehus</w:t>
            </w:r>
          </w:p>
          <w:p w14:paraId="47E61E48" w14:textId="77777777" w:rsidR="00A37B16" w:rsidRDefault="00A37B16" w:rsidP="00B658D9">
            <w:r>
              <w:t>Operasjonsavdelingen</w:t>
            </w:r>
          </w:p>
          <w:p w14:paraId="62249B74" w14:textId="77777777" w:rsidR="00A37B16" w:rsidRDefault="00A37B16" w:rsidP="00B658D9">
            <w:r>
              <w:t>Sykehusveien 35</w:t>
            </w:r>
          </w:p>
          <w:p w14:paraId="316C8F2D" w14:textId="77777777" w:rsidR="00A37B16" w:rsidRDefault="00A37B16" w:rsidP="00B658D9">
            <w:r>
              <w:t>9601 Hammerfest</w:t>
            </w:r>
          </w:p>
          <w:p w14:paraId="2CBD899D" w14:textId="77777777" w:rsidR="00A37B16" w:rsidRDefault="00A37B16" w:rsidP="00B658D9"/>
          <w:p w14:paraId="7E5524D2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Finnmarkssykehuset HF</w:t>
            </w:r>
          </w:p>
          <w:p w14:paraId="237295DC" w14:textId="77777777" w:rsidR="00A37B16" w:rsidRDefault="00A37B16" w:rsidP="00B658D9">
            <w:r>
              <w:t>Kirkenes Sykehus</w:t>
            </w:r>
          </w:p>
          <w:p w14:paraId="7DEBDF47" w14:textId="77777777" w:rsidR="00A37B16" w:rsidRDefault="00A37B16" w:rsidP="00B658D9">
            <w:r>
              <w:t>Skytterhusveien 2</w:t>
            </w:r>
          </w:p>
          <w:p w14:paraId="5CE19623" w14:textId="77777777" w:rsidR="00A37B16" w:rsidRDefault="00A37B16" w:rsidP="00B658D9">
            <w:r>
              <w:t>9900 Kirkenes</w:t>
            </w:r>
          </w:p>
          <w:p w14:paraId="5549938E" w14:textId="77777777" w:rsidR="00A37B16" w:rsidRDefault="00A37B16" w:rsidP="00B658D9"/>
        </w:tc>
        <w:tc>
          <w:tcPr>
            <w:tcW w:w="4530" w:type="dxa"/>
          </w:tcPr>
          <w:p w14:paraId="02AE9C6F" w14:textId="77777777" w:rsidR="00A37B16" w:rsidRDefault="00A37B16" w:rsidP="00B658D9">
            <w:r>
              <w:t>Ved avtalestart</w:t>
            </w:r>
          </w:p>
        </w:tc>
      </w:tr>
      <w:tr w:rsidR="00A37B16" w14:paraId="407E7AF4" w14:textId="77777777" w:rsidTr="00B658D9">
        <w:tc>
          <w:tcPr>
            <w:tcW w:w="4530" w:type="dxa"/>
          </w:tcPr>
          <w:p w14:paraId="39599444" w14:textId="77777777" w:rsidR="00A37B16" w:rsidRDefault="00A37B16" w:rsidP="00B658D9">
            <w:r>
              <w:t xml:space="preserve">Helgelandssykehuset HF/Helgelaanten Skiemtje-Gåetie </w:t>
            </w:r>
          </w:p>
          <w:p w14:paraId="3C99CAF2" w14:textId="77777777" w:rsidR="00A37B16" w:rsidRDefault="00A37B16" w:rsidP="00B658D9">
            <w:r>
              <w:t>Org.nr.: 983974929</w:t>
            </w:r>
          </w:p>
          <w:p w14:paraId="730B825F" w14:textId="77777777" w:rsidR="00A37B16" w:rsidRDefault="00A37B16" w:rsidP="00B658D9"/>
          <w:p w14:paraId="1B957C43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Helgelandssykehuset HF</w:t>
            </w:r>
          </w:p>
          <w:p w14:paraId="50CCD2A8" w14:textId="77777777" w:rsidR="00A37B16" w:rsidRDefault="00A37B16" w:rsidP="00B658D9">
            <w:r>
              <w:t xml:space="preserve">Sandnessjøen Sykehus </w:t>
            </w:r>
          </w:p>
          <w:p w14:paraId="5CBA5956" w14:textId="77777777" w:rsidR="00A37B16" w:rsidRDefault="00A37B16" w:rsidP="00B658D9">
            <w:r>
              <w:t xml:space="preserve">Prestmarkveien 1 </w:t>
            </w:r>
          </w:p>
          <w:p w14:paraId="74021E11" w14:textId="77777777" w:rsidR="00A37B16" w:rsidRDefault="00A37B16" w:rsidP="00B658D9">
            <w:r>
              <w:t>8800 Sandnessjøen</w:t>
            </w:r>
          </w:p>
          <w:p w14:paraId="10486C9D" w14:textId="77777777" w:rsidR="00A37B16" w:rsidRDefault="00A37B16" w:rsidP="00B658D9"/>
          <w:p w14:paraId="457B6F05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Helgelandssykehuset HF</w:t>
            </w:r>
          </w:p>
          <w:p w14:paraId="2B5EDE32" w14:textId="77777777" w:rsidR="00A37B16" w:rsidRDefault="00A37B16" w:rsidP="00B658D9">
            <w:r>
              <w:t>Mosjøen Sykehus</w:t>
            </w:r>
          </w:p>
          <w:p w14:paraId="717EF3A9" w14:textId="77777777" w:rsidR="00A37B16" w:rsidRDefault="00A37B16" w:rsidP="00B658D9">
            <w:r>
              <w:t>Vefsen veien 25/27</w:t>
            </w:r>
          </w:p>
          <w:p w14:paraId="2E568FE2" w14:textId="77777777" w:rsidR="00A37B16" w:rsidRDefault="00A37B16" w:rsidP="00B658D9">
            <w:r>
              <w:t>8650 Mosjøen</w:t>
            </w:r>
          </w:p>
          <w:p w14:paraId="49DAA3BF" w14:textId="77777777" w:rsidR="00A37B16" w:rsidRDefault="00A37B16" w:rsidP="00B658D9"/>
          <w:p w14:paraId="63C8BDA3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Helgelandssykehuset HF</w:t>
            </w:r>
          </w:p>
          <w:p w14:paraId="271FFB98" w14:textId="77777777" w:rsidR="00A37B16" w:rsidRDefault="00A37B16" w:rsidP="00B658D9">
            <w:r>
              <w:t>Mo i Rana Sykehus</w:t>
            </w:r>
          </w:p>
          <w:p w14:paraId="1103C6D8" w14:textId="77777777" w:rsidR="00A37B16" w:rsidRDefault="00A37B16" w:rsidP="00B658D9">
            <w:r>
              <w:t>Sjøfors gaten 36</w:t>
            </w:r>
          </w:p>
          <w:p w14:paraId="58F01107" w14:textId="77777777" w:rsidR="00A37B16" w:rsidRDefault="00A37B16" w:rsidP="00B658D9">
            <w:r>
              <w:t>8613 Mo i Rana.</w:t>
            </w:r>
          </w:p>
        </w:tc>
        <w:tc>
          <w:tcPr>
            <w:tcW w:w="4530" w:type="dxa"/>
          </w:tcPr>
          <w:p w14:paraId="0CCA1B1A" w14:textId="77777777" w:rsidR="00A37B16" w:rsidRDefault="00A37B16" w:rsidP="00B658D9">
            <w:r>
              <w:t>Ved avtalestart</w:t>
            </w:r>
          </w:p>
        </w:tc>
      </w:tr>
      <w:tr w:rsidR="00A37B16" w14:paraId="0BE381F7" w14:textId="77777777" w:rsidTr="00B658D9">
        <w:tc>
          <w:tcPr>
            <w:tcW w:w="4530" w:type="dxa"/>
          </w:tcPr>
          <w:p w14:paraId="4F3FB98F" w14:textId="77777777" w:rsidR="00A37B16" w:rsidRDefault="00A37B16" w:rsidP="00B658D9">
            <w:r>
              <w:t>Universitetssykehuset Nord-Norge HF/Davvi-Norgga Universitehtabohcceviessu</w:t>
            </w:r>
          </w:p>
          <w:p w14:paraId="5ABE7166" w14:textId="77777777" w:rsidR="00A37B16" w:rsidRDefault="00A37B16" w:rsidP="00B658D9">
            <w:r>
              <w:t xml:space="preserve">Org.nr.: 983974899 </w:t>
            </w:r>
          </w:p>
          <w:p w14:paraId="571136B6" w14:textId="77777777" w:rsidR="00A37B16" w:rsidRDefault="00A37B16" w:rsidP="00B658D9"/>
          <w:p w14:paraId="4A6CCA18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Universitetssykehuset Nord-Norge HF</w:t>
            </w:r>
          </w:p>
          <w:p w14:paraId="4A91DCBA" w14:textId="77777777" w:rsidR="00A37B16" w:rsidRDefault="00A37B16" w:rsidP="00B658D9">
            <w:r>
              <w:t>UNN Tromsø</w:t>
            </w:r>
          </w:p>
          <w:p w14:paraId="58CD9586" w14:textId="77777777" w:rsidR="00A37B16" w:rsidRDefault="00A37B16" w:rsidP="00B658D9">
            <w:r>
              <w:t>(navn på klinikk eller avdeling /eks. Innkjøp)</w:t>
            </w:r>
          </w:p>
          <w:p w14:paraId="61EE1A3B" w14:textId="77777777" w:rsidR="00A37B16" w:rsidRDefault="00A37B16" w:rsidP="00B658D9">
            <w:r>
              <w:lastRenderedPageBreak/>
              <w:t>9038 Tromsø</w:t>
            </w:r>
          </w:p>
          <w:p w14:paraId="06714080" w14:textId="77777777" w:rsidR="00A37B16" w:rsidRDefault="00A37B16" w:rsidP="00B658D9"/>
          <w:p w14:paraId="41C413AA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Universitetssykehuset Nord-Norge HF</w:t>
            </w:r>
          </w:p>
          <w:p w14:paraId="1A333E32" w14:textId="77777777" w:rsidR="00A37B16" w:rsidRDefault="00A37B16" w:rsidP="00B658D9">
            <w:r>
              <w:t>UNN Harstad</w:t>
            </w:r>
          </w:p>
          <w:p w14:paraId="3AE5CB0C" w14:textId="77777777" w:rsidR="00A37B16" w:rsidRDefault="00A37B16" w:rsidP="00B658D9">
            <w:r>
              <w:t>(navn på klinikk eller avdeling /eks. Innkjøp)</w:t>
            </w:r>
          </w:p>
          <w:p w14:paraId="1CAB5EC2" w14:textId="77777777" w:rsidR="00A37B16" w:rsidRDefault="00A37B16" w:rsidP="00B658D9">
            <w:r>
              <w:t>Postboks 1065</w:t>
            </w:r>
          </w:p>
          <w:p w14:paraId="755EF251" w14:textId="77777777" w:rsidR="00A37B16" w:rsidRDefault="00A37B16" w:rsidP="00B658D9">
            <w:r>
              <w:t xml:space="preserve">9480 Harstad </w:t>
            </w:r>
          </w:p>
          <w:p w14:paraId="56831652" w14:textId="77777777" w:rsidR="00A37B16" w:rsidRDefault="00A37B16" w:rsidP="00B658D9"/>
          <w:p w14:paraId="7DFC1C3B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Universitetssykehuset Nord-Norge HF</w:t>
            </w:r>
          </w:p>
          <w:p w14:paraId="4BD3F879" w14:textId="77777777" w:rsidR="00A37B16" w:rsidRDefault="00A37B16" w:rsidP="00B658D9">
            <w:r>
              <w:t>UNN Narvik</w:t>
            </w:r>
          </w:p>
          <w:p w14:paraId="1DF0094F" w14:textId="77777777" w:rsidR="00A37B16" w:rsidRDefault="00A37B16" w:rsidP="00B658D9">
            <w:r>
              <w:t>(navn på klinikk eller avdeling /eks. Innkjøp)</w:t>
            </w:r>
          </w:p>
          <w:p w14:paraId="1CA1DCE4" w14:textId="77777777" w:rsidR="00A37B16" w:rsidRDefault="00A37B16" w:rsidP="00B658D9">
            <w:r>
              <w:t>Postboks 273</w:t>
            </w:r>
          </w:p>
          <w:p w14:paraId="08A3CB5B" w14:textId="77777777" w:rsidR="00A37B16" w:rsidRDefault="00A37B16" w:rsidP="00B658D9">
            <w:r>
              <w:t xml:space="preserve">8504 Narvik </w:t>
            </w:r>
          </w:p>
          <w:p w14:paraId="0EBD2233" w14:textId="77777777" w:rsidR="00A37B16" w:rsidRDefault="00A37B16" w:rsidP="00B658D9"/>
        </w:tc>
        <w:tc>
          <w:tcPr>
            <w:tcW w:w="4530" w:type="dxa"/>
          </w:tcPr>
          <w:p w14:paraId="08D5C497" w14:textId="77777777" w:rsidR="00A37B16" w:rsidRDefault="00A37B16" w:rsidP="00B658D9">
            <w:r>
              <w:lastRenderedPageBreak/>
              <w:t>Ved avtalestart</w:t>
            </w:r>
          </w:p>
        </w:tc>
      </w:tr>
      <w:tr w:rsidR="00A37B16" w14:paraId="29547B94" w14:textId="77777777" w:rsidTr="00B658D9">
        <w:tc>
          <w:tcPr>
            <w:tcW w:w="4530" w:type="dxa"/>
          </w:tcPr>
          <w:p w14:paraId="31FDA18B" w14:textId="77777777" w:rsidR="00A37B16" w:rsidRDefault="00A37B16" w:rsidP="00B658D9">
            <w:r>
              <w:t>Nordlandssykehuset HF/Nordlánda Skippijviesso</w:t>
            </w:r>
          </w:p>
          <w:p w14:paraId="6A2B2FE7" w14:textId="77777777" w:rsidR="00A37B16" w:rsidRDefault="00A37B16" w:rsidP="00B658D9">
            <w:r>
              <w:t>Org.nr.: 983974910</w:t>
            </w:r>
          </w:p>
          <w:p w14:paraId="15D9AC07" w14:textId="77777777" w:rsidR="00A37B16" w:rsidRDefault="00A37B16" w:rsidP="00B658D9"/>
          <w:p w14:paraId="5AA94CBA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Nordlandssykehuset HF</w:t>
            </w:r>
          </w:p>
          <w:p w14:paraId="2BF160A6" w14:textId="77777777" w:rsidR="00A37B16" w:rsidRDefault="00A37B16" w:rsidP="00B658D9">
            <w:r>
              <w:t>Bodø</w:t>
            </w:r>
          </w:p>
          <w:p w14:paraId="66159B6A" w14:textId="77777777" w:rsidR="00A37B16" w:rsidRDefault="00A37B16" w:rsidP="00B658D9">
            <w:r>
              <w:t>Parkveien 95</w:t>
            </w:r>
          </w:p>
          <w:p w14:paraId="65F82CEA" w14:textId="77777777" w:rsidR="00A37B16" w:rsidRDefault="00A37B16" w:rsidP="00B658D9">
            <w:r>
              <w:t>8005 Bodø</w:t>
            </w:r>
          </w:p>
          <w:p w14:paraId="7CDFED10" w14:textId="77777777" w:rsidR="00A37B16" w:rsidRDefault="00A37B16" w:rsidP="00B658D9"/>
          <w:p w14:paraId="359679C5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Nordlandssykehuset HF</w:t>
            </w:r>
          </w:p>
          <w:p w14:paraId="68CA5740" w14:textId="77777777" w:rsidR="00A37B16" w:rsidRDefault="00A37B16" w:rsidP="00B658D9">
            <w:r>
              <w:t>Vesterålen</w:t>
            </w:r>
          </w:p>
          <w:p w14:paraId="3582268A" w14:textId="77777777" w:rsidR="00A37B16" w:rsidRDefault="00A37B16" w:rsidP="00B658D9">
            <w:r>
              <w:t>Ivar Bergmoes g. 3</w:t>
            </w:r>
          </w:p>
          <w:p w14:paraId="5D0D5260" w14:textId="77777777" w:rsidR="00A37B16" w:rsidRDefault="00A37B16" w:rsidP="00B658D9">
            <w:r>
              <w:t>8450 Stokmarknes</w:t>
            </w:r>
          </w:p>
          <w:p w14:paraId="631E0956" w14:textId="77777777" w:rsidR="00A37B16" w:rsidRDefault="00A37B16" w:rsidP="00B658D9"/>
          <w:p w14:paraId="125907A1" w14:textId="77777777" w:rsidR="00A37B16" w:rsidRPr="00B658D9" w:rsidRDefault="00A37B16" w:rsidP="00B658D9">
            <w:pPr>
              <w:rPr>
                <w:b/>
                <w:bCs/>
              </w:rPr>
            </w:pPr>
            <w:r w:rsidRPr="00B658D9">
              <w:rPr>
                <w:b/>
                <w:bCs/>
              </w:rPr>
              <w:t>Nordlandssykehuset HF</w:t>
            </w:r>
          </w:p>
          <w:p w14:paraId="7C8667BA" w14:textId="77777777" w:rsidR="00A37B16" w:rsidRDefault="00A37B16" w:rsidP="00B658D9">
            <w:r>
              <w:t>Lofoten</w:t>
            </w:r>
          </w:p>
          <w:p w14:paraId="4B464C45" w14:textId="77777777" w:rsidR="00A37B16" w:rsidRDefault="00A37B16" w:rsidP="00B658D9">
            <w:r>
              <w:t xml:space="preserve">Sykehusbakken 23 </w:t>
            </w:r>
          </w:p>
          <w:p w14:paraId="62E8DD17" w14:textId="77777777" w:rsidR="00A37B16" w:rsidRDefault="00A37B16" w:rsidP="00B658D9">
            <w:r>
              <w:t>8372 Gravdal</w:t>
            </w:r>
          </w:p>
          <w:p w14:paraId="1A769605" w14:textId="77777777" w:rsidR="00A37B16" w:rsidRDefault="00A37B16" w:rsidP="00B658D9"/>
          <w:p w14:paraId="52660F6A" w14:textId="77777777" w:rsidR="00A37B16" w:rsidRDefault="00A37B16" w:rsidP="00B658D9"/>
          <w:p w14:paraId="306A27EE" w14:textId="77777777" w:rsidR="00A37B16" w:rsidRDefault="00A37B16" w:rsidP="00B658D9"/>
        </w:tc>
        <w:tc>
          <w:tcPr>
            <w:tcW w:w="4530" w:type="dxa"/>
          </w:tcPr>
          <w:p w14:paraId="738AA7CE" w14:textId="77777777" w:rsidR="00A37B16" w:rsidRDefault="00A37B16" w:rsidP="00B658D9">
            <w:r>
              <w:t>Ved avtalestart</w:t>
            </w:r>
          </w:p>
        </w:tc>
      </w:tr>
    </w:tbl>
    <w:p w14:paraId="2915AC6B" w14:textId="77777777" w:rsidR="00A37B16" w:rsidRPr="00B658D9" w:rsidRDefault="00A37B16" w:rsidP="00B658D9"/>
    <w:p w14:paraId="20CBC111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552E" w14:textId="77777777" w:rsidR="00414372" w:rsidRDefault="00414372" w:rsidP="008A6B54">
      <w:pPr>
        <w:spacing w:after="0" w:line="240" w:lineRule="auto"/>
      </w:pPr>
      <w:r>
        <w:separator/>
      </w:r>
    </w:p>
  </w:endnote>
  <w:endnote w:type="continuationSeparator" w:id="0">
    <w:p w14:paraId="4771E168" w14:textId="77777777" w:rsidR="00414372" w:rsidRDefault="0041437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099EA17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FD2FDD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59220820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02779D11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5A55D60" w14:textId="1FAA106D" w:rsidR="0001190D" w:rsidRPr="00BD5AA6" w:rsidRDefault="00A37B16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 xml:space="preserve">Kunder tiltredelse, versjon 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53FBEB1D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D14D5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40B6092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D1CCB9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BA780F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5FB25C7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84820A" w14:textId="0DC7B254" w:rsidR="004F084A" w:rsidRPr="00BD5AA6" w:rsidRDefault="00A37B16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 xml:space="preserve">Kunder tiltredelse, versjon 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D7D9647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EE52ED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7C7C5" w14:textId="77777777" w:rsidR="00414372" w:rsidRDefault="00414372" w:rsidP="008A6B54">
      <w:pPr>
        <w:spacing w:after="0" w:line="240" w:lineRule="auto"/>
      </w:pPr>
      <w:r>
        <w:separator/>
      </w:r>
    </w:p>
  </w:footnote>
  <w:footnote w:type="continuationSeparator" w:id="0">
    <w:p w14:paraId="461C0D59" w14:textId="77777777" w:rsidR="00414372" w:rsidRDefault="0041437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0D1B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4C94D1F" wp14:editId="09A0508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091D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63E9366" wp14:editId="09A9A50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16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36420"/>
    <w:rsid w:val="003C7810"/>
    <w:rsid w:val="003D3F41"/>
    <w:rsid w:val="00400A8F"/>
    <w:rsid w:val="00402EAE"/>
    <w:rsid w:val="00414372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4CCE"/>
    <w:rsid w:val="00907B33"/>
    <w:rsid w:val="00977FDF"/>
    <w:rsid w:val="009A3E11"/>
    <w:rsid w:val="009B4D02"/>
    <w:rsid w:val="009C7E5D"/>
    <w:rsid w:val="009F7F53"/>
    <w:rsid w:val="00A13B9A"/>
    <w:rsid w:val="00A37B16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46E16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C9F18"/>
  <w15:chartTrackingRefBased/>
  <w15:docId w15:val="{A64B334F-EFDB-457F-9D2F-57DE59768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rune.saetermo@helse-nord.no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592DDE-B1A8-43E6-9F67-552DE80C1945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B51471-A5F7-4BD8-B9F7-549E9C19CB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B82FD-A410-4722-A4D9-2B8D1ADDB595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6</TotalTime>
  <Pages>2</Pages>
  <Words>252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4</cp:revision>
  <dcterms:created xsi:type="dcterms:W3CDTF">2023-06-29T15:08:00Z</dcterms:created>
  <dcterms:modified xsi:type="dcterms:W3CDTF">2024-12-28T11:18:00Z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