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668C687D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77777777" w:rsidR="00F23F96" w:rsidRDefault="00F23F96" w:rsidP="00F23F96">
      <w:r>
        <w:t>Jeg erklærer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37373587" w:rsidR="00F23F96" w:rsidRDefault="00F23F96" w:rsidP="00F23F96">
      <w:r>
        <w:t>I særdeleshet erklærer jeg at:</w:t>
      </w:r>
    </w:p>
    <w:p w14:paraId="0178BB8D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4FFD074B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selskapene som er medlemmer i vår leverandørsammenslutning er direkte eller indirekte eid mer enn 50 % av en enhet som nevnt i punkt a over, </w:t>
      </w:r>
    </w:p>
    <w:p w14:paraId="67E15325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 eller selskapet jeg representerer handler på vegne av, eller etter instruks fra, en enhet som nevnt i punkt a eller b over, og</w:t>
      </w:r>
    </w:p>
    <w:p w14:paraId="59CB3F3E" w14:textId="4FDCE245" w:rsidR="00F23F96" w:rsidRDefault="00F23F96" w:rsidP="00F23F96">
      <w:pPr>
        <w:pStyle w:val="Listeavsnitt"/>
        <w:numPr>
          <w:ilvl w:val="0"/>
          <w:numId w:val="3"/>
        </w:numPr>
      </w:pPr>
      <w:r>
        <w:t>Ingen underleverandører, selskaper mv.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EF9B16" w14:textId="14C72731" w:rsidR="00F23F96" w:rsidRDefault="00F23F96" w:rsidP="00F23F96">
      <w:r>
        <w:t>[Navn og org.nr. på selskap]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B449B" w14:textId="77777777" w:rsidR="008225B2" w:rsidRDefault="008225B2" w:rsidP="008A6B54">
      <w:pPr>
        <w:spacing w:after="0" w:line="240" w:lineRule="auto"/>
      </w:pPr>
      <w:r>
        <w:separator/>
      </w:r>
    </w:p>
  </w:endnote>
  <w:endnote w:type="continuationSeparator" w:id="0">
    <w:p w14:paraId="67A5FDF4" w14:textId="77777777" w:rsidR="008225B2" w:rsidRDefault="008225B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E678A" w14:textId="77777777" w:rsidR="005810ED" w:rsidRDefault="005810E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5070B0B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13EFED2E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5070B0B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6CC82721" w14:textId="5082D73E" w:rsidR="00BA090D" w:rsidRPr="00567886" w:rsidRDefault="5070B0B8" w:rsidP="5070B0B8">
          <w:pPr>
            <w:pStyle w:val="Bunntekst"/>
          </w:pPr>
          <w:r w:rsidRPr="5070B0B8">
            <w:rPr>
              <w:rFonts w:ascii="Calibri" w:eastAsia="Calibri" w:hAnsi="Calibri" w:cs="Calibri"/>
              <w:b w:val="0"/>
              <w:color w:val="000000" w:themeColor="text1"/>
              <w:sz w:val="24"/>
              <w:szCs w:val="24"/>
            </w:rPr>
            <w:t xml:space="preserve">Prosjektnummer: </w:t>
          </w:r>
          <w:r w:rsidR="005810ED">
            <w:rPr>
              <w:rFonts w:ascii="Calibri" w:eastAsia="Calibri" w:hAnsi="Calibri" w:cs="Calibri"/>
              <w:b w:val="0"/>
              <w:color w:val="000000" w:themeColor="text1"/>
              <w:sz w:val="24"/>
              <w:szCs w:val="24"/>
            </w:rPr>
            <w:t>78004</w:t>
          </w:r>
        </w:p>
        <w:p w14:paraId="79283D10" w14:textId="46E9F15D" w:rsidR="00BA090D" w:rsidRPr="00567886" w:rsidRDefault="00BA090D" w:rsidP="5070B0B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</w:p>
      </w:tc>
      <w:tc>
        <w:tcPr>
          <w:tcW w:w="1482" w:type="pct"/>
        </w:tcPr>
        <w:p w14:paraId="17BB8248" w14:textId="4DB27C0F" w:rsidR="00BA090D" w:rsidRPr="00907B33" w:rsidRDefault="00BA090D" w:rsidP="5070B0B8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  <w:bCs/>
              <w:noProof/>
              <w:color w:val="003087" w:themeColor="text2"/>
              <w:sz w:val="18"/>
              <w:szCs w:val="18"/>
            </w:rPr>
          </w:pP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740F" w14:textId="77777777" w:rsidR="008225B2" w:rsidRDefault="008225B2" w:rsidP="008A6B54">
      <w:pPr>
        <w:spacing w:after="0" w:line="240" w:lineRule="auto"/>
      </w:pPr>
      <w:r>
        <w:separator/>
      </w:r>
    </w:p>
  </w:footnote>
  <w:footnote w:type="continuationSeparator" w:id="0">
    <w:p w14:paraId="5BE4648C" w14:textId="77777777" w:rsidR="008225B2" w:rsidRDefault="008225B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4993" w14:textId="77777777" w:rsidR="005810ED" w:rsidRDefault="005810E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633BC8B8" w:rsidR="004F084A" w:rsidRPr="004743F2" w:rsidRDefault="005A315D" w:rsidP="51E157C4">
    <w:pPr>
      <w:pStyle w:val="Topptekst"/>
      <w:jc w:val="right"/>
    </w:pPr>
    <w:r>
      <w:rPr>
        <w:noProof/>
        <w:lang w:eastAsia="nb-NO"/>
      </w:rPr>
      <w:drawing>
        <wp:anchor distT="0" distB="0" distL="114300" distR="114300" simplePos="0" relativeHeight="251662336" behindDoc="0" locked="0" layoutInCell="1" allowOverlap="1" wp14:anchorId="77E7C799" wp14:editId="11E14094">
          <wp:simplePos x="0" y="0"/>
          <wp:positionH relativeFrom="margin">
            <wp:posOffset>0</wp:posOffset>
          </wp:positionH>
          <wp:positionV relativeFrom="margin">
            <wp:posOffset>-612140</wp:posOffset>
          </wp:positionV>
          <wp:extent cx="2887200" cy="295200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72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51E157C4" w:rsidRPr="51E157C4">
      <w:rPr>
        <w:rFonts w:ascii="Calibri" w:eastAsia="Calibri" w:hAnsi="Calibri" w:cs="Calibri"/>
        <w:color w:val="000000" w:themeColor="text1"/>
        <w:sz w:val="18"/>
        <w:szCs w:val="18"/>
      </w:rPr>
      <w:t>Version: 27.05.2025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68238">
    <w:abstractNumId w:val="1"/>
  </w:num>
  <w:num w:numId="2" w16cid:durableId="813328810">
    <w:abstractNumId w:val="0"/>
  </w:num>
  <w:num w:numId="3" w16cid:durableId="1327513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F96"/>
    <w:rsid w:val="00000B71"/>
    <w:rsid w:val="000169B0"/>
    <w:rsid w:val="00061D42"/>
    <w:rsid w:val="00066FAD"/>
    <w:rsid w:val="000C55D7"/>
    <w:rsid w:val="000E3D69"/>
    <w:rsid w:val="000F1A2F"/>
    <w:rsid w:val="001457DD"/>
    <w:rsid w:val="00164145"/>
    <w:rsid w:val="00172E83"/>
    <w:rsid w:val="00174C26"/>
    <w:rsid w:val="002148C4"/>
    <w:rsid w:val="0027399B"/>
    <w:rsid w:val="002C03B4"/>
    <w:rsid w:val="002C5C80"/>
    <w:rsid w:val="002D33F1"/>
    <w:rsid w:val="002E7056"/>
    <w:rsid w:val="00311005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810ED"/>
    <w:rsid w:val="005A315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225B2"/>
    <w:rsid w:val="0082344F"/>
    <w:rsid w:val="00884491"/>
    <w:rsid w:val="008961BF"/>
    <w:rsid w:val="008A1521"/>
    <w:rsid w:val="008A6B54"/>
    <w:rsid w:val="008D4E73"/>
    <w:rsid w:val="008F2627"/>
    <w:rsid w:val="009025EF"/>
    <w:rsid w:val="00907B33"/>
    <w:rsid w:val="00937179"/>
    <w:rsid w:val="009A3E11"/>
    <w:rsid w:val="009C7E5D"/>
    <w:rsid w:val="009F7F53"/>
    <w:rsid w:val="00A13B9A"/>
    <w:rsid w:val="00A659C6"/>
    <w:rsid w:val="00A7444E"/>
    <w:rsid w:val="00AA1652"/>
    <w:rsid w:val="00B05FE7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DE615C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4ED40F00"/>
    <w:rsid w:val="5070B0B8"/>
    <w:rsid w:val="51E1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aell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0DB340-4E84-4125-9DF0-F28F1E84D821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9E99BE-9C2A-4D48-B62D-036977C006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0</TotalTime>
  <Pages>1</Pages>
  <Words>233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Miriam Hoff Valan</cp:lastModifiedBy>
  <cp:revision>7</cp:revision>
  <dcterms:created xsi:type="dcterms:W3CDTF">2025-05-27T08:51:00Z</dcterms:created>
  <dcterms:modified xsi:type="dcterms:W3CDTF">2026-05-05T08:13:00Z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  <property fmtid="{D5CDD505-2E9C-101B-9397-08002B2CF9AE}" pid="3" name="MediaServiceImageTags">
    <vt:lpwstr/>
  </property>
</Properties>
</file>