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Pr="009D1B29" w:rsidR="00BA0A9D" w:rsidP="009D1B29" w:rsidRDefault="00BA0A9D" w14:paraId="4B0B5445" w14:textId="66452451">
      <w:pPr>
        <w:pStyle w:val="Overskrift1"/>
      </w:pPr>
      <w:r w:rsidRPr="009D1B29">
        <w:t>[Avtalenr] [Navn på avtalen] 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D0106-D30F-4289-B82A-B0B7D7ED7E29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Trond Sandsør Arntsen</cp:lastModifiedBy>
  <cp:revision>4</cp:revision>
  <dcterms:created xsi:type="dcterms:W3CDTF">2023-06-30T10:59:00Z</dcterms:created>
  <dcterms:modified xsi:type="dcterms:W3CDTF">2026-02-24T09:39:24Z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