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A885D" w14:textId="77777777" w:rsidR="00C1465D" w:rsidRPr="0005446A" w:rsidRDefault="00C1465D">
      <w:pPr>
        <w:pStyle w:val="Topptekst"/>
        <w:rPr>
          <w:b/>
          <w:bCs/>
        </w:rPr>
      </w:pPr>
    </w:p>
    <w:p w14:paraId="45DE1394" w14:textId="77777777" w:rsidR="00C1465D" w:rsidRDefault="00C1465D"/>
    <w:p w14:paraId="73A1ECA7" w14:textId="77777777" w:rsidR="00EF6CED" w:rsidRDefault="00EF6CED"/>
    <w:p w14:paraId="2600C558" w14:textId="77777777" w:rsidR="00EF6CED" w:rsidRDefault="00EF6CED"/>
    <w:p w14:paraId="069F926B" w14:textId="77777777" w:rsidR="00EF6CED" w:rsidRDefault="00EF6CED"/>
    <w:p w14:paraId="32C0D75B" w14:textId="77777777" w:rsidR="00EF6CED" w:rsidRDefault="00EF6CED"/>
    <w:p w14:paraId="2B1298A6" w14:textId="77777777" w:rsidR="00EF6CED" w:rsidRDefault="00EF6CED"/>
    <w:p w14:paraId="0376E2F0" w14:textId="77777777" w:rsidR="00EF6CED" w:rsidRDefault="00EF6CED"/>
    <w:p w14:paraId="02ECC15F" w14:textId="77777777" w:rsidR="00C1465D" w:rsidRDefault="00C1465D"/>
    <w:p w14:paraId="4FC3051F" w14:textId="77777777" w:rsidR="005314B9" w:rsidRDefault="005314B9"/>
    <w:p w14:paraId="07A8452B" w14:textId="77777777" w:rsidR="005314B9" w:rsidRDefault="005314B9"/>
    <w:p w14:paraId="5D723100" w14:textId="77777777" w:rsidR="005314B9" w:rsidRDefault="005314B9"/>
    <w:p w14:paraId="00CEB78D" w14:textId="77777777" w:rsidR="005314B9" w:rsidRDefault="005314B9"/>
    <w:p w14:paraId="15645AF1" w14:textId="77777777" w:rsidR="005314B9" w:rsidRDefault="005314B9"/>
    <w:p w14:paraId="4601844D" w14:textId="77777777" w:rsidR="00C1465D" w:rsidRDefault="00C1465D"/>
    <w:p w14:paraId="433D5E85" w14:textId="77777777" w:rsidR="00C1465D" w:rsidRPr="00266D51" w:rsidRDefault="00C1465D">
      <w:pPr>
        <w:pStyle w:val="INNH2"/>
        <w:rPr>
          <w:rFonts w:asciiTheme="minorHAnsi" w:hAnsiTheme="minorHAnsi" w:cstheme="minorHAnsi"/>
        </w:rPr>
      </w:pPr>
    </w:p>
    <w:p w14:paraId="245FDCB3" w14:textId="77777777" w:rsidR="00C1465D" w:rsidRPr="00266D51" w:rsidRDefault="00C1465D">
      <w:pPr>
        <w:jc w:val="center"/>
        <w:rPr>
          <w:rFonts w:asciiTheme="minorHAnsi" w:hAnsiTheme="minorHAnsi" w:cstheme="minorHAnsi"/>
          <w:b/>
          <w:i/>
          <w:sz w:val="52"/>
        </w:rPr>
      </w:pPr>
      <w:r w:rsidRPr="00266D51">
        <w:rPr>
          <w:rFonts w:asciiTheme="minorHAnsi" w:hAnsiTheme="minorHAnsi" w:cstheme="minorHAnsi"/>
          <w:b/>
          <w:sz w:val="48"/>
          <w:szCs w:val="48"/>
        </w:rPr>
        <w:t xml:space="preserve">Bilag </w:t>
      </w:r>
      <w:r w:rsidR="00AD3EA9" w:rsidRPr="00266D51">
        <w:rPr>
          <w:rFonts w:asciiTheme="minorHAnsi" w:hAnsiTheme="minorHAnsi" w:cstheme="minorHAnsi"/>
          <w:b/>
          <w:sz w:val="48"/>
          <w:szCs w:val="48"/>
        </w:rPr>
        <w:t>3</w:t>
      </w:r>
      <w:r w:rsidRPr="00266D51">
        <w:rPr>
          <w:rFonts w:asciiTheme="minorHAnsi" w:hAnsiTheme="minorHAnsi" w:cstheme="minorHAnsi"/>
          <w:b/>
          <w:sz w:val="48"/>
          <w:szCs w:val="48"/>
        </w:rPr>
        <w:br/>
      </w:r>
    </w:p>
    <w:p w14:paraId="0CA28457" w14:textId="77777777" w:rsidR="00AD3EA9" w:rsidRPr="00266D51" w:rsidRDefault="00AD3EA9" w:rsidP="00A73298">
      <w:pPr>
        <w:jc w:val="center"/>
        <w:rPr>
          <w:rFonts w:asciiTheme="minorHAnsi" w:hAnsiTheme="minorHAnsi" w:cstheme="minorHAnsi"/>
          <w:b/>
          <w:sz w:val="48"/>
        </w:rPr>
      </w:pPr>
      <w:r w:rsidRPr="00266D51">
        <w:rPr>
          <w:rFonts w:asciiTheme="minorHAnsi" w:hAnsiTheme="minorHAnsi" w:cstheme="minorHAnsi"/>
          <w:b/>
          <w:sz w:val="48"/>
        </w:rPr>
        <w:t>Krav til faktura</w:t>
      </w:r>
    </w:p>
    <w:p w14:paraId="51BBB1C1" w14:textId="77777777" w:rsidR="00AD3EA9" w:rsidRPr="00266D51" w:rsidRDefault="00AD3EA9" w:rsidP="00A73298">
      <w:pPr>
        <w:jc w:val="center"/>
        <w:rPr>
          <w:rFonts w:asciiTheme="minorHAnsi" w:hAnsiTheme="minorHAnsi" w:cstheme="minorHAnsi"/>
          <w:b/>
          <w:i/>
          <w:sz w:val="48"/>
        </w:rPr>
      </w:pPr>
    </w:p>
    <w:p w14:paraId="289F2323" w14:textId="77777777" w:rsidR="00A73298" w:rsidRPr="00266D51" w:rsidRDefault="00A73298" w:rsidP="00A73298">
      <w:pPr>
        <w:jc w:val="center"/>
        <w:outlineLvl w:val="0"/>
        <w:rPr>
          <w:rFonts w:asciiTheme="minorHAnsi" w:hAnsiTheme="minorHAnsi" w:cstheme="minorHAnsi"/>
          <w:b/>
          <w:sz w:val="40"/>
        </w:rPr>
      </w:pPr>
    </w:p>
    <w:p w14:paraId="7C13D060" w14:textId="77777777" w:rsidR="00FF5078" w:rsidRPr="00266D51" w:rsidRDefault="00A73298" w:rsidP="00214AA7">
      <w:pPr>
        <w:jc w:val="center"/>
        <w:outlineLvl w:val="0"/>
        <w:rPr>
          <w:rFonts w:asciiTheme="minorHAnsi" w:hAnsiTheme="minorHAnsi" w:cstheme="minorHAnsi"/>
          <w:b/>
          <w:sz w:val="48"/>
        </w:rPr>
      </w:pPr>
      <w:r w:rsidRPr="00266D51">
        <w:rPr>
          <w:rFonts w:asciiTheme="minorHAnsi" w:hAnsiTheme="minorHAnsi" w:cstheme="minorHAnsi"/>
          <w:b/>
          <w:sz w:val="48"/>
        </w:rPr>
        <w:br/>
      </w:r>
      <w:bookmarkStart w:id="0" w:name="_Toc417660220"/>
    </w:p>
    <w:p w14:paraId="1F2DEAD6" w14:textId="77777777" w:rsidR="00EF6CED" w:rsidRPr="00266D51" w:rsidRDefault="00EF6CED" w:rsidP="00214AA7">
      <w:pPr>
        <w:outlineLvl w:val="0"/>
        <w:rPr>
          <w:rFonts w:asciiTheme="minorHAnsi" w:hAnsiTheme="minorHAnsi" w:cstheme="minorHAnsi"/>
          <w:b/>
          <w:sz w:val="48"/>
        </w:rPr>
      </w:pPr>
    </w:p>
    <w:p w14:paraId="3F96E63D" w14:textId="77777777" w:rsidR="005314B9" w:rsidRPr="00266D51" w:rsidRDefault="005314B9" w:rsidP="00214AA7">
      <w:pPr>
        <w:outlineLvl w:val="0"/>
        <w:rPr>
          <w:rFonts w:asciiTheme="minorHAnsi" w:hAnsiTheme="minorHAnsi" w:cstheme="minorHAnsi"/>
          <w:b/>
          <w:sz w:val="48"/>
        </w:rPr>
      </w:pPr>
    </w:p>
    <w:p w14:paraId="1B0B8B7A" w14:textId="77777777" w:rsidR="005314B9" w:rsidRPr="00266D51" w:rsidRDefault="005314B9" w:rsidP="00214AA7">
      <w:pPr>
        <w:outlineLvl w:val="0"/>
        <w:rPr>
          <w:rFonts w:asciiTheme="minorHAnsi" w:hAnsiTheme="minorHAnsi" w:cstheme="minorHAnsi"/>
          <w:b/>
          <w:sz w:val="48"/>
        </w:rPr>
      </w:pPr>
    </w:p>
    <w:p w14:paraId="24F28E94" w14:textId="77777777" w:rsidR="00214AA7" w:rsidRPr="00266D51" w:rsidRDefault="00C1465D" w:rsidP="00214AA7">
      <w:pPr>
        <w:rPr>
          <w:rFonts w:asciiTheme="minorHAnsi" w:hAnsiTheme="minorHAnsi" w:cstheme="minorHAnsi"/>
          <w:b/>
          <w:caps/>
        </w:rPr>
      </w:pPr>
      <w:r w:rsidRPr="00266D51">
        <w:rPr>
          <w:rFonts w:asciiTheme="minorHAnsi" w:hAnsiTheme="minorHAnsi" w:cstheme="minorHAnsi"/>
          <w:b/>
          <w:sz w:val="48"/>
        </w:rPr>
        <w:tab/>
      </w:r>
      <w:bookmarkEnd w:id="0"/>
      <w:r w:rsidRPr="00266D51">
        <w:rPr>
          <w:rFonts w:asciiTheme="minorHAnsi" w:hAnsiTheme="minorHAnsi" w:cstheme="minorHAnsi"/>
          <w:b/>
          <w:caps/>
        </w:rPr>
        <w:fldChar w:fldCharType="begin"/>
      </w:r>
      <w:r w:rsidRPr="00266D51">
        <w:rPr>
          <w:rFonts w:asciiTheme="minorHAnsi" w:hAnsiTheme="minorHAnsi" w:cstheme="minorHAnsi"/>
          <w:b/>
          <w:caps/>
        </w:rPr>
        <w:instrText xml:space="preserve"> TOC \o "1-6" \h \z </w:instrText>
      </w:r>
      <w:r w:rsidRPr="00266D51">
        <w:rPr>
          <w:rFonts w:asciiTheme="minorHAnsi" w:hAnsiTheme="minorHAnsi" w:cstheme="minorHAnsi"/>
          <w:b/>
          <w:caps/>
        </w:rPr>
        <w:fldChar w:fldCharType="separate"/>
      </w:r>
    </w:p>
    <w:p w14:paraId="085493A5" w14:textId="77777777" w:rsidR="00C1465D" w:rsidRPr="00266D51" w:rsidRDefault="00C1465D">
      <w:pPr>
        <w:rPr>
          <w:rFonts w:asciiTheme="minorHAnsi" w:hAnsiTheme="minorHAnsi" w:cstheme="minorHAnsi"/>
          <w:b/>
          <w:caps/>
          <w:noProof/>
        </w:rPr>
      </w:pPr>
      <w:r w:rsidRPr="00266D51">
        <w:rPr>
          <w:rFonts w:asciiTheme="minorHAnsi" w:hAnsiTheme="minorHAnsi" w:cstheme="minorHAnsi"/>
          <w:b/>
          <w:caps/>
          <w:noProof/>
        </w:rPr>
        <w:fldChar w:fldCharType="end"/>
      </w:r>
    </w:p>
    <w:p w14:paraId="2FB0C62F" w14:textId="7777777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  <w:b/>
        </w:rPr>
        <w:br/>
      </w:r>
    </w:p>
    <w:p w14:paraId="2BAFB71E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0F10BCAA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1022732B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14A8EEF2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2FE387D7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46DF1959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77DC47CA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58BB1621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1C4CD2AC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4A3ACC6D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1</w:t>
      </w:r>
      <w:r w:rsidRPr="00266D51">
        <w:rPr>
          <w:rFonts w:asciiTheme="minorHAnsi" w:hAnsiTheme="minorHAnsi" w:cstheme="minorHAnsi"/>
          <w:b/>
        </w:rPr>
        <w:tab/>
        <w:t>KRAV TIL INNHOLD I ELEKTRONISK FAKTURA</w:t>
      </w:r>
    </w:p>
    <w:p w14:paraId="4CC1576D" w14:textId="4775B18F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Alle leverandører som leverer varer og tjenester til </w:t>
      </w:r>
      <w:r w:rsidR="006235F3">
        <w:rPr>
          <w:rFonts w:asciiTheme="minorHAnsi" w:hAnsiTheme="minorHAnsi" w:cstheme="minorHAnsi"/>
        </w:rPr>
        <w:t xml:space="preserve">Nav </w:t>
      </w:r>
      <w:r w:rsidRPr="00266D51">
        <w:rPr>
          <w:rFonts w:asciiTheme="minorHAnsi" w:hAnsiTheme="minorHAnsi" w:cstheme="minorHAnsi"/>
        </w:rPr>
        <w:t xml:space="preserve">skal levere elektronisk faktura på </w:t>
      </w:r>
      <w:r w:rsidR="00ED5BE1" w:rsidRPr="00266D51">
        <w:rPr>
          <w:rFonts w:asciiTheme="minorHAnsi" w:hAnsiTheme="minorHAnsi" w:cstheme="minorHAnsi"/>
        </w:rPr>
        <w:t xml:space="preserve">gjeldende versjon av </w:t>
      </w:r>
      <w:r w:rsidRPr="00266D51">
        <w:rPr>
          <w:rFonts w:asciiTheme="minorHAnsi" w:hAnsiTheme="minorHAnsi" w:cstheme="minorHAnsi"/>
        </w:rPr>
        <w:t>Elektronisk Handels Format (EHF).</w:t>
      </w:r>
    </w:p>
    <w:p w14:paraId="3043C4AB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32DCA652" w14:textId="201A9BC0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Detaljert og uttømmende beskrivelse finnes tilgjengelig på </w:t>
      </w:r>
      <w:proofErr w:type="spellStart"/>
      <w:r w:rsidR="004A30A0" w:rsidRPr="00266D51">
        <w:rPr>
          <w:rFonts w:asciiTheme="minorHAnsi" w:hAnsiTheme="minorHAnsi" w:cstheme="minorHAnsi"/>
        </w:rPr>
        <w:t>DFØs</w:t>
      </w:r>
      <w:proofErr w:type="spellEnd"/>
      <w:r w:rsidRPr="00266D51">
        <w:rPr>
          <w:rFonts w:asciiTheme="minorHAnsi" w:hAnsiTheme="minorHAnsi" w:cstheme="minorHAnsi"/>
        </w:rPr>
        <w:t xml:space="preserve"> sider </w:t>
      </w:r>
      <w:hyperlink r:id="rId11" w:history="1">
        <w:r w:rsidRPr="00266D51">
          <w:rPr>
            <w:rStyle w:val="Hyperkobling"/>
            <w:rFonts w:asciiTheme="minorHAnsi" w:hAnsiTheme="minorHAnsi" w:cstheme="minorHAnsi"/>
          </w:rPr>
          <w:t>www.anskaffelser.no</w:t>
        </w:r>
      </w:hyperlink>
      <w:r w:rsidRPr="00266D51">
        <w:rPr>
          <w:rFonts w:asciiTheme="minorHAnsi" w:hAnsiTheme="minorHAnsi" w:cstheme="minorHAnsi"/>
        </w:rPr>
        <w:t xml:space="preserve">. </w:t>
      </w:r>
    </w:p>
    <w:p w14:paraId="55E5553B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6FB25FA5" w14:textId="6420BD8F" w:rsidR="00885BC2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>Det gjøres følgende presiseringer om krav til innhold:</w:t>
      </w:r>
    </w:p>
    <w:p w14:paraId="5E570E26" w14:textId="77777777" w:rsidR="00885BC2" w:rsidRDefault="00885BC2" w:rsidP="00117F6A">
      <w:pPr>
        <w:rPr>
          <w:rFonts w:asciiTheme="minorHAnsi" w:hAnsiTheme="minorHAnsi" w:cstheme="minorHAnsi"/>
        </w:rPr>
      </w:pPr>
    </w:p>
    <w:p w14:paraId="7F5B98C2" w14:textId="55F7DBEB" w:rsidR="00885BC2" w:rsidRDefault="00885BC2" w:rsidP="00117F6A">
      <w:pPr>
        <w:pStyle w:val="Listeavsnitt"/>
        <w:numPr>
          <w:ilvl w:val="0"/>
          <w:numId w:val="2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Fakturainformasjon inkluderes i EHF faktura</w:t>
      </w:r>
    </w:p>
    <w:p w14:paraId="1DF331B5" w14:textId="3F5E1CC3" w:rsidR="00885BC2" w:rsidRPr="00885BC2" w:rsidRDefault="00885BC2" w:rsidP="00885BC2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</w:t>
      </w:r>
      <w:r w:rsidRPr="00885BC2">
        <w:rPr>
          <w:rFonts w:asciiTheme="minorHAnsi" w:hAnsiTheme="minorHAnsi" w:cstheme="minorHAnsi"/>
          <w:bCs/>
        </w:rPr>
        <w:t xml:space="preserve">ll hovedinformasjon skal stå i fakturaen, slik at det ikke gis hovedinformasjon i noe vedlegg. For analyse av data er det viktig at vedlegg ikke er </w:t>
      </w:r>
      <w:proofErr w:type="spellStart"/>
      <w:r w:rsidRPr="00885BC2">
        <w:rPr>
          <w:rFonts w:asciiTheme="minorHAnsi" w:hAnsiTheme="minorHAnsi" w:cstheme="minorHAnsi"/>
          <w:bCs/>
        </w:rPr>
        <w:t>hovedbærer</w:t>
      </w:r>
      <w:proofErr w:type="spellEnd"/>
      <w:r w:rsidRPr="00885BC2">
        <w:rPr>
          <w:rFonts w:asciiTheme="minorHAnsi" w:hAnsiTheme="minorHAnsi" w:cstheme="minorHAnsi"/>
          <w:bCs/>
        </w:rPr>
        <w:t xml:space="preserve"> av informasjon.</w:t>
      </w:r>
    </w:p>
    <w:p w14:paraId="55BEDCB9" w14:textId="7777777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ab/>
      </w:r>
    </w:p>
    <w:p w14:paraId="16267EE6" w14:textId="79859B17" w:rsidR="00117F6A" w:rsidRPr="00266D51" w:rsidRDefault="00117F6A" w:rsidP="002053A4">
      <w:pPr>
        <w:pStyle w:val="Listeavsnitt"/>
        <w:numPr>
          <w:ilvl w:val="0"/>
          <w:numId w:val="21"/>
        </w:num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Deres referanse</w:t>
      </w:r>
    </w:p>
    <w:p w14:paraId="2D1E2CC2" w14:textId="5049675C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Feltet skal </w:t>
      </w:r>
      <w:r w:rsidR="009B4AD1" w:rsidRPr="00266D51">
        <w:rPr>
          <w:rFonts w:asciiTheme="minorHAnsi" w:hAnsiTheme="minorHAnsi" w:cstheme="minorHAnsi"/>
        </w:rPr>
        <w:t>kun</w:t>
      </w:r>
      <w:r w:rsidR="002C5B8F" w:rsidRPr="00266D51">
        <w:rPr>
          <w:rFonts w:asciiTheme="minorHAnsi" w:hAnsiTheme="minorHAnsi" w:cstheme="minorHAnsi"/>
        </w:rPr>
        <w:t xml:space="preserve"> </w:t>
      </w:r>
      <w:r w:rsidRPr="00266D51">
        <w:rPr>
          <w:rFonts w:asciiTheme="minorHAnsi" w:hAnsiTheme="minorHAnsi" w:cstheme="minorHAnsi"/>
        </w:rPr>
        <w:t>inneholde bestiller sin referanse</w:t>
      </w:r>
      <w:r w:rsidR="009B4AD1" w:rsidRPr="00266D51">
        <w:rPr>
          <w:rFonts w:asciiTheme="minorHAnsi" w:hAnsiTheme="minorHAnsi" w:cstheme="minorHAnsi"/>
        </w:rPr>
        <w:t xml:space="preserve">, </w:t>
      </w:r>
      <w:r w:rsidR="004A30A0" w:rsidRPr="00266D51">
        <w:rPr>
          <w:rFonts w:asciiTheme="minorHAnsi" w:hAnsiTheme="minorHAnsi" w:cstheme="minorHAnsi"/>
        </w:rPr>
        <w:t>ingen annen informasjon</w:t>
      </w:r>
      <w:r w:rsidRPr="00266D51">
        <w:rPr>
          <w:rFonts w:asciiTheme="minorHAnsi" w:hAnsiTheme="minorHAnsi" w:cstheme="minorHAnsi"/>
        </w:rPr>
        <w:t xml:space="preserve">. </w:t>
      </w:r>
      <w:r w:rsidR="006235F3">
        <w:rPr>
          <w:rFonts w:asciiTheme="minorHAnsi" w:hAnsiTheme="minorHAnsi" w:cstheme="minorHAnsi"/>
        </w:rPr>
        <w:t xml:space="preserve">Nav </w:t>
      </w:r>
      <w:r w:rsidRPr="00266D51">
        <w:rPr>
          <w:rFonts w:asciiTheme="minorHAnsi" w:hAnsiTheme="minorHAnsi" w:cstheme="minorHAnsi"/>
        </w:rPr>
        <w:t xml:space="preserve">har to alternative referanser som kan godtas. </w:t>
      </w:r>
      <w:r w:rsidR="006235F3">
        <w:rPr>
          <w:rFonts w:asciiTheme="minorHAnsi" w:hAnsiTheme="minorHAnsi" w:cstheme="minorHAnsi"/>
        </w:rPr>
        <w:t xml:space="preserve">Nav </w:t>
      </w:r>
      <w:r w:rsidRPr="00266D51">
        <w:rPr>
          <w:rFonts w:asciiTheme="minorHAnsi" w:hAnsiTheme="minorHAnsi" w:cstheme="minorHAnsi"/>
        </w:rPr>
        <w:t>identifikator som inneholder en bokstav og seks siffer eller bestiller referanse som består av 3 bokstaver og 4 siffer, uten mellomrom, f.eks. XXX1400.</w:t>
      </w:r>
    </w:p>
    <w:p w14:paraId="79A7DD4C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37E1B01C" w14:textId="7DE4B804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Alle som bestiller varer og tjenester på vegne av </w:t>
      </w:r>
      <w:r w:rsidR="006235F3">
        <w:rPr>
          <w:rFonts w:asciiTheme="minorHAnsi" w:hAnsiTheme="minorHAnsi" w:cstheme="minorHAnsi"/>
        </w:rPr>
        <w:t xml:space="preserve">Nav </w:t>
      </w:r>
      <w:r w:rsidRPr="00266D51">
        <w:rPr>
          <w:rFonts w:asciiTheme="minorHAnsi" w:hAnsiTheme="minorHAnsi" w:cstheme="minorHAnsi"/>
        </w:rPr>
        <w:t>skal oppgi referanse.</w:t>
      </w:r>
    </w:p>
    <w:p w14:paraId="682DF39E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45E7DF3F" w14:textId="77777777" w:rsidR="00117F6A" w:rsidRPr="00266D51" w:rsidRDefault="00117F6A" w:rsidP="002053A4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Bestillingsnummer</w:t>
      </w:r>
    </w:p>
    <w:p w14:paraId="11C608D3" w14:textId="4E4C89F4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>Feltet skal benyttes dersom Oppdragsgiver ber om dette. Bestillingsnummeret fr</w:t>
      </w:r>
      <w:r w:rsidR="0004015C">
        <w:rPr>
          <w:rFonts w:asciiTheme="minorHAnsi" w:hAnsiTheme="minorHAnsi" w:cstheme="minorHAnsi"/>
        </w:rPr>
        <w:t>e</w:t>
      </w:r>
      <w:r w:rsidRPr="00266D51">
        <w:rPr>
          <w:rFonts w:asciiTheme="minorHAnsi" w:hAnsiTheme="minorHAnsi" w:cstheme="minorHAnsi"/>
        </w:rPr>
        <w:t>mgår av bestillingsdokumentet fra N</w:t>
      </w:r>
      <w:r w:rsidR="00AB3536">
        <w:rPr>
          <w:rFonts w:asciiTheme="minorHAnsi" w:hAnsiTheme="minorHAnsi" w:cstheme="minorHAnsi"/>
        </w:rPr>
        <w:t>av</w:t>
      </w:r>
      <w:r w:rsidRPr="00266D51">
        <w:rPr>
          <w:rFonts w:asciiTheme="minorHAnsi" w:hAnsiTheme="minorHAnsi" w:cstheme="minorHAnsi"/>
        </w:rPr>
        <w:t>.</w:t>
      </w:r>
    </w:p>
    <w:p w14:paraId="754D3242" w14:textId="77777777" w:rsidR="002053A4" w:rsidRPr="00266D51" w:rsidRDefault="002053A4" w:rsidP="00117F6A">
      <w:pPr>
        <w:rPr>
          <w:rFonts w:asciiTheme="minorHAnsi" w:hAnsiTheme="minorHAnsi" w:cstheme="minorHAnsi"/>
        </w:rPr>
      </w:pPr>
    </w:p>
    <w:p w14:paraId="2D8E033E" w14:textId="21026371" w:rsidR="002053A4" w:rsidRPr="00266D51" w:rsidRDefault="002053A4" w:rsidP="002053A4">
      <w:pPr>
        <w:pStyle w:val="Listeavsnitt"/>
        <w:numPr>
          <w:ilvl w:val="0"/>
          <w:numId w:val="19"/>
        </w:num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  <w:b/>
        </w:rPr>
        <w:t>HMS</w:t>
      </w:r>
      <w:r w:rsidR="0005446A" w:rsidRPr="00266D51">
        <w:rPr>
          <w:rFonts w:asciiTheme="minorHAnsi" w:hAnsiTheme="minorHAnsi" w:cstheme="minorHAnsi"/>
          <w:b/>
        </w:rPr>
        <w:t>-</w:t>
      </w:r>
      <w:r w:rsidRPr="00266D51">
        <w:rPr>
          <w:rFonts w:asciiTheme="minorHAnsi" w:hAnsiTheme="minorHAnsi" w:cstheme="minorHAnsi"/>
          <w:b/>
        </w:rPr>
        <w:t>artikkelnummer</w:t>
      </w:r>
    </w:p>
    <w:p w14:paraId="3C1F1F57" w14:textId="66325E5A" w:rsidR="002053A4" w:rsidRDefault="002053A4" w:rsidP="002053A4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>HMS</w:t>
      </w:r>
      <w:r w:rsidR="0005446A" w:rsidRPr="00266D51">
        <w:rPr>
          <w:rFonts w:asciiTheme="minorHAnsi" w:hAnsiTheme="minorHAnsi" w:cstheme="minorHAnsi"/>
        </w:rPr>
        <w:t>-</w:t>
      </w:r>
      <w:r w:rsidRPr="00266D51">
        <w:rPr>
          <w:rFonts w:asciiTheme="minorHAnsi" w:hAnsiTheme="minorHAnsi" w:cstheme="minorHAnsi"/>
        </w:rPr>
        <w:t>artikkelnummer skal fremkomme på fakturaen.</w:t>
      </w:r>
    </w:p>
    <w:p w14:paraId="110220D4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19B21ECA" w14:textId="34C63F64" w:rsidR="00117F6A" w:rsidRPr="00266D51" w:rsidRDefault="00117F6A" w:rsidP="002053A4">
      <w:pPr>
        <w:pStyle w:val="Listeavsnitt"/>
        <w:numPr>
          <w:ilvl w:val="0"/>
          <w:numId w:val="19"/>
        </w:num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Faktura</w:t>
      </w:r>
      <w:r w:rsidR="001D3577">
        <w:rPr>
          <w:rFonts w:asciiTheme="minorHAnsi" w:hAnsiTheme="minorHAnsi" w:cstheme="minorHAnsi"/>
          <w:b/>
        </w:rPr>
        <w:t>nummer</w:t>
      </w:r>
      <w:r w:rsidR="00C55C89">
        <w:rPr>
          <w:rFonts w:asciiTheme="minorHAnsi" w:hAnsiTheme="minorHAnsi" w:cstheme="minorHAnsi"/>
          <w:b/>
        </w:rPr>
        <w:t xml:space="preserve"> og bestillingsnummer</w:t>
      </w:r>
      <w:r w:rsidRPr="00266D51">
        <w:rPr>
          <w:rFonts w:asciiTheme="minorHAnsi" w:hAnsiTheme="minorHAnsi" w:cstheme="minorHAnsi"/>
          <w:b/>
        </w:rPr>
        <w:t xml:space="preserve"> på kreditnota</w:t>
      </w:r>
    </w:p>
    <w:p w14:paraId="0E1BAA90" w14:textId="65868B9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På alle kreditnotaer må det oppgis fakturanummeret </w:t>
      </w:r>
      <w:r w:rsidR="009C2BDC">
        <w:rPr>
          <w:rFonts w:asciiTheme="minorHAnsi" w:hAnsiTheme="minorHAnsi" w:cstheme="minorHAnsi"/>
        </w:rPr>
        <w:t xml:space="preserve">og bestillingsnummeret </w:t>
      </w:r>
      <w:r w:rsidRPr="00266D51">
        <w:rPr>
          <w:rFonts w:asciiTheme="minorHAnsi" w:hAnsiTheme="minorHAnsi" w:cstheme="minorHAnsi"/>
        </w:rPr>
        <w:t>til den fakturaen som kreditnotaen gjelder.</w:t>
      </w:r>
    </w:p>
    <w:p w14:paraId="566B1DCB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6662D986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793FCF47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2</w:t>
      </w:r>
      <w:r w:rsidRPr="00266D51">
        <w:rPr>
          <w:rFonts w:asciiTheme="minorHAnsi" w:hAnsiTheme="minorHAnsi" w:cstheme="minorHAnsi"/>
          <w:b/>
        </w:rPr>
        <w:tab/>
        <w:t>KRAV TIL VEDLEGG</w:t>
      </w:r>
    </w:p>
    <w:p w14:paraId="1FFFE2B0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Generelle krav</w:t>
      </w:r>
    </w:p>
    <w:p w14:paraId="36A83236" w14:textId="649ED67C" w:rsidR="00117F6A" w:rsidRPr="00266D51" w:rsidRDefault="00B54AA2" w:rsidP="00117F6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Vedlegg </w:t>
      </w:r>
      <w:r w:rsidR="00C172C0">
        <w:rPr>
          <w:rFonts w:asciiTheme="minorHAnsi" w:hAnsiTheme="minorHAnsi" w:cstheme="minorHAnsi"/>
        </w:rPr>
        <w:t>må være i PDF-format.</w:t>
      </w:r>
    </w:p>
    <w:p w14:paraId="6D9B04E6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</w:p>
    <w:p w14:paraId="6F17F01A" w14:textId="7533A241" w:rsidR="00117F6A" w:rsidRPr="00266D51" w:rsidRDefault="00117F6A" w:rsidP="00117F6A">
      <w:p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Krav til dokumentasjon der vare</w:t>
      </w:r>
      <w:r w:rsidR="00ED36D9">
        <w:rPr>
          <w:rFonts w:asciiTheme="minorHAnsi" w:hAnsiTheme="minorHAnsi" w:cstheme="minorHAnsi"/>
          <w:b/>
        </w:rPr>
        <w:t xml:space="preserve"> eller </w:t>
      </w:r>
      <w:r w:rsidRPr="00266D51">
        <w:rPr>
          <w:rFonts w:asciiTheme="minorHAnsi" w:hAnsiTheme="minorHAnsi" w:cstheme="minorHAnsi"/>
          <w:b/>
        </w:rPr>
        <w:t>tjeneste ikke blir levert til N</w:t>
      </w:r>
      <w:r w:rsidR="00AB3536">
        <w:rPr>
          <w:rFonts w:asciiTheme="minorHAnsi" w:hAnsiTheme="minorHAnsi" w:cstheme="minorHAnsi"/>
          <w:b/>
        </w:rPr>
        <w:t>av</w:t>
      </w:r>
    </w:p>
    <w:p w14:paraId="0462FBBA" w14:textId="3C6538C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I tilfeller der </w:t>
      </w:r>
      <w:r w:rsidR="006235F3">
        <w:rPr>
          <w:rFonts w:asciiTheme="minorHAnsi" w:hAnsiTheme="minorHAnsi" w:cstheme="minorHAnsi"/>
        </w:rPr>
        <w:t xml:space="preserve">Nav </w:t>
      </w:r>
      <w:r w:rsidRPr="00266D51">
        <w:rPr>
          <w:rFonts w:asciiTheme="minorHAnsi" w:hAnsiTheme="minorHAnsi" w:cstheme="minorHAnsi"/>
        </w:rPr>
        <w:t>er fakturamottaker, men vare eller tjeneste ikke blir levert til N</w:t>
      </w:r>
      <w:r w:rsidR="00AB3536">
        <w:rPr>
          <w:rFonts w:asciiTheme="minorHAnsi" w:hAnsiTheme="minorHAnsi" w:cstheme="minorHAnsi"/>
        </w:rPr>
        <w:t>av</w:t>
      </w:r>
      <w:r w:rsidRPr="00266D51">
        <w:rPr>
          <w:rFonts w:asciiTheme="minorHAnsi" w:hAnsiTheme="minorHAnsi" w:cstheme="minorHAnsi"/>
        </w:rPr>
        <w:t>, er det nødvendig å dokumentere leveransen i eget vedlegg til faktura. Dette gjelder f.eks. ved levering av varer eller tjenester hjem til private mottakere, kommunale etater, offentlige sykehus mv.</w:t>
      </w:r>
    </w:p>
    <w:p w14:paraId="645FBFCC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484DDBE9" w14:textId="7777777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Dokumentasjon på mottatt vare eller tjeneste må følge fakturaen som elektronisk vedlegg for at vi skal godkjenne utbetaling. </w:t>
      </w:r>
    </w:p>
    <w:p w14:paraId="6DFA5B93" w14:textId="7777777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  </w:t>
      </w:r>
    </w:p>
    <w:p w14:paraId="3897FFC1" w14:textId="7777777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Kvittering for </w:t>
      </w:r>
      <w:r w:rsidRPr="00266D51">
        <w:rPr>
          <w:rFonts w:asciiTheme="minorHAnsi" w:hAnsiTheme="minorHAnsi" w:cstheme="minorHAnsi"/>
          <w:b/>
        </w:rPr>
        <w:t>mottatt vare</w:t>
      </w:r>
      <w:r w:rsidRPr="00266D51">
        <w:rPr>
          <w:rFonts w:asciiTheme="minorHAnsi" w:hAnsiTheme="minorHAnsi" w:cstheme="minorHAnsi"/>
        </w:rPr>
        <w:t xml:space="preserve"> kan dokumenteres på følgende måter:</w:t>
      </w:r>
    </w:p>
    <w:p w14:paraId="3A3B5193" w14:textId="77777777" w:rsidR="00117F6A" w:rsidRPr="00266D51" w:rsidRDefault="00117F6A" w:rsidP="00117F6A">
      <w:pPr>
        <w:pStyle w:val="Listeavsnitt"/>
        <w:numPr>
          <w:ilvl w:val="0"/>
          <w:numId w:val="18"/>
        </w:numPr>
        <w:tabs>
          <w:tab w:val="clear" w:pos="907"/>
        </w:tabs>
        <w:spacing w:after="200" w:line="276" w:lineRule="auto"/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>Signert dokument på at vare er levert til bruker, kommunal etat etc.</w:t>
      </w:r>
    </w:p>
    <w:p w14:paraId="10B552AA" w14:textId="6784FFC5" w:rsidR="00117F6A" w:rsidRPr="00266D51" w:rsidRDefault="00117F6A" w:rsidP="00117F6A">
      <w:pPr>
        <w:pStyle w:val="Listeavsnitt"/>
        <w:numPr>
          <w:ilvl w:val="0"/>
          <w:numId w:val="18"/>
        </w:numPr>
        <w:tabs>
          <w:tab w:val="clear" w:pos="907"/>
        </w:tabs>
        <w:spacing w:after="200" w:line="276" w:lineRule="auto"/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lastRenderedPageBreak/>
        <w:t>Sendingskvittering fra transportør der bestillingsnummer og pakkesporingsnummer fr</w:t>
      </w:r>
      <w:r w:rsidR="00C405A0">
        <w:rPr>
          <w:rFonts w:asciiTheme="minorHAnsi" w:hAnsiTheme="minorHAnsi" w:cstheme="minorHAnsi"/>
        </w:rPr>
        <w:t>e</w:t>
      </w:r>
      <w:r w:rsidRPr="00266D51">
        <w:rPr>
          <w:rFonts w:asciiTheme="minorHAnsi" w:hAnsiTheme="minorHAnsi" w:cstheme="minorHAnsi"/>
        </w:rPr>
        <w:t>mgår.</w:t>
      </w:r>
    </w:p>
    <w:p w14:paraId="17310A91" w14:textId="7777777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Kvittering for </w:t>
      </w:r>
      <w:r w:rsidRPr="00266D51">
        <w:rPr>
          <w:rFonts w:asciiTheme="minorHAnsi" w:hAnsiTheme="minorHAnsi" w:cstheme="minorHAnsi"/>
          <w:b/>
        </w:rPr>
        <w:t xml:space="preserve">mottatt tjeneste som f.eks. installasjoner, </w:t>
      </w:r>
      <w:r w:rsidR="00B53E4A" w:rsidRPr="00266D51">
        <w:rPr>
          <w:rFonts w:asciiTheme="minorHAnsi" w:hAnsiTheme="minorHAnsi" w:cstheme="minorHAnsi"/>
          <w:b/>
        </w:rPr>
        <w:t>prosjekteringer</w:t>
      </w:r>
      <w:r w:rsidRPr="00266D51">
        <w:rPr>
          <w:rFonts w:asciiTheme="minorHAnsi" w:hAnsiTheme="minorHAnsi" w:cstheme="minorHAnsi"/>
          <w:b/>
        </w:rPr>
        <w:t xml:space="preserve"> og reparasjoner </w:t>
      </w:r>
      <w:r w:rsidRPr="00266D51">
        <w:rPr>
          <w:rFonts w:asciiTheme="minorHAnsi" w:hAnsiTheme="minorHAnsi" w:cstheme="minorHAnsi"/>
        </w:rPr>
        <w:t>dokumenteres på følgende måte</w:t>
      </w:r>
    </w:p>
    <w:p w14:paraId="4F6F291A" w14:textId="77777777" w:rsidR="00117F6A" w:rsidRPr="00266D51" w:rsidRDefault="00117F6A" w:rsidP="00117F6A">
      <w:pPr>
        <w:pStyle w:val="Listeavsnitt"/>
        <w:numPr>
          <w:ilvl w:val="0"/>
          <w:numId w:val="18"/>
        </w:numPr>
        <w:tabs>
          <w:tab w:val="clear" w:pos="907"/>
        </w:tabs>
        <w:spacing w:after="200" w:line="276" w:lineRule="auto"/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Signert dokument fra tjenestemottaker på logg over utført arbeid. </w:t>
      </w:r>
    </w:p>
    <w:p w14:paraId="7688AEC5" w14:textId="7777777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På kvitteringene/vedleggene må det alltid opplyses hvilken vare som er levert og hvilken tjeneste som er utført. </w:t>
      </w:r>
    </w:p>
    <w:p w14:paraId="74A5C415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16605809" w14:textId="36E4F951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>Leverandører som leverer varer og tjenester innen det som er definert som hjelpemidler, må påføre N</w:t>
      </w:r>
      <w:r w:rsidR="00AB3536">
        <w:rPr>
          <w:rFonts w:asciiTheme="minorHAnsi" w:hAnsiTheme="minorHAnsi" w:cstheme="minorHAnsi"/>
        </w:rPr>
        <w:t>av</w:t>
      </w:r>
      <w:r w:rsidRPr="00266D51">
        <w:rPr>
          <w:rFonts w:asciiTheme="minorHAnsi" w:hAnsiTheme="minorHAnsi" w:cstheme="minorHAnsi"/>
        </w:rPr>
        <w:t>s bestillingsnummer, både på faktura og vedlegg.</w:t>
      </w:r>
      <w:r w:rsidR="00100088" w:rsidRPr="00266D51">
        <w:rPr>
          <w:rFonts w:asciiTheme="minorHAnsi" w:hAnsiTheme="minorHAnsi" w:cstheme="minorHAnsi"/>
        </w:rPr>
        <w:t xml:space="preserve"> I tillegg skal </w:t>
      </w:r>
      <w:r w:rsidRPr="00266D51">
        <w:rPr>
          <w:rFonts w:asciiTheme="minorHAnsi" w:hAnsiTheme="minorHAnsi" w:cstheme="minorHAnsi"/>
        </w:rPr>
        <w:t>serienummer (for de produktene som har det) også fr</w:t>
      </w:r>
      <w:r w:rsidR="00701D99">
        <w:rPr>
          <w:rFonts w:asciiTheme="minorHAnsi" w:hAnsiTheme="minorHAnsi" w:cstheme="minorHAnsi"/>
        </w:rPr>
        <w:t>e</w:t>
      </w:r>
      <w:r w:rsidRPr="00266D51">
        <w:rPr>
          <w:rFonts w:asciiTheme="minorHAnsi" w:hAnsiTheme="minorHAnsi" w:cstheme="minorHAnsi"/>
        </w:rPr>
        <w:t>mkomme.</w:t>
      </w:r>
    </w:p>
    <w:p w14:paraId="091E153C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6221489B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3</w:t>
      </w:r>
      <w:r w:rsidRPr="00266D51">
        <w:rPr>
          <w:rFonts w:asciiTheme="minorHAnsi" w:hAnsiTheme="minorHAnsi" w:cstheme="minorHAnsi"/>
          <w:b/>
        </w:rPr>
        <w:tab/>
        <w:t>RETUR AV ELEKTRONISK FAKTURA</w:t>
      </w:r>
    </w:p>
    <w:p w14:paraId="31EB49C9" w14:textId="3D304DF7" w:rsidR="00117F6A" w:rsidRPr="00266D51" w:rsidRDefault="006235F3" w:rsidP="00117F6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Nav </w:t>
      </w:r>
      <w:r w:rsidR="00117F6A" w:rsidRPr="00266D51">
        <w:rPr>
          <w:rFonts w:asciiTheme="minorHAnsi" w:hAnsiTheme="minorHAnsi" w:cstheme="minorHAnsi"/>
        </w:rPr>
        <w:t xml:space="preserve">som kunde forbeholder seg retten til å returnere faktura som ikke er i samsvar med våre krav til innhold i elektronisk faktura, jf. punkt </w:t>
      </w:r>
      <w:r w:rsidR="00D4326D" w:rsidRPr="00266D51">
        <w:rPr>
          <w:rFonts w:asciiTheme="minorHAnsi" w:hAnsiTheme="minorHAnsi" w:cstheme="minorHAnsi"/>
        </w:rPr>
        <w:t>1</w:t>
      </w:r>
      <w:r w:rsidR="00117F6A" w:rsidRPr="00266D51">
        <w:rPr>
          <w:rFonts w:asciiTheme="minorHAnsi" w:hAnsiTheme="minorHAnsi" w:cstheme="minorHAnsi"/>
        </w:rPr>
        <w:t xml:space="preserve"> og </w:t>
      </w:r>
      <w:r w:rsidR="00D4326D" w:rsidRPr="00266D51">
        <w:rPr>
          <w:rFonts w:asciiTheme="minorHAnsi" w:hAnsiTheme="minorHAnsi" w:cstheme="minorHAnsi"/>
        </w:rPr>
        <w:t>2</w:t>
      </w:r>
      <w:r w:rsidR="00117F6A" w:rsidRPr="00266D51">
        <w:rPr>
          <w:rFonts w:asciiTheme="minorHAnsi" w:hAnsiTheme="minorHAnsi" w:cstheme="minorHAnsi"/>
        </w:rPr>
        <w:t>.</w:t>
      </w:r>
    </w:p>
    <w:p w14:paraId="54D61D28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35296412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4</w:t>
      </w:r>
      <w:r w:rsidRPr="00266D51">
        <w:rPr>
          <w:rFonts w:asciiTheme="minorHAnsi" w:hAnsiTheme="minorHAnsi" w:cstheme="minorHAnsi"/>
          <w:b/>
        </w:rPr>
        <w:tab/>
        <w:t xml:space="preserve"> HVORDAN SKAL ELEKTRONISK FAKTURA LEVERES</w:t>
      </w:r>
    </w:p>
    <w:p w14:paraId="0FF0C688" w14:textId="2B2B443D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>N</w:t>
      </w:r>
      <w:r w:rsidR="00AB3536">
        <w:rPr>
          <w:rFonts w:asciiTheme="minorHAnsi" w:hAnsiTheme="minorHAnsi" w:cstheme="minorHAnsi"/>
        </w:rPr>
        <w:t>av</w:t>
      </w:r>
      <w:r w:rsidRPr="00266D51">
        <w:rPr>
          <w:rFonts w:asciiTheme="minorHAnsi" w:hAnsiTheme="minorHAnsi" w:cstheme="minorHAnsi"/>
        </w:rPr>
        <w:t>s elektroniske adresse er vårt juridiske organisasjonsnummer 889 640 782.</w:t>
      </w:r>
    </w:p>
    <w:p w14:paraId="22FD0788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</w:p>
    <w:p w14:paraId="5F484F8A" w14:textId="0A0FCE00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Elektronisk Faktura skal leveres til </w:t>
      </w:r>
      <w:r w:rsidR="006235F3">
        <w:rPr>
          <w:rFonts w:asciiTheme="minorHAnsi" w:hAnsiTheme="minorHAnsi" w:cstheme="minorHAnsi"/>
        </w:rPr>
        <w:t xml:space="preserve">Nav </w:t>
      </w:r>
      <w:r w:rsidRPr="00266D51">
        <w:rPr>
          <w:rFonts w:asciiTheme="minorHAnsi" w:hAnsiTheme="minorHAnsi" w:cstheme="minorHAnsi"/>
        </w:rPr>
        <w:t xml:space="preserve">via en meldingsformidler som er godkjent som aksesspunkt i det europeiske e-handelsnettverket (PEPPOL). </w:t>
      </w:r>
    </w:p>
    <w:p w14:paraId="74204695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1540C016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5</w:t>
      </w:r>
      <w:r w:rsidRPr="00266D51">
        <w:rPr>
          <w:rFonts w:asciiTheme="minorHAnsi" w:hAnsiTheme="minorHAnsi" w:cstheme="minorHAnsi"/>
          <w:b/>
        </w:rPr>
        <w:tab/>
        <w:t>KONTAKTINFORMASJON</w:t>
      </w:r>
    </w:p>
    <w:p w14:paraId="7015CC81" w14:textId="7777777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Alle henvendelser om elektroniske fakturaer kan rettes til </w:t>
      </w:r>
      <w:r w:rsidRPr="00266D51">
        <w:rPr>
          <w:rFonts w:asciiTheme="minorHAnsi" w:hAnsiTheme="minorHAnsi" w:cstheme="minorHAnsi"/>
          <w:color w:val="548DD4" w:themeColor="text2" w:themeTint="99"/>
        </w:rPr>
        <w:t xml:space="preserve">faktura@nav.no </w:t>
      </w:r>
      <w:r w:rsidRPr="00266D51">
        <w:rPr>
          <w:rFonts w:asciiTheme="minorHAnsi" w:hAnsiTheme="minorHAnsi" w:cstheme="minorHAnsi"/>
        </w:rPr>
        <w:t xml:space="preserve">eller </w:t>
      </w:r>
    </w:p>
    <w:p w14:paraId="0F5359C4" w14:textId="77777777" w:rsidR="00117F6A" w:rsidRPr="00266D51" w:rsidRDefault="00302A13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>telefon 40 00 77 60</w:t>
      </w:r>
      <w:r w:rsidR="00117F6A" w:rsidRPr="00266D51">
        <w:rPr>
          <w:rFonts w:asciiTheme="minorHAnsi" w:hAnsiTheme="minorHAnsi" w:cstheme="minorHAnsi"/>
        </w:rPr>
        <w:t>.</w:t>
      </w:r>
    </w:p>
    <w:p w14:paraId="0BA77312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31F63C3A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6</w:t>
      </w:r>
      <w:r w:rsidRPr="00266D51">
        <w:rPr>
          <w:rFonts w:asciiTheme="minorHAnsi" w:hAnsiTheme="minorHAnsi" w:cstheme="minorHAnsi"/>
          <w:b/>
        </w:rPr>
        <w:tab/>
        <w:t>BRUK AV SYSTEM FOR ELEKTRONISK BESTILLING OG ORDREHÅNDTERING</w:t>
      </w:r>
    </w:p>
    <w:p w14:paraId="3A7672F2" w14:textId="4AEEAA35" w:rsidR="0018029D" w:rsidRPr="00266D51" w:rsidRDefault="00117F6A" w:rsidP="001F5270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>Leverandøren skal kunne ta i bruk N</w:t>
      </w:r>
      <w:r w:rsidR="00AB3536">
        <w:rPr>
          <w:rFonts w:asciiTheme="minorHAnsi" w:hAnsiTheme="minorHAnsi" w:cstheme="minorHAnsi"/>
        </w:rPr>
        <w:t>av</w:t>
      </w:r>
      <w:r w:rsidRPr="00266D51">
        <w:rPr>
          <w:rFonts w:asciiTheme="minorHAnsi" w:hAnsiTheme="minorHAnsi" w:cstheme="minorHAnsi"/>
        </w:rPr>
        <w:t>s tilgjengelige systemer for elektronisk bestilling</w:t>
      </w:r>
      <w:r w:rsidR="00F96C35">
        <w:rPr>
          <w:rFonts w:asciiTheme="minorHAnsi" w:hAnsiTheme="minorHAnsi" w:cstheme="minorHAnsi"/>
        </w:rPr>
        <w:t xml:space="preserve"> og </w:t>
      </w:r>
      <w:r w:rsidRPr="00266D51">
        <w:rPr>
          <w:rFonts w:asciiTheme="minorHAnsi" w:hAnsiTheme="minorHAnsi" w:cstheme="minorHAnsi"/>
        </w:rPr>
        <w:t>ordrehåndtering.</w:t>
      </w:r>
    </w:p>
    <w:sectPr w:rsidR="0018029D" w:rsidRPr="00266D51">
      <w:headerReference w:type="default" r:id="rId12"/>
      <w:footerReference w:type="default" r:id="rId13"/>
      <w:pgSz w:w="11906" w:h="16838" w:code="9"/>
      <w:pgMar w:top="1418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8DF32" w14:textId="77777777" w:rsidR="00D55E05" w:rsidRDefault="00D55E05">
      <w:r>
        <w:separator/>
      </w:r>
    </w:p>
  </w:endnote>
  <w:endnote w:type="continuationSeparator" w:id="0">
    <w:p w14:paraId="66BCE3BE" w14:textId="77777777" w:rsidR="00D55E05" w:rsidRDefault="00D5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E30ED" w14:textId="77777777" w:rsidR="00214AA7" w:rsidRDefault="00214AA7">
    <w:pPr>
      <w:pStyle w:val="Bunntekst"/>
    </w:pPr>
  </w:p>
  <w:p w14:paraId="69C7E490" w14:textId="77777777" w:rsidR="00214AA7" w:rsidRDefault="001A739A">
    <w:pPr>
      <w:pStyle w:val="Bunntekst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219F1" w14:textId="77777777" w:rsidR="00D55E05" w:rsidRDefault="00D55E05">
      <w:r>
        <w:separator/>
      </w:r>
    </w:p>
  </w:footnote>
  <w:footnote w:type="continuationSeparator" w:id="0">
    <w:p w14:paraId="2B047AD0" w14:textId="77777777" w:rsidR="00D55E05" w:rsidRDefault="00D55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4961"/>
      <w:gridCol w:w="993"/>
      <w:gridCol w:w="1275"/>
    </w:tblGrid>
    <w:tr w:rsidR="00214AA7" w14:paraId="4B28E6AA" w14:textId="77777777" w:rsidTr="00B24E01">
      <w:tc>
        <w:tcPr>
          <w:tcW w:w="2480" w:type="dxa"/>
          <w:vAlign w:val="center"/>
        </w:tcPr>
        <w:p w14:paraId="7C1F204F" w14:textId="77777777" w:rsidR="00214AA7" w:rsidRPr="00266D51" w:rsidRDefault="00214AA7" w:rsidP="00E54459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66D51">
            <w:rPr>
              <w:rFonts w:asciiTheme="minorHAnsi" w:hAnsiTheme="minorHAnsi" w:cstheme="minorHAnsi"/>
              <w:b/>
              <w:sz w:val="16"/>
              <w:szCs w:val="16"/>
            </w:rPr>
            <w:t>Arbeids-</w:t>
          </w:r>
          <w:r w:rsidR="0012307C" w:rsidRPr="00266D51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r w:rsidRPr="00266D51">
            <w:rPr>
              <w:rFonts w:asciiTheme="minorHAnsi" w:hAnsiTheme="minorHAnsi" w:cstheme="minorHAnsi"/>
              <w:b/>
              <w:sz w:val="16"/>
              <w:szCs w:val="16"/>
            </w:rPr>
            <w:t>og velferdsetaten</w:t>
          </w:r>
        </w:p>
        <w:p w14:paraId="51276D63" w14:textId="77777777" w:rsidR="00214AA7" w:rsidRPr="00266D51" w:rsidRDefault="00214AA7" w:rsidP="00E54459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66D51">
            <w:rPr>
              <w:rFonts w:asciiTheme="minorHAnsi" w:hAnsiTheme="minorHAnsi" w:cstheme="minorHAnsi"/>
              <w:b/>
              <w:sz w:val="16"/>
              <w:szCs w:val="16"/>
            </w:rPr>
            <w:t>Økonomi</w:t>
          </w:r>
          <w:r w:rsidR="00E414ED" w:rsidRPr="00266D51">
            <w:rPr>
              <w:rFonts w:asciiTheme="minorHAnsi" w:hAnsiTheme="minorHAnsi" w:cstheme="minorHAnsi"/>
              <w:b/>
              <w:sz w:val="16"/>
              <w:szCs w:val="16"/>
            </w:rPr>
            <w:t>- og styringsavdelingen</w:t>
          </w:r>
        </w:p>
        <w:p w14:paraId="3503EB22" w14:textId="07650B2B" w:rsidR="00214AA7" w:rsidRPr="00A97FC3" w:rsidRDefault="00214AA7" w:rsidP="00E54459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66D51">
            <w:rPr>
              <w:rFonts w:asciiTheme="minorHAnsi" w:hAnsiTheme="minorHAnsi" w:cstheme="minorHAnsi"/>
              <w:b/>
              <w:sz w:val="16"/>
              <w:szCs w:val="16"/>
            </w:rPr>
            <w:t>Anskaffelsesseksjonen</w:t>
          </w:r>
        </w:p>
      </w:tc>
      <w:tc>
        <w:tcPr>
          <w:tcW w:w="4961" w:type="dxa"/>
          <w:vAlign w:val="center"/>
        </w:tcPr>
        <w:p w14:paraId="70FE3A2A" w14:textId="77777777" w:rsidR="00B24E01" w:rsidRPr="00266D51" w:rsidRDefault="00B24E01" w:rsidP="00100C4B">
          <w:pPr>
            <w:pStyle w:val="Topptekst"/>
            <w:jc w:val="center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66D51">
            <w:rPr>
              <w:rFonts w:asciiTheme="minorHAnsi" w:hAnsiTheme="minorHAnsi" w:cstheme="minorHAnsi"/>
              <w:b/>
              <w:sz w:val="16"/>
              <w:szCs w:val="16"/>
            </w:rPr>
            <w:t>Bilag 3 Krav til faktura</w:t>
          </w:r>
        </w:p>
        <w:p w14:paraId="640A4FAC" w14:textId="20DA3B7E" w:rsidR="00214AA7" w:rsidRPr="00266D51" w:rsidRDefault="00214AA7" w:rsidP="00100C4B">
          <w:pPr>
            <w:pStyle w:val="Topptekst"/>
            <w:jc w:val="center"/>
            <w:rPr>
              <w:rFonts w:asciiTheme="minorHAnsi" w:hAnsiTheme="minorHAnsi" w:cstheme="minorHAnsi"/>
              <w:b/>
              <w:sz w:val="16"/>
              <w:szCs w:val="16"/>
              <w:highlight w:val="yellow"/>
            </w:rPr>
          </w:pPr>
        </w:p>
        <w:p w14:paraId="7A9F6168" w14:textId="77777777" w:rsidR="00214AA7" w:rsidRPr="00266D51" w:rsidRDefault="00214AA7" w:rsidP="00100C4B">
          <w:pPr>
            <w:jc w:val="center"/>
            <w:rPr>
              <w:rFonts w:asciiTheme="minorHAnsi" w:hAnsiTheme="minorHAnsi" w:cstheme="minorHAnsi"/>
              <w:b/>
              <w:sz w:val="16"/>
              <w:szCs w:val="16"/>
            </w:rPr>
          </w:pPr>
        </w:p>
      </w:tc>
      <w:tc>
        <w:tcPr>
          <w:tcW w:w="993" w:type="dxa"/>
        </w:tcPr>
        <w:p w14:paraId="4F68D083" w14:textId="77777777" w:rsidR="00214AA7" w:rsidRPr="00266D51" w:rsidRDefault="00214AA7" w:rsidP="00E54459">
          <w:pPr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266D51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Versjon:  </w:t>
          </w:r>
        </w:p>
        <w:p w14:paraId="031403A4" w14:textId="77777777" w:rsidR="00214AA7" w:rsidRPr="00266D51" w:rsidRDefault="00214AA7" w:rsidP="00E54459">
          <w:pPr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266D51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Side: </w:t>
          </w:r>
        </w:p>
      </w:tc>
      <w:tc>
        <w:tcPr>
          <w:tcW w:w="1275" w:type="dxa"/>
        </w:tcPr>
        <w:p w14:paraId="31DC5A15" w14:textId="77777777" w:rsidR="00214AA7" w:rsidRPr="00266D51" w:rsidRDefault="00214AA7" w:rsidP="00E54459">
          <w:pPr>
            <w:tabs>
              <w:tab w:val="right" w:pos="2052"/>
            </w:tabs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bookmarkStart w:id="1" w:name="dokreferanse"/>
          <w:bookmarkStart w:id="2" w:name="bmVersjon"/>
          <w:bookmarkEnd w:id="1"/>
          <w:bookmarkEnd w:id="2"/>
          <w:r w:rsidRPr="00266D51">
            <w:rPr>
              <w:rFonts w:asciiTheme="minorHAnsi" w:hAnsiTheme="minorHAnsi" w:cstheme="minorHAnsi"/>
              <w:b/>
              <w:bCs/>
              <w:sz w:val="16"/>
              <w:szCs w:val="16"/>
            </w:rPr>
            <w:t>1</w:t>
          </w:r>
        </w:p>
        <w:p w14:paraId="6D78B79D" w14:textId="77777777" w:rsidR="00214AA7" w:rsidRPr="00266D51" w:rsidRDefault="00214AA7" w:rsidP="00E54459">
          <w:pPr>
            <w:tabs>
              <w:tab w:val="right" w:pos="2052"/>
            </w:tabs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begin"/>
          </w: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instrText xml:space="preserve"> PAGE </w:instrText>
          </w: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separate"/>
          </w:r>
          <w:r w:rsidR="00302A13" w:rsidRPr="00266D51">
            <w:rPr>
              <w:rStyle w:val="Sidetall"/>
              <w:rFonts w:asciiTheme="minorHAnsi" w:hAnsiTheme="minorHAnsi" w:cstheme="minorHAnsi"/>
              <w:b/>
              <w:noProof/>
              <w:sz w:val="16"/>
              <w:szCs w:val="16"/>
            </w:rPr>
            <w:t>3</w:t>
          </w: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end"/>
          </w: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t xml:space="preserve"> av </w:t>
          </w: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begin"/>
          </w: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instrText xml:space="preserve"> NUMPAGES </w:instrText>
          </w: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separate"/>
          </w:r>
          <w:r w:rsidR="00302A13" w:rsidRPr="00266D51">
            <w:rPr>
              <w:rStyle w:val="Sidetall"/>
              <w:rFonts w:asciiTheme="minorHAnsi" w:hAnsiTheme="minorHAnsi" w:cstheme="minorHAnsi"/>
              <w:b/>
              <w:noProof/>
              <w:sz w:val="16"/>
              <w:szCs w:val="16"/>
            </w:rPr>
            <w:t>3</w:t>
          </w: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end"/>
          </w:r>
        </w:p>
      </w:tc>
    </w:tr>
  </w:tbl>
  <w:p w14:paraId="7B25DF7F" w14:textId="77777777" w:rsidR="00214AA7" w:rsidRDefault="00214AA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1E03AD6"/>
    <w:lvl w:ilvl="0">
      <w:start w:val="1"/>
      <w:numFmt w:val="decimal"/>
      <w:pStyle w:val="Punktliste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B"/>
    <w:multiLevelType w:val="multilevel"/>
    <w:tmpl w:val="D71287E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46D0456"/>
    <w:multiLevelType w:val="multilevel"/>
    <w:tmpl w:val="EEBE7A4E"/>
    <w:lvl w:ilvl="0">
      <w:start w:val="1"/>
      <w:numFmt w:val="decimal"/>
      <w:lvlText w:val="%1.0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09"/>
        </w:tabs>
        <w:ind w:left="1609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8"/>
        </w:tabs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 w15:restartNumberingAfterBreak="0">
    <w:nsid w:val="0848758B"/>
    <w:multiLevelType w:val="hybridMultilevel"/>
    <w:tmpl w:val="4964DEDA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2C062B"/>
    <w:multiLevelType w:val="singleLevel"/>
    <w:tmpl w:val="B6C64B8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6C726F"/>
    <w:multiLevelType w:val="multilevel"/>
    <w:tmpl w:val="B282B9FE"/>
    <w:lvl w:ilvl="0">
      <w:start w:val="1"/>
      <w:numFmt w:val="decimal"/>
      <w:pStyle w:val="Br-krav"/>
      <w:lvlText w:val="Bør-%1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4B75E44"/>
    <w:multiLevelType w:val="multilevel"/>
    <w:tmpl w:val="CBBEAE46"/>
    <w:lvl w:ilvl="0">
      <w:start w:val="1"/>
      <w:numFmt w:val="decimal"/>
      <w:pStyle w:val="Skal-krav"/>
      <w:lvlText w:val="Skal-%1"/>
      <w:lvlJc w:val="left"/>
      <w:pPr>
        <w:tabs>
          <w:tab w:val="num" w:pos="992"/>
        </w:tabs>
        <w:ind w:left="992" w:hanging="992"/>
      </w:pPr>
    </w:lvl>
    <w:lvl w:ilvl="1">
      <w:start w:val="1"/>
      <w:numFmt w:val="decimalZero"/>
      <w:isLgl/>
      <w:lvlText w:val="Inndeling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15B501BA"/>
    <w:multiLevelType w:val="hybridMultilevel"/>
    <w:tmpl w:val="F2A8CA76"/>
    <w:lvl w:ilvl="0" w:tplc="49EE9CCE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65D6A"/>
    <w:multiLevelType w:val="multilevel"/>
    <w:tmpl w:val="CB422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09"/>
        </w:tabs>
        <w:ind w:left="1609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8"/>
        </w:tabs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9" w15:restartNumberingAfterBreak="0">
    <w:nsid w:val="32CD29F7"/>
    <w:multiLevelType w:val="multilevel"/>
    <w:tmpl w:val="996EAC14"/>
    <w:lvl w:ilvl="0">
      <w:start w:val="1"/>
      <w:numFmt w:val="bullet"/>
      <w:pStyle w:val="Nummerertliste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6F50F71"/>
    <w:multiLevelType w:val="hybridMultilevel"/>
    <w:tmpl w:val="3028D50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032FB"/>
    <w:multiLevelType w:val="multilevel"/>
    <w:tmpl w:val="E9005A7E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%2."/>
      <w:lvlJc w:val="left"/>
      <w:pPr>
        <w:tabs>
          <w:tab w:val="num" w:pos="1710"/>
        </w:tabs>
        <w:ind w:left="1710" w:hanging="63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5E1412"/>
    <w:multiLevelType w:val="hybridMultilevel"/>
    <w:tmpl w:val="32DCB2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A3032"/>
    <w:multiLevelType w:val="hybridMultilevel"/>
    <w:tmpl w:val="38DCD012"/>
    <w:lvl w:ilvl="0" w:tplc="A3DA58C6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893512"/>
    <w:multiLevelType w:val="hybridMultilevel"/>
    <w:tmpl w:val="5456F56A"/>
    <w:lvl w:ilvl="0" w:tplc="49EE9CCE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853DB"/>
    <w:multiLevelType w:val="hybridMultilevel"/>
    <w:tmpl w:val="996ADDF4"/>
    <w:lvl w:ilvl="0" w:tplc="D200CD5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2A1E34"/>
    <w:multiLevelType w:val="multilevel"/>
    <w:tmpl w:val="20A0DA02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2A6F55"/>
    <w:multiLevelType w:val="multilevel"/>
    <w:tmpl w:val="EEBE7A4E"/>
    <w:lvl w:ilvl="0">
      <w:start w:val="1"/>
      <w:numFmt w:val="decimal"/>
      <w:lvlText w:val="%1.0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09"/>
        </w:tabs>
        <w:ind w:left="1609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8"/>
        </w:tabs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8" w15:restartNumberingAfterBreak="0">
    <w:nsid w:val="67672CD4"/>
    <w:multiLevelType w:val="hybridMultilevel"/>
    <w:tmpl w:val="E990D4B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1F0727"/>
    <w:multiLevelType w:val="multilevel"/>
    <w:tmpl w:val="E82EB9E8"/>
    <w:lvl w:ilvl="0">
      <w:start w:val="1"/>
      <w:numFmt w:val="decimal"/>
      <w:pStyle w:val="Opsjon"/>
      <w:lvlText w:val="Opsj-%1"/>
      <w:lvlJc w:val="left"/>
      <w:pPr>
        <w:tabs>
          <w:tab w:val="num" w:pos="992"/>
        </w:tabs>
        <w:ind w:left="992" w:hanging="992"/>
      </w:pPr>
    </w:lvl>
    <w:lvl w:ilvl="1">
      <w:start w:val="1"/>
      <w:numFmt w:val="decimalZero"/>
      <w:isLgl/>
      <w:lvlText w:val="Inndeling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72A73B4C"/>
    <w:multiLevelType w:val="hybridMultilevel"/>
    <w:tmpl w:val="CEF8772E"/>
    <w:lvl w:ilvl="0" w:tplc="80B2C63E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73631133">
    <w:abstractNumId w:val="0"/>
  </w:num>
  <w:num w:numId="2" w16cid:durableId="1253395961">
    <w:abstractNumId w:val="9"/>
  </w:num>
  <w:num w:numId="3" w16cid:durableId="946279895">
    <w:abstractNumId w:val="19"/>
  </w:num>
  <w:num w:numId="4" w16cid:durableId="1366373247">
    <w:abstractNumId w:val="1"/>
  </w:num>
  <w:num w:numId="5" w16cid:durableId="1834831652">
    <w:abstractNumId w:val="4"/>
  </w:num>
  <w:num w:numId="6" w16cid:durableId="1156842180">
    <w:abstractNumId w:val="6"/>
  </w:num>
  <w:num w:numId="7" w16cid:durableId="976298310">
    <w:abstractNumId w:val="5"/>
  </w:num>
  <w:num w:numId="8" w16cid:durableId="1511990393">
    <w:abstractNumId w:val="18"/>
  </w:num>
  <w:num w:numId="9" w16cid:durableId="373311255">
    <w:abstractNumId w:val="16"/>
  </w:num>
  <w:num w:numId="10" w16cid:durableId="254019301">
    <w:abstractNumId w:val="3"/>
  </w:num>
  <w:num w:numId="11" w16cid:durableId="325867644">
    <w:abstractNumId w:val="2"/>
  </w:num>
  <w:num w:numId="12" w16cid:durableId="75135739">
    <w:abstractNumId w:val="8"/>
  </w:num>
  <w:num w:numId="13" w16cid:durableId="6954296">
    <w:abstractNumId w:val="11"/>
  </w:num>
  <w:num w:numId="14" w16cid:durableId="843399620">
    <w:abstractNumId w:val="17"/>
  </w:num>
  <w:num w:numId="15" w16cid:durableId="951472290">
    <w:abstractNumId w:val="7"/>
  </w:num>
  <w:num w:numId="16" w16cid:durableId="2002347513">
    <w:abstractNumId w:val="14"/>
  </w:num>
  <w:num w:numId="17" w16cid:durableId="424349318">
    <w:abstractNumId w:val="10"/>
  </w:num>
  <w:num w:numId="18" w16cid:durableId="700976238">
    <w:abstractNumId w:val="12"/>
  </w:num>
  <w:num w:numId="19" w16cid:durableId="998535715">
    <w:abstractNumId w:val="15"/>
  </w:num>
  <w:num w:numId="20" w16cid:durableId="1867711998">
    <w:abstractNumId w:val="20"/>
  </w:num>
  <w:num w:numId="21" w16cid:durableId="1247228713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298"/>
    <w:rsid w:val="000035DB"/>
    <w:rsid w:val="00006895"/>
    <w:rsid w:val="000069FF"/>
    <w:rsid w:val="00006C33"/>
    <w:rsid w:val="00006CAA"/>
    <w:rsid w:val="000076F2"/>
    <w:rsid w:val="00017D6E"/>
    <w:rsid w:val="00020BFB"/>
    <w:rsid w:val="00022915"/>
    <w:rsid w:val="00031AEC"/>
    <w:rsid w:val="0003725D"/>
    <w:rsid w:val="0004015C"/>
    <w:rsid w:val="00045328"/>
    <w:rsid w:val="0005112E"/>
    <w:rsid w:val="0005145B"/>
    <w:rsid w:val="0005446A"/>
    <w:rsid w:val="00054CCE"/>
    <w:rsid w:val="00057C43"/>
    <w:rsid w:val="00061A12"/>
    <w:rsid w:val="00061F47"/>
    <w:rsid w:val="000637BB"/>
    <w:rsid w:val="00063801"/>
    <w:rsid w:val="00064F17"/>
    <w:rsid w:val="000669CB"/>
    <w:rsid w:val="00073C2E"/>
    <w:rsid w:val="00074A54"/>
    <w:rsid w:val="00074B6C"/>
    <w:rsid w:val="000861D5"/>
    <w:rsid w:val="000A599E"/>
    <w:rsid w:val="000C1DB8"/>
    <w:rsid w:val="000C5F77"/>
    <w:rsid w:val="000C6276"/>
    <w:rsid w:val="000D3454"/>
    <w:rsid w:val="000D36B0"/>
    <w:rsid w:val="000D7923"/>
    <w:rsid w:val="000E1663"/>
    <w:rsid w:val="000E2FD2"/>
    <w:rsid w:val="000E79D7"/>
    <w:rsid w:val="000F3D0A"/>
    <w:rsid w:val="00100088"/>
    <w:rsid w:val="00100C4B"/>
    <w:rsid w:val="001011F3"/>
    <w:rsid w:val="00102AD4"/>
    <w:rsid w:val="001168CB"/>
    <w:rsid w:val="00117F6A"/>
    <w:rsid w:val="00121C09"/>
    <w:rsid w:val="0012307C"/>
    <w:rsid w:val="00126331"/>
    <w:rsid w:val="00131223"/>
    <w:rsid w:val="00137E36"/>
    <w:rsid w:val="00137FED"/>
    <w:rsid w:val="00150F59"/>
    <w:rsid w:val="00151304"/>
    <w:rsid w:val="0016300A"/>
    <w:rsid w:val="001641FA"/>
    <w:rsid w:val="001642B7"/>
    <w:rsid w:val="001718D1"/>
    <w:rsid w:val="00175B98"/>
    <w:rsid w:val="0018029D"/>
    <w:rsid w:val="001838A2"/>
    <w:rsid w:val="00186607"/>
    <w:rsid w:val="00187DBD"/>
    <w:rsid w:val="001904C2"/>
    <w:rsid w:val="00192981"/>
    <w:rsid w:val="00195A99"/>
    <w:rsid w:val="001A002C"/>
    <w:rsid w:val="001A5AA6"/>
    <w:rsid w:val="001A739A"/>
    <w:rsid w:val="001B240A"/>
    <w:rsid w:val="001B2A98"/>
    <w:rsid w:val="001C1B08"/>
    <w:rsid w:val="001C2176"/>
    <w:rsid w:val="001C2374"/>
    <w:rsid w:val="001C3B9C"/>
    <w:rsid w:val="001C598F"/>
    <w:rsid w:val="001D160A"/>
    <w:rsid w:val="001D3577"/>
    <w:rsid w:val="001D42B4"/>
    <w:rsid w:val="001E0998"/>
    <w:rsid w:val="001E4692"/>
    <w:rsid w:val="001F4EE4"/>
    <w:rsid w:val="001F5212"/>
    <w:rsid w:val="001F5270"/>
    <w:rsid w:val="002036C3"/>
    <w:rsid w:val="002053A4"/>
    <w:rsid w:val="002110CD"/>
    <w:rsid w:val="00212E45"/>
    <w:rsid w:val="00214AA7"/>
    <w:rsid w:val="002153B6"/>
    <w:rsid w:val="002213CC"/>
    <w:rsid w:val="00226247"/>
    <w:rsid w:val="0022710F"/>
    <w:rsid w:val="00227E28"/>
    <w:rsid w:val="00234568"/>
    <w:rsid w:val="00242DE1"/>
    <w:rsid w:val="002430C8"/>
    <w:rsid w:val="00244EB3"/>
    <w:rsid w:val="00245DDD"/>
    <w:rsid w:val="00247811"/>
    <w:rsid w:val="002530C1"/>
    <w:rsid w:val="00255D9F"/>
    <w:rsid w:val="00261418"/>
    <w:rsid w:val="00263A5D"/>
    <w:rsid w:val="00266D51"/>
    <w:rsid w:val="00272999"/>
    <w:rsid w:val="00274B96"/>
    <w:rsid w:val="002845EE"/>
    <w:rsid w:val="002848B0"/>
    <w:rsid w:val="00285EAD"/>
    <w:rsid w:val="0028677C"/>
    <w:rsid w:val="00290A22"/>
    <w:rsid w:val="002932C5"/>
    <w:rsid w:val="00294C3E"/>
    <w:rsid w:val="00295B1A"/>
    <w:rsid w:val="00297A90"/>
    <w:rsid w:val="002A36B7"/>
    <w:rsid w:val="002A3987"/>
    <w:rsid w:val="002A72D2"/>
    <w:rsid w:val="002B0FD5"/>
    <w:rsid w:val="002B43EB"/>
    <w:rsid w:val="002C05AA"/>
    <w:rsid w:val="002C18B2"/>
    <w:rsid w:val="002C2434"/>
    <w:rsid w:val="002C3FF7"/>
    <w:rsid w:val="002C4DC4"/>
    <w:rsid w:val="002C5B8F"/>
    <w:rsid w:val="002C7A3D"/>
    <w:rsid w:val="002D1DD2"/>
    <w:rsid w:val="002D2B19"/>
    <w:rsid w:val="002D6331"/>
    <w:rsid w:val="002D6CD7"/>
    <w:rsid w:val="002D70B1"/>
    <w:rsid w:val="002F177B"/>
    <w:rsid w:val="002F4A80"/>
    <w:rsid w:val="002F6291"/>
    <w:rsid w:val="003024AB"/>
    <w:rsid w:val="00302A13"/>
    <w:rsid w:val="00305067"/>
    <w:rsid w:val="003107C8"/>
    <w:rsid w:val="0031151D"/>
    <w:rsid w:val="00313314"/>
    <w:rsid w:val="0032198B"/>
    <w:rsid w:val="003264EB"/>
    <w:rsid w:val="00327F90"/>
    <w:rsid w:val="00330808"/>
    <w:rsid w:val="003529BC"/>
    <w:rsid w:val="003535C3"/>
    <w:rsid w:val="003668A0"/>
    <w:rsid w:val="00367B42"/>
    <w:rsid w:val="00367C36"/>
    <w:rsid w:val="003768AF"/>
    <w:rsid w:val="00380F79"/>
    <w:rsid w:val="00382979"/>
    <w:rsid w:val="00383821"/>
    <w:rsid w:val="00384851"/>
    <w:rsid w:val="003861B2"/>
    <w:rsid w:val="00391E24"/>
    <w:rsid w:val="0039243A"/>
    <w:rsid w:val="003A76DA"/>
    <w:rsid w:val="003A7B68"/>
    <w:rsid w:val="003B0BB6"/>
    <w:rsid w:val="003B3E70"/>
    <w:rsid w:val="003B60D6"/>
    <w:rsid w:val="003C1343"/>
    <w:rsid w:val="003C291F"/>
    <w:rsid w:val="003C4AB4"/>
    <w:rsid w:val="003C67AF"/>
    <w:rsid w:val="003D358F"/>
    <w:rsid w:val="003D4FF7"/>
    <w:rsid w:val="003E1BEA"/>
    <w:rsid w:val="003E5F03"/>
    <w:rsid w:val="003F678A"/>
    <w:rsid w:val="003F7358"/>
    <w:rsid w:val="004139C0"/>
    <w:rsid w:val="00416165"/>
    <w:rsid w:val="00417C71"/>
    <w:rsid w:val="00423B99"/>
    <w:rsid w:val="004240B1"/>
    <w:rsid w:val="00431FA9"/>
    <w:rsid w:val="00435841"/>
    <w:rsid w:val="0044651A"/>
    <w:rsid w:val="004524A1"/>
    <w:rsid w:val="004557ED"/>
    <w:rsid w:val="00455C20"/>
    <w:rsid w:val="00461FE3"/>
    <w:rsid w:val="00462845"/>
    <w:rsid w:val="00473E11"/>
    <w:rsid w:val="0047543F"/>
    <w:rsid w:val="004777CD"/>
    <w:rsid w:val="00480AC8"/>
    <w:rsid w:val="004876EB"/>
    <w:rsid w:val="00490A08"/>
    <w:rsid w:val="004936CC"/>
    <w:rsid w:val="00493F3B"/>
    <w:rsid w:val="00496065"/>
    <w:rsid w:val="004A19E0"/>
    <w:rsid w:val="004A2CED"/>
    <w:rsid w:val="004A30A0"/>
    <w:rsid w:val="004B5755"/>
    <w:rsid w:val="004B6303"/>
    <w:rsid w:val="004C1357"/>
    <w:rsid w:val="004C747B"/>
    <w:rsid w:val="004D2CC2"/>
    <w:rsid w:val="004D4032"/>
    <w:rsid w:val="004D5CDF"/>
    <w:rsid w:val="004D7A6D"/>
    <w:rsid w:val="004E5C5D"/>
    <w:rsid w:val="004E5DDA"/>
    <w:rsid w:val="004F041E"/>
    <w:rsid w:val="004F0921"/>
    <w:rsid w:val="004F3EBB"/>
    <w:rsid w:val="00504969"/>
    <w:rsid w:val="0050676B"/>
    <w:rsid w:val="0050781C"/>
    <w:rsid w:val="005111C1"/>
    <w:rsid w:val="005114DB"/>
    <w:rsid w:val="00511BBE"/>
    <w:rsid w:val="00513538"/>
    <w:rsid w:val="00515E26"/>
    <w:rsid w:val="005162F5"/>
    <w:rsid w:val="00517042"/>
    <w:rsid w:val="00521C57"/>
    <w:rsid w:val="005314B9"/>
    <w:rsid w:val="00532A98"/>
    <w:rsid w:val="005371D3"/>
    <w:rsid w:val="00542FEF"/>
    <w:rsid w:val="005547EC"/>
    <w:rsid w:val="00561C9D"/>
    <w:rsid w:val="0056205B"/>
    <w:rsid w:val="005661DB"/>
    <w:rsid w:val="005715B4"/>
    <w:rsid w:val="0057627C"/>
    <w:rsid w:val="005805CB"/>
    <w:rsid w:val="00580C01"/>
    <w:rsid w:val="0059099D"/>
    <w:rsid w:val="005920FF"/>
    <w:rsid w:val="00593701"/>
    <w:rsid w:val="00595D74"/>
    <w:rsid w:val="0059756A"/>
    <w:rsid w:val="005A3715"/>
    <w:rsid w:val="005B07D1"/>
    <w:rsid w:val="005B17C4"/>
    <w:rsid w:val="005B5D4A"/>
    <w:rsid w:val="005C4972"/>
    <w:rsid w:val="005D0876"/>
    <w:rsid w:val="005D16B0"/>
    <w:rsid w:val="005D4274"/>
    <w:rsid w:val="005F3129"/>
    <w:rsid w:val="005F4104"/>
    <w:rsid w:val="005F5F55"/>
    <w:rsid w:val="005F7FF3"/>
    <w:rsid w:val="0060198F"/>
    <w:rsid w:val="006049B0"/>
    <w:rsid w:val="00610874"/>
    <w:rsid w:val="00610B02"/>
    <w:rsid w:val="006138DD"/>
    <w:rsid w:val="00613B27"/>
    <w:rsid w:val="00615D26"/>
    <w:rsid w:val="00616F1A"/>
    <w:rsid w:val="00622EF1"/>
    <w:rsid w:val="006235F3"/>
    <w:rsid w:val="0063080F"/>
    <w:rsid w:val="00630A4F"/>
    <w:rsid w:val="006338D8"/>
    <w:rsid w:val="006342A0"/>
    <w:rsid w:val="006362E3"/>
    <w:rsid w:val="00640178"/>
    <w:rsid w:val="00642CEB"/>
    <w:rsid w:val="00646BB3"/>
    <w:rsid w:val="00654910"/>
    <w:rsid w:val="00656B99"/>
    <w:rsid w:val="00661003"/>
    <w:rsid w:val="00661570"/>
    <w:rsid w:val="00674ACE"/>
    <w:rsid w:val="00675D15"/>
    <w:rsid w:val="00676A6D"/>
    <w:rsid w:val="006878B4"/>
    <w:rsid w:val="006946B1"/>
    <w:rsid w:val="0069637C"/>
    <w:rsid w:val="006A0989"/>
    <w:rsid w:val="006A24F7"/>
    <w:rsid w:val="006A25F2"/>
    <w:rsid w:val="006B490A"/>
    <w:rsid w:val="006B6321"/>
    <w:rsid w:val="006B6F4C"/>
    <w:rsid w:val="006B72B7"/>
    <w:rsid w:val="006B7624"/>
    <w:rsid w:val="006C206A"/>
    <w:rsid w:val="006C59A7"/>
    <w:rsid w:val="006C7EFB"/>
    <w:rsid w:val="006D5FF0"/>
    <w:rsid w:val="006E1D86"/>
    <w:rsid w:val="006E28D3"/>
    <w:rsid w:val="006F3625"/>
    <w:rsid w:val="006F4D5C"/>
    <w:rsid w:val="006F744C"/>
    <w:rsid w:val="007008C8"/>
    <w:rsid w:val="00701D99"/>
    <w:rsid w:val="0070453B"/>
    <w:rsid w:val="0071156A"/>
    <w:rsid w:val="00714F4E"/>
    <w:rsid w:val="0071749D"/>
    <w:rsid w:val="00721032"/>
    <w:rsid w:val="007211D4"/>
    <w:rsid w:val="00723332"/>
    <w:rsid w:val="007263B0"/>
    <w:rsid w:val="007300D6"/>
    <w:rsid w:val="00732ED6"/>
    <w:rsid w:val="00741489"/>
    <w:rsid w:val="007424AA"/>
    <w:rsid w:val="007425B2"/>
    <w:rsid w:val="0074647F"/>
    <w:rsid w:val="00754577"/>
    <w:rsid w:val="00756E2B"/>
    <w:rsid w:val="00760FAE"/>
    <w:rsid w:val="00763557"/>
    <w:rsid w:val="00767AF0"/>
    <w:rsid w:val="00774D1C"/>
    <w:rsid w:val="00777583"/>
    <w:rsid w:val="00782BC9"/>
    <w:rsid w:val="00786ED5"/>
    <w:rsid w:val="007874E4"/>
    <w:rsid w:val="00790702"/>
    <w:rsid w:val="0079082F"/>
    <w:rsid w:val="0079516A"/>
    <w:rsid w:val="007A0BA0"/>
    <w:rsid w:val="007A2FF5"/>
    <w:rsid w:val="007A3A85"/>
    <w:rsid w:val="007A3B43"/>
    <w:rsid w:val="007A4AD8"/>
    <w:rsid w:val="007A701A"/>
    <w:rsid w:val="007A7FF6"/>
    <w:rsid w:val="007B1D8F"/>
    <w:rsid w:val="007B637A"/>
    <w:rsid w:val="007C0059"/>
    <w:rsid w:val="007C1CCA"/>
    <w:rsid w:val="007D48E6"/>
    <w:rsid w:val="007E112E"/>
    <w:rsid w:val="007E1B6D"/>
    <w:rsid w:val="007E4568"/>
    <w:rsid w:val="008012EF"/>
    <w:rsid w:val="008140BD"/>
    <w:rsid w:val="008151A3"/>
    <w:rsid w:val="00816FC4"/>
    <w:rsid w:val="00831366"/>
    <w:rsid w:val="00831EBC"/>
    <w:rsid w:val="0084142D"/>
    <w:rsid w:val="0084142F"/>
    <w:rsid w:val="008514A5"/>
    <w:rsid w:val="00851F94"/>
    <w:rsid w:val="00852507"/>
    <w:rsid w:val="00861BF3"/>
    <w:rsid w:val="0086376C"/>
    <w:rsid w:val="008645D1"/>
    <w:rsid w:val="00866DAA"/>
    <w:rsid w:val="008701C5"/>
    <w:rsid w:val="0087391E"/>
    <w:rsid w:val="00874616"/>
    <w:rsid w:val="00877CB8"/>
    <w:rsid w:val="00877CDF"/>
    <w:rsid w:val="00884780"/>
    <w:rsid w:val="00885BC2"/>
    <w:rsid w:val="00896216"/>
    <w:rsid w:val="00896BF3"/>
    <w:rsid w:val="008A0658"/>
    <w:rsid w:val="008A5F23"/>
    <w:rsid w:val="008A6206"/>
    <w:rsid w:val="008A646C"/>
    <w:rsid w:val="008B21C2"/>
    <w:rsid w:val="008B3C9B"/>
    <w:rsid w:val="008B3CF8"/>
    <w:rsid w:val="008B659A"/>
    <w:rsid w:val="008C3E9F"/>
    <w:rsid w:val="008D0E9A"/>
    <w:rsid w:val="008D145A"/>
    <w:rsid w:val="008E11DF"/>
    <w:rsid w:val="008E62C0"/>
    <w:rsid w:val="008F4732"/>
    <w:rsid w:val="008F594F"/>
    <w:rsid w:val="008F5F8E"/>
    <w:rsid w:val="008F7D23"/>
    <w:rsid w:val="00901AC7"/>
    <w:rsid w:val="0090275A"/>
    <w:rsid w:val="00907C85"/>
    <w:rsid w:val="00907EFD"/>
    <w:rsid w:val="0091013F"/>
    <w:rsid w:val="00913506"/>
    <w:rsid w:val="00915B04"/>
    <w:rsid w:val="00916801"/>
    <w:rsid w:val="00921802"/>
    <w:rsid w:val="00922618"/>
    <w:rsid w:val="00931B3D"/>
    <w:rsid w:val="00932020"/>
    <w:rsid w:val="00933476"/>
    <w:rsid w:val="00933C14"/>
    <w:rsid w:val="00940B1A"/>
    <w:rsid w:val="0094273A"/>
    <w:rsid w:val="00942D40"/>
    <w:rsid w:val="00943B53"/>
    <w:rsid w:val="0094641D"/>
    <w:rsid w:val="009472E2"/>
    <w:rsid w:val="009511D2"/>
    <w:rsid w:val="00960FA9"/>
    <w:rsid w:val="00964557"/>
    <w:rsid w:val="00973CAE"/>
    <w:rsid w:val="00976276"/>
    <w:rsid w:val="00983008"/>
    <w:rsid w:val="00985F34"/>
    <w:rsid w:val="009A0B80"/>
    <w:rsid w:val="009A2D8E"/>
    <w:rsid w:val="009B0CDF"/>
    <w:rsid w:val="009B4AD1"/>
    <w:rsid w:val="009B5263"/>
    <w:rsid w:val="009B6FFD"/>
    <w:rsid w:val="009C0322"/>
    <w:rsid w:val="009C177C"/>
    <w:rsid w:val="009C2BDC"/>
    <w:rsid w:val="009C38D7"/>
    <w:rsid w:val="009D30C3"/>
    <w:rsid w:val="009D5910"/>
    <w:rsid w:val="009E03E5"/>
    <w:rsid w:val="009E5F1A"/>
    <w:rsid w:val="009F46CF"/>
    <w:rsid w:val="009F7959"/>
    <w:rsid w:val="00A0061C"/>
    <w:rsid w:val="00A07665"/>
    <w:rsid w:val="00A116E0"/>
    <w:rsid w:val="00A1454D"/>
    <w:rsid w:val="00A169C1"/>
    <w:rsid w:val="00A17374"/>
    <w:rsid w:val="00A259C1"/>
    <w:rsid w:val="00A27FD2"/>
    <w:rsid w:val="00A34D04"/>
    <w:rsid w:val="00A3575A"/>
    <w:rsid w:val="00A35C97"/>
    <w:rsid w:val="00A42827"/>
    <w:rsid w:val="00A44671"/>
    <w:rsid w:val="00A46273"/>
    <w:rsid w:val="00A52E61"/>
    <w:rsid w:val="00A534E3"/>
    <w:rsid w:val="00A53F3D"/>
    <w:rsid w:val="00A56E7C"/>
    <w:rsid w:val="00A57A5E"/>
    <w:rsid w:val="00A6003F"/>
    <w:rsid w:val="00A63452"/>
    <w:rsid w:val="00A704A7"/>
    <w:rsid w:val="00A73298"/>
    <w:rsid w:val="00A7665C"/>
    <w:rsid w:val="00A8101F"/>
    <w:rsid w:val="00A830E5"/>
    <w:rsid w:val="00A84ED5"/>
    <w:rsid w:val="00A91918"/>
    <w:rsid w:val="00A97FC3"/>
    <w:rsid w:val="00AA021C"/>
    <w:rsid w:val="00AA0505"/>
    <w:rsid w:val="00AA13EB"/>
    <w:rsid w:val="00AA2CE0"/>
    <w:rsid w:val="00AA562F"/>
    <w:rsid w:val="00AA7C80"/>
    <w:rsid w:val="00AB3536"/>
    <w:rsid w:val="00AC210C"/>
    <w:rsid w:val="00AC36E0"/>
    <w:rsid w:val="00AC7BB2"/>
    <w:rsid w:val="00AD1201"/>
    <w:rsid w:val="00AD3EA9"/>
    <w:rsid w:val="00AE6AB3"/>
    <w:rsid w:val="00B07C19"/>
    <w:rsid w:val="00B13B54"/>
    <w:rsid w:val="00B14976"/>
    <w:rsid w:val="00B1573D"/>
    <w:rsid w:val="00B173BB"/>
    <w:rsid w:val="00B202D0"/>
    <w:rsid w:val="00B20C5C"/>
    <w:rsid w:val="00B21917"/>
    <w:rsid w:val="00B24E01"/>
    <w:rsid w:val="00B25E7C"/>
    <w:rsid w:val="00B3467C"/>
    <w:rsid w:val="00B37D7F"/>
    <w:rsid w:val="00B4551A"/>
    <w:rsid w:val="00B5128B"/>
    <w:rsid w:val="00B53E4A"/>
    <w:rsid w:val="00B54701"/>
    <w:rsid w:val="00B54AA2"/>
    <w:rsid w:val="00B551FD"/>
    <w:rsid w:val="00B5569D"/>
    <w:rsid w:val="00B57ACB"/>
    <w:rsid w:val="00B6056D"/>
    <w:rsid w:val="00B64801"/>
    <w:rsid w:val="00B76B0F"/>
    <w:rsid w:val="00B83F31"/>
    <w:rsid w:val="00B8449C"/>
    <w:rsid w:val="00B912C3"/>
    <w:rsid w:val="00B92FA4"/>
    <w:rsid w:val="00B962F9"/>
    <w:rsid w:val="00BA347A"/>
    <w:rsid w:val="00BA497D"/>
    <w:rsid w:val="00BA70E4"/>
    <w:rsid w:val="00BA75A0"/>
    <w:rsid w:val="00BB066D"/>
    <w:rsid w:val="00BB3198"/>
    <w:rsid w:val="00BB320B"/>
    <w:rsid w:val="00BB3CAC"/>
    <w:rsid w:val="00BB7805"/>
    <w:rsid w:val="00BC2555"/>
    <w:rsid w:val="00BC3850"/>
    <w:rsid w:val="00BC4DC7"/>
    <w:rsid w:val="00BD06E9"/>
    <w:rsid w:val="00BD266D"/>
    <w:rsid w:val="00BD61BB"/>
    <w:rsid w:val="00BD7991"/>
    <w:rsid w:val="00BE4BC7"/>
    <w:rsid w:val="00BF593B"/>
    <w:rsid w:val="00C01528"/>
    <w:rsid w:val="00C1465D"/>
    <w:rsid w:val="00C15FD2"/>
    <w:rsid w:val="00C172C0"/>
    <w:rsid w:val="00C23D97"/>
    <w:rsid w:val="00C30173"/>
    <w:rsid w:val="00C304F2"/>
    <w:rsid w:val="00C33D6F"/>
    <w:rsid w:val="00C35C03"/>
    <w:rsid w:val="00C35F6F"/>
    <w:rsid w:val="00C37FD4"/>
    <w:rsid w:val="00C405A0"/>
    <w:rsid w:val="00C4112F"/>
    <w:rsid w:val="00C45A7C"/>
    <w:rsid w:val="00C50902"/>
    <w:rsid w:val="00C5292C"/>
    <w:rsid w:val="00C53F6D"/>
    <w:rsid w:val="00C5593F"/>
    <w:rsid w:val="00C55C89"/>
    <w:rsid w:val="00C64012"/>
    <w:rsid w:val="00C71E85"/>
    <w:rsid w:val="00C80DB0"/>
    <w:rsid w:val="00C82934"/>
    <w:rsid w:val="00C8681D"/>
    <w:rsid w:val="00C87006"/>
    <w:rsid w:val="00C87481"/>
    <w:rsid w:val="00C87968"/>
    <w:rsid w:val="00C90AB7"/>
    <w:rsid w:val="00C90FFE"/>
    <w:rsid w:val="00CA4185"/>
    <w:rsid w:val="00CC19C4"/>
    <w:rsid w:val="00CC1AC3"/>
    <w:rsid w:val="00CC291A"/>
    <w:rsid w:val="00CD05BB"/>
    <w:rsid w:val="00CD0C3C"/>
    <w:rsid w:val="00CD3F95"/>
    <w:rsid w:val="00CD698A"/>
    <w:rsid w:val="00CE01CD"/>
    <w:rsid w:val="00CE3E2E"/>
    <w:rsid w:val="00CE56EE"/>
    <w:rsid w:val="00CF0EBD"/>
    <w:rsid w:val="00CF0FFD"/>
    <w:rsid w:val="00CF1F21"/>
    <w:rsid w:val="00D004A9"/>
    <w:rsid w:val="00D03757"/>
    <w:rsid w:val="00D05AC0"/>
    <w:rsid w:val="00D06264"/>
    <w:rsid w:val="00D205ED"/>
    <w:rsid w:val="00D20A92"/>
    <w:rsid w:val="00D214BC"/>
    <w:rsid w:val="00D25CA0"/>
    <w:rsid w:val="00D27748"/>
    <w:rsid w:val="00D32115"/>
    <w:rsid w:val="00D35231"/>
    <w:rsid w:val="00D4326D"/>
    <w:rsid w:val="00D43455"/>
    <w:rsid w:val="00D469BA"/>
    <w:rsid w:val="00D55E05"/>
    <w:rsid w:val="00D564E3"/>
    <w:rsid w:val="00D564F9"/>
    <w:rsid w:val="00D61C2E"/>
    <w:rsid w:val="00D63C8B"/>
    <w:rsid w:val="00D64604"/>
    <w:rsid w:val="00D71DDF"/>
    <w:rsid w:val="00D74B11"/>
    <w:rsid w:val="00D76BBC"/>
    <w:rsid w:val="00D76D86"/>
    <w:rsid w:val="00D8053C"/>
    <w:rsid w:val="00D8609D"/>
    <w:rsid w:val="00D91B2F"/>
    <w:rsid w:val="00D93D36"/>
    <w:rsid w:val="00DA23E1"/>
    <w:rsid w:val="00DA55BD"/>
    <w:rsid w:val="00DA58EF"/>
    <w:rsid w:val="00DA7E5D"/>
    <w:rsid w:val="00DB360F"/>
    <w:rsid w:val="00DB36B5"/>
    <w:rsid w:val="00DB60BE"/>
    <w:rsid w:val="00DC1A41"/>
    <w:rsid w:val="00DD3209"/>
    <w:rsid w:val="00DE4218"/>
    <w:rsid w:val="00DF2359"/>
    <w:rsid w:val="00DF748E"/>
    <w:rsid w:val="00E12370"/>
    <w:rsid w:val="00E1347A"/>
    <w:rsid w:val="00E22036"/>
    <w:rsid w:val="00E24371"/>
    <w:rsid w:val="00E27B6D"/>
    <w:rsid w:val="00E318AD"/>
    <w:rsid w:val="00E3359A"/>
    <w:rsid w:val="00E3558D"/>
    <w:rsid w:val="00E35DF3"/>
    <w:rsid w:val="00E403F9"/>
    <w:rsid w:val="00E414ED"/>
    <w:rsid w:val="00E448D7"/>
    <w:rsid w:val="00E45447"/>
    <w:rsid w:val="00E50266"/>
    <w:rsid w:val="00E51A84"/>
    <w:rsid w:val="00E54459"/>
    <w:rsid w:val="00E57533"/>
    <w:rsid w:val="00E60C2E"/>
    <w:rsid w:val="00E613AD"/>
    <w:rsid w:val="00E62F15"/>
    <w:rsid w:val="00E637F5"/>
    <w:rsid w:val="00E647BB"/>
    <w:rsid w:val="00E66C3C"/>
    <w:rsid w:val="00E67AE4"/>
    <w:rsid w:val="00E75727"/>
    <w:rsid w:val="00E83860"/>
    <w:rsid w:val="00E86051"/>
    <w:rsid w:val="00E87D27"/>
    <w:rsid w:val="00E936A1"/>
    <w:rsid w:val="00E93E7A"/>
    <w:rsid w:val="00E94674"/>
    <w:rsid w:val="00E94961"/>
    <w:rsid w:val="00E9798D"/>
    <w:rsid w:val="00EA6ACB"/>
    <w:rsid w:val="00EB0C79"/>
    <w:rsid w:val="00EB37A4"/>
    <w:rsid w:val="00EC089D"/>
    <w:rsid w:val="00EC339C"/>
    <w:rsid w:val="00EC6381"/>
    <w:rsid w:val="00ED0BF0"/>
    <w:rsid w:val="00ED331D"/>
    <w:rsid w:val="00ED36D9"/>
    <w:rsid w:val="00ED46AF"/>
    <w:rsid w:val="00ED5BE1"/>
    <w:rsid w:val="00ED60AA"/>
    <w:rsid w:val="00ED6204"/>
    <w:rsid w:val="00EE1BCA"/>
    <w:rsid w:val="00EE271D"/>
    <w:rsid w:val="00EE2769"/>
    <w:rsid w:val="00EE7263"/>
    <w:rsid w:val="00EF1943"/>
    <w:rsid w:val="00EF3CE1"/>
    <w:rsid w:val="00EF4AF1"/>
    <w:rsid w:val="00EF57CA"/>
    <w:rsid w:val="00EF5857"/>
    <w:rsid w:val="00EF5E80"/>
    <w:rsid w:val="00EF6CED"/>
    <w:rsid w:val="00F00999"/>
    <w:rsid w:val="00F04D38"/>
    <w:rsid w:val="00F07977"/>
    <w:rsid w:val="00F10B9B"/>
    <w:rsid w:val="00F10BE0"/>
    <w:rsid w:val="00F13FAF"/>
    <w:rsid w:val="00F155EC"/>
    <w:rsid w:val="00F166ED"/>
    <w:rsid w:val="00F16A30"/>
    <w:rsid w:val="00F23612"/>
    <w:rsid w:val="00F258CE"/>
    <w:rsid w:val="00F26E84"/>
    <w:rsid w:val="00F32FEC"/>
    <w:rsid w:val="00F33AA5"/>
    <w:rsid w:val="00F342AA"/>
    <w:rsid w:val="00F3544E"/>
    <w:rsid w:val="00F36CC4"/>
    <w:rsid w:val="00F43893"/>
    <w:rsid w:val="00F448C4"/>
    <w:rsid w:val="00F458DD"/>
    <w:rsid w:val="00F50E48"/>
    <w:rsid w:val="00F51496"/>
    <w:rsid w:val="00F549C6"/>
    <w:rsid w:val="00F57C70"/>
    <w:rsid w:val="00F61AD2"/>
    <w:rsid w:val="00F64765"/>
    <w:rsid w:val="00F65042"/>
    <w:rsid w:val="00F71DD8"/>
    <w:rsid w:val="00F72994"/>
    <w:rsid w:val="00F72C6A"/>
    <w:rsid w:val="00F72FC7"/>
    <w:rsid w:val="00F7462D"/>
    <w:rsid w:val="00F75053"/>
    <w:rsid w:val="00F752F1"/>
    <w:rsid w:val="00F75950"/>
    <w:rsid w:val="00F76871"/>
    <w:rsid w:val="00F82534"/>
    <w:rsid w:val="00F961A0"/>
    <w:rsid w:val="00F96C35"/>
    <w:rsid w:val="00F97505"/>
    <w:rsid w:val="00FA450E"/>
    <w:rsid w:val="00FA7408"/>
    <w:rsid w:val="00FB0ECF"/>
    <w:rsid w:val="00FC04CA"/>
    <w:rsid w:val="00FC46E2"/>
    <w:rsid w:val="00FD0199"/>
    <w:rsid w:val="00FD191B"/>
    <w:rsid w:val="00FD2132"/>
    <w:rsid w:val="00FD5D71"/>
    <w:rsid w:val="00FD6B0D"/>
    <w:rsid w:val="00FE0BB9"/>
    <w:rsid w:val="00FE1D7C"/>
    <w:rsid w:val="00FE505F"/>
    <w:rsid w:val="00FF5078"/>
    <w:rsid w:val="00FF5F6C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26D91F"/>
  <w15:docId w15:val="{3EA0A29C-1399-4161-B02F-52CDE83B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6B0D"/>
    <w:pPr>
      <w:tabs>
        <w:tab w:val="left" w:pos="907"/>
      </w:tabs>
    </w:pPr>
    <w:rPr>
      <w:sz w:val="24"/>
    </w:rPr>
  </w:style>
  <w:style w:type="paragraph" w:styleId="Overskrift1">
    <w:name w:val="heading 1"/>
    <w:basedOn w:val="Normal"/>
    <w:next w:val="Normalminnrykk"/>
    <w:qFormat/>
    <w:pPr>
      <w:keepNext/>
      <w:spacing w:before="480" w:after="120"/>
      <w:outlineLvl w:val="0"/>
    </w:pPr>
    <w:rPr>
      <w:b/>
      <w:smallCaps/>
      <w:kern w:val="28"/>
      <w:sz w:val="32"/>
    </w:rPr>
  </w:style>
  <w:style w:type="paragraph" w:styleId="Overskrift2">
    <w:name w:val="heading 2"/>
    <w:basedOn w:val="Normal"/>
    <w:next w:val="Normalminnrykk"/>
    <w:qFormat/>
    <w:pPr>
      <w:keepNext/>
      <w:spacing w:before="360" w:after="120"/>
      <w:outlineLvl w:val="1"/>
    </w:pPr>
    <w:rPr>
      <w:b/>
      <w:sz w:val="28"/>
    </w:rPr>
  </w:style>
  <w:style w:type="paragraph" w:styleId="Overskrift3">
    <w:name w:val="heading 3"/>
    <w:basedOn w:val="Normal"/>
    <w:next w:val="Normalminnrykk"/>
    <w:qFormat/>
    <w:pPr>
      <w:keepNext/>
      <w:outlineLvl w:val="2"/>
    </w:pPr>
    <w:rPr>
      <w:b/>
      <w:bCs/>
    </w:rPr>
  </w:style>
  <w:style w:type="paragraph" w:styleId="Overskrift4">
    <w:name w:val="heading 4"/>
    <w:basedOn w:val="Normal"/>
    <w:next w:val="Normalminnrykk"/>
    <w:qFormat/>
    <w:pPr>
      <w:keepNext/>
      <w:numPr>
        <w:ilvl w:val="3"/>
        <w:numId w:val="4"/>
      </w:numPr>
      <w:spacing w:before="240" w:after="60"/>
      <w:outlineLvl w:val="3"/>
    </w:pPr>
    <w:rPr>
      <w:b/>
    </w:rPr>
  </w:style>
  <w:style w:type="paragraph" w:styleId="Overskrift5">
    <w:name w:val="heading 5"/>
    <w:basedOn w:val="Normal"/>
    <w:next w:val="Normalminnrykk"/>
    <w:qFormat/>
    <w:pPr>
      <w:keepNext/>
      <w:numPr>
        <w:ilvl w:val="4"/>
        <w:numId w:val="4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minnrykk"/>
    <w:qFormat/>
    <w:pPr>
      <w:keepNext/>
      <w:numPr>
        <w:ilvl w:val="5"/>
        <w:numId w:val="4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4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4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minnrykk">
    <w:name w:val="Normal m/innrykk"/>
    <w:basedOn w:val="Normal"/>
    <w:autoRedefine/>
    <w:rsid w:val="00622EF1"/>
    <w:pPr>
      <w:tabs>
        <w:tab w:val="clear" w:pos="907"/>
        <w:tab w:val="left" w:pos="993"/>
      </w:tabs>
    </w:pPr>
  </w:style>
  <w:style w:type="paragraph" w:styleId="INNH1">
    <w:name w:val="toc 1"/>
    <w:basedOn w:val="Normal"/>
    <w:next w:val="Normal"/>
    <w:autoRedefine/>
    <w:uiPriority w:val="39"/>
    <w:pPr>
      <w:tabs>
        <w:tab w:val="left" w:pos="800"/>
        <w:tab w:val="left" w:pos="851"/>
        <w:tab w:val="right" w:leader="dot" w:pos="9071"/>
      </w:tabs>
    </w:pPr>
    <w:rPr>
      <w:b/>
      <w:caps/>
      <w:noProof/>
    </w:rPr>
  </w:style>
  <w:style w:type="paragraph" w:styleId="INNH2">
    <w:name w:val="toc 2"/>
    <w:basedOn w:val="Normal"/>
    <w:next w:val="Normal"/>
    <w:autoRedefine/>
    <w:semiHidden/>
    <w:pPr>
      <w:tabs>
        <w:tab w:val="clear" w:pos="907"/>
        <w:tab w:val="left" w:pos="851"/>
        <w:tab w:val="left" w:pos="960"/>
        <w:tab w:val="right" w:leader="dot" w:pos="9071"/>
      </w:tabs>
    </w:pPr>
    <w:rPr>
      <w:noProof/>
      <w:szCs w:val="28"/>
    </w:rPr>
  </w:style>
  <w:style w:type="paragraph" w:styleId="INNH3">
    <w:name w:val="toc 3"/>
    <w:basedOn w:val="Normal"/>
    <w:next w:val="Normal"/>
    <w:autoRedefine/>
    <w:semiHidden/>
    <w:pPr>
      <w:tabs>
        <w:tab w:val="clear" w:pos="907"/>
        <w:tab w:val="left" w:pos="851"/>
        <w:tab w:val="right" w:leader="dot" w:pos="9071"/>
      </w:tabs>
    </w:pPr>
    <w:rPr>
      <w:noProof/>
    </w:rPr>
  </w:style>
  <w:style w:type="paragraph" w:styleId="INNH4">
    <w:name w:val="toc 4"/>
    <w:basedOn w:val="Normal"/>
    <w:next w:val="Normal"/>
    <w:autoRedefine/>
    <w:semiHidden/>
    <w:pPr>
      <w:tabs>
        <w:tab w:val="clear" w:pos="907"/>
        <w:tab w:val="left" w:pos="799"/>
        <w:tab w:val="right" w:leader="dot" w:pos="9071"/>
      </w:tabs>
    </w:pPr>
    <w:rPr>
      <w:noProof/>
    </w:r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customStyle="1" w:styleId="Normalmstortinnrykk">
    <w:name w:val="Normal m/stort innrykk"/>
    <w:basedOn w:val="Normal"/>
    <w:pPr>
      <w:ind w:left="1418"/>
    </w:pPr>
  </w:style>
  <w:style w:type="paragraph" w:styleId="Nummerertliste">
    <w:name w:val="List Number"/>
    <w:basedOn w:val="Normal"/>
    <w:pPr>
      <w:numPr>
        <w:numId w:val="2"/>
      </w:numPr>
      <w:tabs>
        <w:tab w:val="clear" w:pos="360"/>
        <w:tab w:val="num" w:pos="1276"/>
      </w:tabs>
      <w:ind w:left="993" w:firstLine="0"/>
    </w:pPr>
  </w:style>
  <w:style w:type="paragraph" w:customStyle="1" w:styleId="Opsjon">
    <w:name w:val="Opsjon"/>
    <w:basedOn w:val="Normal"/>
    <w:pPr>
      <w:numPr>
        <w:numId w:val="3"/>
      </w:numPr>
      <w:tabs>
        <w:tab w:val="clear" w:pos="907"/>
      </w:tabs>
      <w:spacing w:after="240"/>
    </w:pPr>
  </w:style>
  <w:style w:type="paragraph" w:styleId="Punktliste">
    <w:name w:val="List Bullet"/>
    <w:basedOn w:val="Normal"/>
    <w:autoRedefine/>
    <w:pPr>
      <w:keepNext/>
      <w:numPr>
        <w:numId w:val="5"/>
      </w:numPr>
      <w:tabs>
        <w:tab w:val="clear" w:pos="907"/>
      </w:tabs>
    </w:pPr>
    <w:rPr>
      <w:color w:val="000000"/>
    </w:rPr>
  </w:style>
  <w:style w:type="paragraph" w:customStyle="1" w:styleId="Skal-krav">
    <w:name w:val="Skal-krav"/>
    <w:basedOn w:val="Normal"/>
    <w:pPr>
      <w:numPr>
        <w:numId w:val="6"/>
      </w:numPr>
      <w:tabs>
        <w:tab w:val="clear" w:pos="907"/>
      </w:tabs>
      <w:spacing w:after="240"/>
    </w:p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customStyle="1" w:styleId="niv">
    <w:name w:val="nivå"/>
    <w:basedOn w:val="Normal"/>
    <w:pPr>
      <w:spacing w:after="120"/>
      <w:ind w:left="566" w:hanging="283"/>
    </w:pPr>
  </w:style>
  <w:style w:type="character" w:styleId="Sidetall">
    <w:name w:val="page number"/>
    <w:basedOn w:val="Standardskriftforavsnitt"/>
  </w:style>
  <w:style w:type="paragraph" w:customStyle="1" w:styleId="OverskriftStil">
    <w:name w:val="OverskriftStil"/>
    <w:basedOn w:val="Normal"/>
    <w:next w:val="Normal"/>
    <w:rPr>
      <w:b/>
      <w:smallCaps/>
      <w:sz w:val="28"/>
    </w:rPr>
  </w:style>
  <w:style w:type="paragraph" w:styleId="Bunntekst">
    <w:name w:val="footer"/>
    <w:basedOn w:val="Normal"/>
    <w:pPr>
      <w:tabs>
        <w:tab w:val="clear" w:pos="907"/>
        <w:tab w:val="center" w:pos="4536"/>
        <w:tab w:val="right" w:pos="9072"/>
      </w:tabs>
    </w:pPr>
  </w:style>
  <w:style w:type="paragraph" w:customStyle="1" w:styleId="Br-krav">
    <w:name w:val="Bør-krav"/>
    <w:basedOn w:val="Normal"/>
    <w:pPr>
      <w:numPr>
        <w:numId w:val="7"/>
      </w:numPr>
      <w:tabs>
        <w:tab w:val="clear" w:pos="720"/>
        <w:tab w:val="clear" w:pos="907"/>
        <w:tab w:val="left" w:pos="992"/>
      </w:tabs>
      <w:spacing w:after="240"/>
      <w:ind w:left="992" w:hanging="992"/>
    </w:pPr>
  </w:style>
  <w:style w:type="character" w:styleId="Hyperkobling">
    <w:name w:val="Hyperlink"/>
    <w:rPr>
      <w:color w:val="0000FF"/>
      <w:u w:val="single"/>
    </w:rPr>
  </w:style>
  <w:style w:type="character" w:customStyle="1" w:styleId="9">
    <w:name w:val="9"/>
    <w:rPr>
      <w:b/>
    </w:rPr>
  </w:style>
  <w:style w:type="character" w:customStyle="1" w:styleId="Overskr-niv2">
    <w:name w:val="Overskr-niv2"/>
    <w:rPr>
      <w:rFonts w:ascii="Times New Roman" w:hAnsi="Times New Roman"/>
      <w:b/>
      <w:i/>
      <w:sz w:val="30"/>
    </w:rPr>
  </w:style>
  <w:style w:type="character" w:styleId="Fulgthyperkobling">
    <w:name w:val="FollowedHyperlink"/>
    <w:rPr>
      <w:color w:val="800080"/>
      <w:u w:val="single"/>
    </w:rPr>
  </w:style>
  <w:style w:type="paragraph" w:customStyle="1" w:styleId="Innledning2">
    <w:name w:val="Innledning2"/>
    <w:basedOn w:val="Normal"/>
    <w:next w:val="Normal"/>
    <w:pPr>
      <w:tabs>
        <w:tab w:val="clear" w:pos="907"/>
      </w:tabs>
    </w:pPr>
    <w:rPr>
      <w:b/>
    </w:rPr>
  </w:style>
  <w:style w:type="paragraph" w:customStyle="1" w:styleId="Kravtekst">
    <w:name w:val="Kravtekst"/>
    <w:basedOn w:val="Normal"/>
    <w:pPr>
      <w:tabs>
        <w:tab w:val="clear" w:pos="907"/>
      </w:tabs>
    </w:pPr>
    <w:rPr>
      <w:sz w:val="2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rdtekstinnrykk3">
    <w:name w:val="Body Text Indent 3"/>
    <w:basedOn w:val="Normal"/>
    <w:pPr>
      <w:ind w:left="992"/>
    </w:pPr>
  </w:style>
  <w:style w:type="paragraph" w:styleId="Brdtekstinnrykk">
    <w:name w:val="Body Text Indent"/>
    <w:basedOn w:val="Normal"/>
    <w:pPr>
      <w:tabs>
        <w:tab w:val="clear" w:pos="907"/>
        <w:tab w:val="left" w:pos="-1440"/>
      </w:tabs>
      <w:ind w:left="1440" w:hanging="1440"/>
    </w:pPr>
    <w:rPr>
      <w:sz w:val="20"/>
    </w:rPr>
  </w:style>
  <w:style w:type="paragraph" w:styleId="Brdtekstinnrykk2">
    <w:name w:val="Body Text Indent 2"/>
    <w:basedOn w:val="Normal"/>
    <w:pPr>
      <w:tabs>
        <w:tab w:val="clear" w:pos="907"/>
        <w:tab w:val="left" w:pos="-1440"/>
      </w:tabs>
      <w:ind w:left="708"/>
    </w:pPr>
    <w:rPr>
      <w:sz w:val="20"/>
    </w:rPr>
  </w:style>
  <w:style w:type="paragraph" w:customStyle="1" w:styleId="rapport">
    <w:name w:val="rapport"/>
    <w:basedOn w:val="Overskrift1"/>
    <w:pPr>
      <w:tabs>
        <w:tab w:val="clear" w:pos="907"/>
      </w:tabs>
      <w:spacing w:before="240" w:after="60"/>
      <w:ind w:left="283" w:hanging="283"/>
      <w:outlineLvl w:val="9"/>
    </w:pPr>
    <w:rPr>
      <w:lang w:eastAsia="en-US"/>
    </w:rPr>
  </w:style>
  <w:style w:type="paragraph" w:customStyle="1" w:styleId="rapport2">
    <w:name w:val="rapport2"/>
    <w:basedOn w:val="Overskrift2"/>
    <w:pPr>
      <w:tabs>
        <w:tab w:val="clear" w:pos="907"/>
      </w:tabs>
      <w:spacing w:before="240" w:after="60"/>
      <w:ind w:left="283" w:hanging="283"/>
      <w:outlineLvl w:val="9"/>
    </w:pPr>
    <w:rPr>
      <w:b w:val="0"/>
      <w:i/>
      <w:sz w:val="22"/>
      <w:lang w:eastAsia="en-US"/>
    </w:rPr>
  </w:style>
  <w:style w:type="paragraph" w:customStyle="1" w:styleId="rapport3">
    <w:name w:val="rapport3"/>
    <w:basedOn w:val="Overskrift3"/>
    <w:pPr>
      <w:tabs>
        <w:tab w:val="clear" w:pos="907"/>
      </w:tabs>
      <w:ind w:left="283" w:hanging="283"/>
      <w:outlineLvl w:val="9"/>
    </w:pPr>
    <w:rPr>
      <w:sz w:val="20"/>
      <w:lang w:eastAsia="en-US"/>
    </w:rPr>
  </w:style>
  <w:style w:type="paragraph" w:styleId="Punktliste2">
    <w:name w:val="List Bullet 2"/>
    <w:basedOn w:val="Normal"/>
    <w:autoRedefine/>
    <w:pPr>
      <w:numPr>
        <w:numId w:val="1"/>
      </w:numPr>
      <w:tabs>
        <w:tab w:val="clear" w:pos="907"/>
      </w:tabs>
    </w:pPr>
    <w:rPr>
      <w:lang w:eastAsia="en-US"/>
    </w:rPr>
  </w:style>
  <w:style w:type="paragraph" w:styleId="Bildetekst">
    <w:name w:val="caption"/>
    <w:basedOn w:val="Normal"/>
    <w:next w:val="Normal"/>
    <w:qFormat/>
    <w:pPr>
      <w:tabs>
        <w:tab w:val="clear" w:pos="907"/>
      </w:tabs>
      <w:spacing w:before="120" w:after="120"/>
    </w:pPr>
    <w:rPr>
      <w:b/>
      <w:bCs/>
      <w:sz w:val="20"/>
      <w:lang w:eastAsia="en-US"/>
    </w:rPr>
  </w:style>
  <w:style w:type="character" w:styleId="Fotnotereferanse">
    <w:name w:val="footnote reference"/>
    <w:semiHidden/>
    <w:rPr>
      <w:vertAlign w:val="superscript"/>
    </w:rPr>
  </w:style>
  <w:style w:type="paragraph" w:styleId="Indeks1">
    <w:name w:val="index 1"/>
    <w:basedOn w:val="Normal"/>
    <w:next w:val="Normal"/>
    <w:autoRedefine/>
    <w:semiHidden/>
    <w:pPr>
      <w:tabs>
        <w:tab w:val="clear" w:pos="907"/>
      </w:tabs>
      <w:ind w:left="240" w:hanging="240"/>
    </w:pPr>
    <w:rPr>
      <w:szCs w:val="24"/>
    </w:rPr>
  </w:style>
  <w:style w:type="paragraph" w:styleId="Stikkordregisteroverskrift">
    <w:name w:val="index heading"/>
    <w:basedOn w:val="Normal"/>
    <w:next w:val="Indeks1"/>
    <w:semiHidden/>
    <w:pPr>
      <w:tabs>
        <w:tab w:val="clear" w:pos="907"/>
      </w:tabs>
    </w:pPr>
    <w:rPr>
      <w:lang w:eastAsia="en-US"/>
    </w:rPr>
  </w:style>
  <w:style w:type="paragraph" w:styleId="Fotnotetekst">
    <w:name w:val="footnote text"/>
    <w:basedOn w:val="Normal"/>
    <w:semiHidden/>
    <w:pPr>
      <w:tabs>
        <w:tab w:val="clear" w:pos="907"/>
      </w:tabs>
    </w:pPr>
    <w:rPr>
      <w:sz w:val="20"/>
      <w:lang w:eastAsia="en-US"/>
    </w:rPr>
  </w:style>
  <w:style w:type="paragraph" w:styleId="Brdtekst">
    <w:name w:val="Body Text"/>
    <w:basedOn w:val="Normal"/>
    <w:pPr>
      <w:tabs>
        <w:tab w:val="clear" w:pos="907"/>
      </w:tabs>
      <w:spacing w:after="120"/>
      <w:ind w:left="567" w:hanging="495"/>
    </w:pPr>
    <w:rPr>
      <w:lang w:eastAsia="en-US"/>
    </w:rPr>
  </w:style>
  <w:style w:type="paragraph" w:customStyle="1" w:styleId="Pristabell">
    <w:name w:val="Pristabell"/>
    <w:basedOn w:val="Normal"/>
    <w:pPr>
      <w:tabs>
        <w:tab w:val="clear" w:pos="907"/>
      </w:tabs>
      <w:ind w:left="567" w:hanging="495"/>
      <w:jc w:val="center"/>
    </w:pPr>
    <w:rPr>
      <w:rFonts w:ascii="Arial" w:hAnsi="Arial"/>
      <w:b/>
      <w:sz w:val="18"/>
      <w:lang w:eastAsia="en-US"/>
    </w:rPr>
  </w:style>
  <w:style w:type="paragraph" w:styleId="Tittel">
    <w:name w:val="Title"/>
    <w:basedOn w:val="Normal"/>
    <w:qFormat/>
    <w:pPr>
      <w:tabs>
        <w:tab w:val="clear" w:pos="907"/>
        <w:tab w:val="left" w:pos="1466"/>
        <w:tab w:val="left" w:pos="1922"/>
        <w:tab w:val="left" w:pos="2376"/>
        <w:tab w:val="left" w:pos="4008"/>
        <w:tab w:val="left" w:pos="5118"/>
        <w:tab w:val="left" w:pos="6244"/>
        <w:tab w:val="left" w:pos="7368"/>
        <w:tab w:val="left" w:pos="8478"/>
      </w:tabs>
      <w:suppressAutoHyphens/>
      <w:ind w:left="567" w:hanging="495"/>
      <w:jc w:val="center"/>
    </w:pPr>
    <w:rPr>
      <w:rFonts w:ascii="Sans" w:hAnsi="Sans"/>
      <w:b/>
      <w:sz w:val="20"/>
      <w:lang w:val="en-US"/>
    </w:rPr>
  </w:style>
  <w:style w:type="paragraph" w:styleId="Rentekst">
    <w:name w:val="Plain Text"/>
    <w:basedOn w:val="Normal"/>
    <w:pPr>
      <w:tabs>
        <w:tab w:val="clear" w:pos="907"/>
      </w:tabs>
      <w:ind w:left="567" w:hanging="495"/>
    </w:pPr>
    <w:rPr>
      <w:rFonts w:ascii="Courier New" w:hAnsi="Courier New" w:cs="Courier New"/>
      <w:sz w:val="20"/>
    </w:rPr>
  </w:style>
  <w:style w:type="paragraph" w:styleId="Brdtekst2">
    <w:name w:val="Body Text 2"/>
    <w:basedOn w:val="Normal"/>
    <w:pPr>
      <w:jc w:val="center"/>
    </w:pPr>
    <w:rPr>
      <w:b/>
      <w:caps/>
      <w:noProof/>
      <w:sz w:val="28"/>
    </w:rPr>
  </w:style>
  <w:style w:type="paragraph" w:styleId="Sluttnotetekst">
    <w:name w:val="endnote text"/>
    <w:basedOn w:val="Normal"/>
    <w:semiHidden/>
    <w:pPr>
      <w:widowControl w:val="0"/>
      <w:tabs>
        <w:tab w:val="clear" w:pos="907"/>
      </w:tabs>
    </w:pPr>
    <w:rPr>
      <w:rFonts w:ascii="Courier" w:hAnsi="Courier"/>
      <w:snapToGrid w:val="0"/>
    </w:rPr>
  </w:style>
  <w:style w:type="paragraph" w:styleId="Blokktekst">
    <w:name w:val="Block Text"/>
    <w:basedOn w:val="Normal"/>
    <w:pPr>
      <w:ind w:left="993" w:right="72"/>
    </w:pPr>
  </w:style>
  <w:style w:type="paragraph" w:styleId="Brdtekst3">
    <w:name w:val="Body Text 3"/>
    <w:basedOn w:val="Normal"/>
    <w:rPr>
      <w:color w:val="FF0000"/>
    </w:rPr>
  </w:style>
  <w:style w:type="character" w:styleId="Merknadsreferanse">
    <w:name w:val="annotation reference"/>
    <w:semiHidden/>
    <w:rsid w:val="005B07D1"/>
    <w:rPr>
      <w:sz w:val="16"/>
      <w:szCs w:val="16"/>
    </w:rPr>
  </w:style>
  <w:style w:type="paragraph" w:styleId="Merknadstekst">
    <w:name w:val="annotation text"/>
    <w:basedOn w:val="Normal"/>
    <w:semiHidden/>
    <w:rsid w:val="005B07D1"/>
    <w:rPr>
      <w:sz w:val="20"/>
    </w:rPr>
  </w:style>
  <w:style w:type="paragraph" w:styleId="Kommentaremne">
    <w:name w:val="annotation subject"/>
    <w:basedOn w:val="Merknadstekst"/>
    <w:next w:val="Merknadstekst"/>
    <w:semiHidden/>
    <w:rsid w:val="005B07D1"/>
    <w:rPr>
      <w:b/>
      <w:bCs/>
    </w:rPr>
  </w:style>
  <w:style w:type="paragraph" w:styleId="Bobletekst">
    <w:name w:val="Balloon Text"/>
    <w:basedOn w:val="Normal"/>
    <w:semiHidden/>
    <w:rsid w:val="005B07D1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03725D"/>
    <w:pPr>
      <w:tabs>
        <w:tab w:val="left" w:pos="907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pptekstTegn">
    <w:name w:val="Topptekst Tegn"/>
    <w:link w:val="Topptekst"/>
    <w:locked/>
    <w:rsid w:val="00FA450E"/>
    <w:rPr>
      <w:sz w:val="24"/>
    </w:rPr>
  </w:style>
  <w:style w:type="paragraph" w:styleId="Listeavsnitt">
    <w:name w:val="List Paragraph"/>
    <w:basedOn w:val="Normal"/>
    <w:uiPriority w:val="34"/>
    <w:qFormat/>
    <w:rsid w:val="00214AA7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214AA7"/>
    <w:pPr>
      <w:keepLines/>
      <w:tabs>
        <w:tab w:val="clear" w:pos="907"/>
      </w:tabs>
      <w:spacing w:after="0" w:line="276" w:lineRule="auto"/>
      <w:outlineLvl w:val="9"/>
    </w:pPr>
    <w:rPr>
      <w:rFonts w:asciiTheme="majorHAnsi" w:eastAsiaTheme="majorEastAsia" w:hAnsiTheme="majorHAnsi" w:cstheme="majorBidi"/>
      <w:bCs/>
      <w:smallCaps w:val="0"/>
      <w:color w:val="365F91" w:themeColor="accent1" w:themeShade="BF"/>
      <w:kern w:val="0"/>
      <w:sz w:val="28"/>
      <w:szCs w:val="28"/>
    </w:rPr>
  </w:style>
  <w:style w:type="paragraph" w:styleId="Revisjon">
    <w:name w:val="Revision"/>
    <w:hidden/>
    <w:uiPriority w:val="99"/>
    <w:semiHidden/>
    <w:rsid w:val="0051353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nskaffelser.no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Arkiv\Prosjekt-Arkiv\Uo_arkiv\8_leveranser\03_kravspesifikasjoner\Bilags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a2d0e6-a9e0-432b-b204-a3c5015370b3">
      <UserInfo>
        <DisplayName/>
        <AccountId xsi:nil="true"/>
        <AccountType/>
      </UserInfo>
    </SharedWithUsers>
    <Hvaslagsinnholderdette_x003f_ xmlns="8d80b981-91ed-4507-9445-bf5e40eeec83">
      <Value>Eiermøtet</Value>
    </Hvaslagsinnholderdette_x003f_>
    <TaxCatchAll xmlns="70a2d0e6-a9e0-432b-b204-a3c5015370b3" xsi:nil="true"/>
    <lcf76f155ced4ddcb4097134ff3c332f xmlns="8d80b981-91ed-4507-9445-bf5e40eeec8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678885AFDB740A72B864BE4AFF854" ma:contentTypeVersion="25" ma:contentTypeDescription="Create a new document." ma:contentTypeScope="" ma:versionID="aa056651ce275a1de96b1e44c28fc497">
  <xsd:schema xmlns:xsd="http://www.w3.org/2001/XMLSchema" xmlns:xs="http://www.w3.org/2001/XMLSchema" xmlns:p="http://schemas.microsoft.com/office/2006/metadata/properties" xmlns:ns1="http://schemas.microsoft.com/sharepoint/v3" xmlns:ns2="8d80b981-91ed-4507-9445-bf5e40eeec83" xmlns:ns3="70a2d0e6-a9e0-432b-b204-a3c5015370b3" targetNamespace="http://schemas.microsoft.com/office/2006/metadata/properties" ma:root="true" ma:fieldsID="ebc6209611e2fb2285f04f5ffff83c8c" ns1:_="" ns2:_="" ns3:_="">
    <xsd:import namespace="http://schemas.microsoft.com/sharepoint/v3"/>
    <xsd:import namespace="8d80b981-91ed-4507-9445-bf5e40eeec83"/>
    <xsd:import namespace="70a2d0e6-a9e0-432b-b204-a3c5015370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LengthInSeconds" minOccurs="0"/>
                <xsd:element ref="ns2:Hvaslagsinnholderdette_x003f_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0b981-91ed-4507-9445-bf5e40eeec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Hvaslagsinnholderdette_x003f_" ma:index="21" nillable="true" ma:displayName="Hva slags innhold er dette?" ma:default="Eiermøtet" ma:description="Eiermøtet&#10;Oversikt over LVT&#10;Workshop&#10;Gevinstberegning&#10;" ma:format="Dropdown" ma:internalName="Hvaslagsinnholderdette_x003f_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iermøtet"/>
                    <xsd:enumeration value="Oversikt over LVT"/>
                    <xsd:enumeration value="Workshop"/>
                    <xsd:enumeration value="Gevinstberegninger"/>
                    <xsd:enumeration value="Måleparametere"/>
                    <xsd:enumeration value="Annet"/>
                  </xsd:restriction>
                </xsd:simpleType>
              </xsd:element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228493a-ba9a-494e-af97-f05f01d29c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2d0e6-a9e0-432b-b204-a3c5015370b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dc9265b-9ad1-4f07-851a-52f26b1ea6cf}" ma:internalName="TaxCatchAll" ma:showField="CatchAllData" ma:web="70a2d0e6-a9e0-432b-b204-a3c5015370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1D414E-06AE-4198-89E6-06CFF43B97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841224-BA63-4B30-8A26-B5E1CD063177}">
  <ds:schemaRefs>
    <ds:schemaRef ds:uri="http://schemas.microsoft.com/office/2006/metadata/properties"/>
    <ds:schemaRef ds:uri="http://schemas.microsoft.com/office/infopath/2007/PartnerControls"/>
    <ds:schemaRef ds:uri="70a2d0e6-a9e0-432b-b204-a3c5015370b3"/>
    <ds:schemaRef ds:uri="8d80b981-91ed-4507-9445-bf5e40eeec8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446E27F-6629-4901-821F-D88EBC7870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A3B9EE-440B-45DA-B189-8B31F252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80b981-91ed-4507-9445-bf5e40eeec83"/>
    <ds:schemaRef ds:uri="70a2d0e6-a9e0-432b-b204-a3c501537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3491420-1ae2-4120-89e6-e6f668f067e2}" enabled="1" method="Standar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Bilagsmal</Template>
  <TotalTime>1</TotalTime>
  <Pages>3</Pages>
  <Words>554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Kravspesifikasjon</vt:lpstr>
    </vt:vector>
  </TitlesOfParts>
  <Company>Rikstrygdeverket</Company>
  <LinksUpToDate>false</LinksUpToDate>
  <CharactersWithSpaces>3485</CharactersWithSpaces>
  <SharedDoc>false</SharedDoc>
  <HLinks>
    <vt:vector size="30" baseType="variant"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_Toc269453226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_Toc269453225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_Toc269453224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_Toc269453223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_Toc269453222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Kravspesifikasjon</dc:title>
  <dc:creator>Ingvild Lundin</dc:creator>
  <cp:lastModifiedBy>Løver, Mathea Celine Elisenberg</cp:lastModifiedBy>
  <cp:revision>3</cp:revision>
  <cp:lastPrinted>2017-03-15T10:44:00Z</cp:lastPrinted>
  <dcterms:created xsi:type="dcterms:W3CDTF">2026-01-26T13:38:00Z</dcterms:created>
  <dcterms:modified xsi:type="dcterms:W3CDTF">2026-05-06T12:45:00Z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0x010100ECF678885AFDB740A72B864BE4AFF854</vt:lpwstr>
  </property>
  <property fmtid="{D5CDD505-2E9C-101B-9397-08002B2CF9AE}" pid="3" name="MSIP_Label_d3491420-1ae2-4120-89e6-e6f668f067e2_Enabled">
    <vt:lpwstr>True</vt:lpwstr>
  </property>
  <property fmtid="{D5CDD505-2E9C-101B-9397-08002B2CF9AE}" pid="4" name="MSIP_Label_d3491420-1ae2-4120-89e6-e6f668f067e2_SiteId">
    <vt:lpwstr>62366534-1ec3-4962-8869-9b5535279d0b</vt:lpwstr>
  </property>
  <property fmtid="{D5CDD505-2E9C-101B-9397-08002B2CF9AE}" pid="5" name="MSIP_Label_d3491420-1ae2-4120-89e6-e6f668f067e2_Owner">
    <vt:lpwstr>Leena.Puheloinen@nav.no</vt:lpwstr>
  </property>
  <property fmtid="{D5CDD505-2E9C-101B-9397-08002B2CF9AE}" pid="6" name="MSIP_Label_d3491420-1ae2-4120-89e6-e6f668f067e2_SetDate">
    <vt:lpwstr>2019-10-08T11:11:19.2342077Z</vt:lpwstr>
  </property>
  <property fmtid="{D5CDD505-2E9C-101B-9397-08002B2CF9AE}" pid="7" name="MSIP_Label_d3491420-1ae2-4120-89e6-e6f668f067e2_Name">
    <vt:lpwstr>NAV Internt</vt:lpwstr>
  </property>
  <property fmtid="{D5CDD505-2E9C-101B-9397-08002B2CF9AE}" pid="8" name="MSIP_Label_d3491420-1ae2-4120-89e6-e6f668f067e2_Application">
    <vt:lpwstr>Microsoft Azure Information Protection</vt:lpwstr>
  </property>
  <property fmtid="{D5CDD505-2E9C-101B-9397-08002B2CF9AE}" pid="9" name="MSIP_Label_d3491420-1ae2-4120-89e6-e6f668f067e2_ActionId">
    <vt:lpwstr>de58b2a9-85cb-4b6e-9c0f-30a6674114a2</vt:lpwstr>
  </property>
  <property fmtid="{D5CDD505-2E9C-101B-9397-08002B2CF9AE}" pid="10" name="MSIP_Label_d3491420-1ae2-4120-89e6-e6f668f067e2_Extended_MSFT_Method">
    <vt:lpwstr>Automatic</vt:lpwstr>
  </property>
  <property fmtid="{D5CDD505-2E9C-101B-9397-08002B2CF9AE}" pid="11" name="Sensitivity">
    <vt:lpwstr>NAV Internt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MediaServiceImageTags">
    <vt:lpwstr/>
  </property>
</Properties>
</file>