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C991A" w14:textId="77777777" w:rsidR="00E32CFF" w:rsidRDefault="00E32CFF" w:rsidP="00E32CFF">
      <w:pPr>
        <w:pStyle w:val="Tittel"/>
        <w:rPr>
          <w:sz w:val="56"/>
          <w:szCs w:val="56"/>
        </w:rPr>
      </w:pPr>
      <w:bookmarkStart w:id="0" w:name="_Hlk213849420"/>
    </w:p>
    <w:p w14:paraId="204A4AD8" w14:textId="42D48D7F" w:rsidR="00E32CFF" w:rsidRDefault="00EB5779" w:rsidP="00E32CFF">
      <w:r w:rsidRPr="007E009F">
        <w:rPr>
          <w:noProof/>
        </w:rPr>
        <w:drawing>
          <wp:anchor distT="0" distB="0" distL="114300" distR="114300" simplePos="0" relativeHeight="251658240" behindDoc="1" locked="0" layoutInCell="1" allowOverlap="1" wp14:anchorId="6056D434" wp14:editId="5B2981F4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924873" cy="1162050"/>
            <wp:effectExtent l="0" t="0" r="9525" b="0"/>
            <wp:wrapNone/>
            <wp:docPr id="77263411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873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26167C" w14:textId="29ABE748" w:rsidR="00E32CFF" w:rsidRDefault="00E32CFF" w:rsidP="00E32CFF"/>
    <w:p w14:paraId="193980F8" w14:textId="367D2A6A" w:rsidR="00E32CFF" w:rsidRDefault="00E32CFF" w:rsidP="00E32CFF"/>
    <w:p w14:paraId="4E156F7A" w14:textId="77777777" w:rsidR="00E32CFF" w:rsidRDefault="00E32CFF" w:rsidP="00E32CFF"/>
    <w:p w14:paraId="27627CCE" w14:textId="77777777" w:rsidR="00E32CFF" w:rsidRDefault="00E32CFF" w:rsidP="00E32CFF"/>
    <w:p w14:paraId="085AAA61" w14:textId="77777777" w:rsidR="00E32CFF" w:rsidRPr="00E32CFF" w:rsidRDefault="00E32CFF" w:rsidP="00E32CFF"/>
    <w:p w14:paraId="1946FFEA" w14:textId="77777777" w:rsidR="00E32CFF" w:rsidRPr="004F2708" w:rsidRDefault="00372966" w:rsidP="004F2708">
      <w:pPr>
        <w:spacing w:after="0"/>
        <w:jc w:val="center"/>
        <w:rPr>
          <w:rFonts w:ascii="Biryani Black" w:hAnsi="Biryani Black" w:cs="Biryani Black"/>
          <w:color w:val="4D4B54" w:themeColor="accent4"/>
          <w:sz w:val="80"/>
          <w:szCs w:val="80"/>
        </w:rPr>
      </w:pPr>
      <w:r w:rsidRPr="004F2708">
        <w:rPr>
          <w:rFonts w:ascii="Biryani Black" w:hAnsi="Biryani Black" w:cs="Biryani Black"/>
          <w:color w:val="4D4B54" w:themeColor="accent4"/>
          <w:sz w:val="80"/>
          <w:szCs w:val="80"/>
        </w:rPr>
        <w:t>Varekjøp</w:t>
      </w:r>
    </w:p>
    <w:p w14:paraId="53D48215" w14:textId="57303C28" w:rsidR="00E32CFF" w:rsidRPr="00FC6BA3" w:rsidRDefault="00372966" w:rsidP="00E32CFF">
      <w:pPr>
        <w:jc w:val="center"/>
        <w:rPr>
          <w:sz w:val="18"/>
          <w:szCs w:val="18"/>
        </w:rPr>
      </w:pPr>
      <w:bookmarkStart w:id="1" w:name="_Hlk213849431"/>
      <w:bookmarkEnd w:id="0"/>
      <w:r w:rsidRPr="004F2708">
        <w:rPr>
          <w:sz w:val="40"/>
          <w:szCs w:val="40"/>
        </w:rPr>
        <w:t xml:space="preserve">Avtale om kjøp av </w:t>
      </w:r>
      <w:r w:rsidR="004F2708">
        <w:rPr>
          <w:sz w:val="40"/>
          <w:szCs w:val="40"/>
        </w:rPr>
        <w:br/>
      </w:r>
      <w:r w:rsidR="003F2A0B">
        <w:rPr>
          <w:sz w:val="40"/>
          <w:szCs w:val="40"/>
        </w:rPr>
        <w:t>o</w:t>
      </w:r>
      <w:r w:rsidRPr="00372966">
        <w:rPr>
          <w:sz w:val="40"/>
          <w:szCs w:val="40"/>
        </w:rPr>
        <w:t>ppdrettsnøter til Austevoll/Matre</w:t>
      </w:r>
    </w:p>
    <w:bookmarkEnd w:id="1"/>
    <w:p w14:paraId="1A8F43D0" w14:textId="77777777" w:rsidR="00E32CFF" w:rsidRDefault="00E32CFF" w:rsidP="00E32CFF"/>
    <w:p w14:paraId="0529306C" w14:textId="77777777" w:rsidR="00E32CFF" w:rsidRDefault="00E32CFF" w:rsidP="00E32CFF"/>
    <w:p w14:paraId="18335902" w14:textId="77777777" w:rsidR="0090708A" w:rsidRDefault="00372966">
      <w:pPr>
        <w:jc w:val="left"/>
        <w:rPr>
          <w:rFonts w:ascii="Open Sans ExtraBold" w:eastAsiaTheme="majorEastAsia" w:hAnsi="Open Sans ExtraBold" w:cstheme="majorBidi"/>
          <w:color w:val="4D4B54" w:themeColor="accent4"/>
          <w:lang w:eastAsia="nb-NO"/>
        </w:rPr>
      </w:pPr>
      <w:r>
        <w:br w:type="page"/>
      </w:r>
    </w:p>
    <w:p w14:paraId="04EA56EE" w14:textId="21A263DF" w:rsidR="009E441E" w:rsidRPr="009E441E" w:rsidRDefault="00372966" w:rsidP="009E441E">
      <w:pPr>
        <w:pStyle w:val="Overskrift2"/>
        <w:spacing w:before="0" w:after="80"/>
        <w:ind w:left="576" w:hanging="576"/>
        <w:rPr>
          <w:color w:val="D74E4E" w:themeColor="text2"/>
          <w:sz w:val="20"/>
          <w:szCs w:val="20"/>
        </w:rPr>
      </w:pPr>
      <w:r w:rsidRPr="00FC6BA3">
        <w:rPr>
          <w:sz w:val="20"/>
          <w:szCs w:val="20"/>
        </w:rPr>
        <w:lastRenderedPageBreak/>
        <w:t>Avtale om kjøp av</w:t>
      </w:r>
      <w:r>
        <w:rPr>
          <w:sz w:val="20"/>
          <w:szCs w:val="20"/>
        </w:rPr>
        <w:t xml:space="preserve"> oppdrettsnøter til Austevoll/Matre</w:t>
      </w: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3624"/>
        <w:gridCol w:w="906"/>
        <w:gridCol w:w="907"/>
        <w:gridCol w:w="3625"/>
      </w:tblGrid>
      <w:tr w:rsidR="00294335" w14:paraId="30D85A30" w14:textId="77777777" w:rsidTr="00523B99">
        <w:tc>
          <w:tcPr>
            <w:tcW w:w="9060" w:type="dxa"/>
            <w:gridSpan w:val="4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2D159A97" w14:textId="77777777" w:rsidR="009E441E" w:rsidRPr="001867C5" w:rsidRDefault="00372966" w:rsidP="002045BC">
            <w:pPr>
              <w:pStyle w:val="Overskrift4"/>
              <w:ind w:left="864" w:hanging="864"/>
            </w:pPr>
            <w:r w:rsidRPr="0090708A">
              <w:t>Kunde</w:t>
            </w:r>
            <w:r w:rsidR="0090708A" w:rsidRPr="0090708A">
              <w:t>n</w:t>
            </w:r>
            <w:r w:rsidRPr="003C032D">
              <w:rPr>
                <w:color w:val="D74E4E" w:themeColor="accent1"/>
              </w:rPr>
              <w:t xml:space="preserve"> </w:t>
            </w:r>
          </w:p>
        </w:tc>
      </w:tr>
      <w:tr w:rsidR="00294335" w14:paraId="1F670925" w14:textId="77777777" w:rsidTr="00523B99">
        <w:tc>
          <w:tcPr>
            <w:tcW w:w="5436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7708BA47" w14:textId="77777777" w:rsidR="009E441E" w:rsidRPr="001867C5" w:rsidRDefault="00372966" w:rsidP="00523B99">
            <w:pPr>
              <w:spacing w:after="120"/>
            </w:pPr>
            <w:r w:rsidRPr="001867C5">
              <w:t>Navn</w:t>
            </w:r>
            <w:r>
              <w:t xml:space="preserve">: 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4DF23A4" w14:textId="77777777" w:rsidR="009E441E" w:rsidRPr="00D8380A" w:rsidRDefault="00372966" w:rsidP="00523B99">
            <w:pPr>
              <w:spacing w:after="120"/>
            </w:pPr>
            <w:r w:rsidRPr="00D8380A">
              <w:t>Organisasjonsnummer</w:t>
            </w:r>
            <w:r>
              <w:t>:</w:t>
            </w:r>
          </w:p>
        </w:tc>
      </w:tr>
      <w:tr w:rsidR="00294335" w14:paraId="5F537FE2" w14:textId="77777777" w:rsidTr="00523B99">
        <w:tc>
          <w:tcPr>
            <w:tcW w:w="5436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ED69D9E" w14:textId="77777777" w:rsidR="009E441E" w:rsidRPr="00D8380A" w:rsidRDefault="009E441E" w:rsidP="00523B99">
            <w:pPr>
              <w:spacing w:after="120"/>
            </w:pP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A6993B0" w14:textId="77777777" w:rsidR="009E441E" w:rsidRPr="00D8380A" w:rsidRDefault="009E441E" w:rsidP="00523B99">
            <w:pPr>
              <w:spacing w:after="120"/>
            </w:pPr>
          </w:p>
        </w:tc>
      </w:tr>
      <w:tr w:rsidR="00294335" w14:paraId="5FD94F2C" w14:textId="77777777" w:rsidTr="00523B99">
        <w:tc>
          <w:tcPr>
            <w:tcW w:w="362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15DDCBE" w14:textId="77777777" w:rsidR="009E441E" w:rsidRPr="00D8380A" w:rsidRDefault="00372966" w:rsidP="00523B99">
            <w:pPr>
              <w:spacing w:after="120"/>
            </w:pPr>
            <w:r w:rsidRPr="00D8380A">
              <w:t>Adresse</w:t>
            </w:r>
            <w:r>
              <w:t>:</w:t>
            </w: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8EA1E1F" w14:textId="77777777" w:rsidR="009E441E" w:rsidRPr="00D8380A" w:rsidRDefault="00372966" w:rsidP="00523B99">
            <w:pPr>
              <w:spacing w:after="120"/>
            </w:pPr>
            <w:r w:rsidRPr="00D8380A">
              <w:t>Postnummer</w:t>
            </w:r>
            <w:r>
              <w:t>:</w:t>
            </w: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38924E79" w14:textId="77777777" w:rsidR="009E441E" w:rsidRPr="00D8380A" w:rsidRDefault="00372966" w:rsidP="00523B99">
            <w:pPr>
              <w:spacing w:after="120"/>
            </w:pPr>
            <w:r w:rsidRPr="00D8380A">
              <w:t>Poststed</w:t>
            </w:r>
            <w:r>
              <w:t>:</w:t>
            </w:r>
          </w:p>
        </w:tc>
      </w:tr>
      <w:tr w:rsidR="00294335" w14:paraId="282BB868" w14:textId="77777777" w:rsidTr="00523B99">
        <w:tc>
          <w:tcPr>
            <w:tcW w:w="362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EBF354F" w14:textId="77777777" w:rsidR="009E441E" w:rsidRPr="00D8380A" w:rsidRDefault="009E441E" w:rsidP="00523B99">
            <w:pPr>
              <w:spacing w:after="120"/>
            </w:pP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86CE7DF" w14:textId="77777777" w:rsidR="009E441E" w:rsidRPr="00D8380A" w:rsidRDefault="009E441E" w:rsidP="00523B99">
            <w:pPr>
              <w:spacing w:after="120"/>
            </w:pPr>
          </w:p>
        </w:tc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5083D7E" w14:textId="77777777" w:rsidR="009E441E" w:rsidRPr="00D8380A" w:rsidRDefault="009E441E" w:rsidP="00523B99">
            <w:pPr>
              <w:spacing w:after="120"/>
            </w:pPr>
          </w:p>
        </w:tc>
      </w:tr>
      <w:tr w:rsidR="00294335" w14:paraId="43EDE9A7" w14:textId="77777777" w:rsidTr="00523B99">
        <w:tc>
          <w:tcPr>
            <w:tcW w:w="9060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304E3903" w14:textId="77777777" w:rsidR="009E441E" w:rsidRPr="00D8380A" w:rsidRDefault="00372966" w:rsidP="00523B99">
            <w:pPr>
              <w:spacing w:after="120"/>
            </w:pPr>
            <w:r w:rsidRPr="0090708A">
              <w:t xml:space="preserve">Kundens </w:t>
            </w:r>
            <w:r w:rsidR="00B60C81" w:rsidRPr="0090708A">
              <w:t>kontaktperson</w:t>
            </w:r>
            <w:r w:rsidR="00B60C81">
              <w:t>:</w:t>
            </w:r>
          </w:p>
        </w:tc>
      </w:tr>
      <w:tr w:rsidR="00294335" w14:paraId="6894C22A" w14:textId="77777777" w:rsidTr="00523B99">
        <w:tc>
          <w:tcPr>
            <w:tcW w:w="9060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9298309" w14:textId="77777777" w:rsidR="009E441E" w:rsidRPr="00D8380A" w:rsidRDefault="009E441E" w:rsidP="00523B99">
            <w:pPr>
              <w:spacing w:after="120"/>
            </w:pPr>
          </w:p>
        </w:tc>
      </w:tr>
      <w:tr w:rsidR="00294335" w14:paraId="2675D8A8" w14:textId="77777777" w:rsidTr="00523B99">
        <w:tc>
          <w:tcPr>
            <w:tcW w:w="452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DE9B38E" w14:textId="77777777" w:rsidR="009E441E" w:rsidRPr="00D8380A" w:rsidRDefault="00372966" w:rsidP="00523B99">
            <w:pPr>
              <w:spacing w:after="120"/>
            </w:pPr>
            <w:r w:rsidRPr="00D8380A">
              <w:t>Kontaktpersonens e-postadresse</w:t>
            </w:r>
            <w:r>
              <w:t>:</w:t>
            </w:r>
          </w:p>
        </w:tc>
        <w:tc>
          <w:tcPr>
            <w:tcW w:w="4531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799A1072" w14:textId="77777777" w:rsidR="009E441E" w:rsidRPr="00D8380A" w:rsidRDefault="00372966" w:rsidP="00523B99">
            <w:pPr>
              <w:spacing w:after="120"/>
            </w:pPr>
            <w:r w:rsidRPr="00D8380A">
              <w:t>Kontaktpersonens telefonnummer</w:t>
            </w:r>
            <w:r>
              <w:t>:</w:t>
            </w:r>
          </w:p>
        </w:tc>
      </w:tr>
      <w:tr w:rsidR="00294335" w14:paraId="7D12C863" w14:textId="77777777" w:rsidTr="00523B99">
        <w:tc>
          <w:tcPr>
            <w:tcW w:w="452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2056699" w14:textId="77777777" w:rsidR="009E441E" w:rsidRPr="00D8380A" w:rsidRDefault="009E441E" w:rsidP="00523B99">
            <w:pPr>
              <w:spacing w:after="120"/>
            </w:pPr>
          </w:p>
        </w:tc>
        <w:tc>
          <w:tcPr>
            <w:tcW w:w="4531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43DAC95" w14:textId="77777777" w:rsidR="009E441E" w:rsidRPr="00D8380A" w:rsidRDefault="009E441E" w:rsidP="00523B99">
            <w:pPr>
              <w:spacing w:after="120"/>
            </w:pPr>
          </w:p>
        </w:tc>
      </w:tr>
      <w:tr w:rsidR="00294335" w14:paraId="5CAEE825" w14:textId="77777777" w:rsidTr="00523B99">
        <w:tc>
          <w:tcPr>
            <w:tcW w:w="9062" w:type="dxa"/>
            <w:gridSpan w:val="4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549E6C55" w14:textId="77777777" w:rsidR="00523B99" w:rsidRPr="00D8380A" w:rsidRDefault="00372966" w:rsidP="002045BC">
            <w:pPr>
              <w:pStyle w:val="Overskrift4"/>
              <w:ind w:left="864" w:hanging="864"/>
            </w:pPr>
            <w:r w:rsidRPr="00D8380A">
              <w:t>Leverandør</w:t>
            </w:r>
            <w:r w:rsidR="0090708A">
              <w:t>en</w:t>
            </w:r>
          </w:p>
        </w:tc>
      </w:tr>
      <w:tr w:rsidR="00294335" w14:paraId="3720B330" w14:textId="77777777" w:rsidTr="00523B99">
        <w:tc>
          <w:tcPr>
            <w:tcW w:w="5437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3D0CC987" w14:textId="77777777" w:rsidR="00523B99" w:rsidRPr="00D8380A" w:rsidRDefault="00372966" w:rsidP="00523B99">
            <w:pPr>
              <w:spacing w:after="120"/>
            </w:pPr>
            <w:r w:rsidRPr="00D8380A">
              <w:t>Navn</w:t>
            </w:r>
            <w:r>
              <w:t>:</w:t>
            </w: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E9C2413" w14:textId="77777777" w:rsidR="00523B99" w:rsidRPr="00D8380A" w:rsidRDefault="00372966" w:rsidP="00523B99">
            <w:pPr>
              <w:spacing w:after="120"/>
            </w:pPr>
            <w:r w:rsidRPr="00D8380A">
              <w:t>Organisasjonsnummer</w:t>
            </w:r>
            <w:r>
              <w:t>:</w:t>
            </w:r>
          </w:p>
        </w:tc>
      </w:tr>
      <w:tr w:rsidR="00294335" w14:paraId="5EE1C863" w14:textId="77777777" w:rsidTr="00523B99">
        <w:tc>
          <w:tcPr>
            <w:tcW w:w="5437" w:type="dxa"/>
            <w:gridSpan w:val="3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86FA72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142E897" w14:textId="77777777" w:rsidR="00523B99" w:rsidRPr="00D8380A" w:rsidRDefault="00523B99" w:rsidP="00523B99">
            <w:pPr>
              <w:spacing w:after="120"/>
            </w:pPr>
          </w:p>
        </w:tc>
      </w:tr>
      <w:tr w:rsidR="00294335" w14:paraId="42F9D010" w14:textId="77777777" w:rsidTr="00523B99"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16D16E83" w14:textId="77777777" w:rsidR="00523B99" w:rsidRPr="00D8380A" w:rsidRDefault="00372966" w:rsidP="00523B99">
            <w:pPr>
              <w:spacing w:after="120"/>
            </w:pPr>
            <w:r w:rsidRPr="00D8380A">
              <w:t>Adresse</w:t>
            </w:r>
            <w:r>
              <w:t>:</w:t>
            </w: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7B894452" w14:textId="77777777" w:rsidR="00523B99" w:rsidRPr="00D8380A" w:rsidRDefault="00372966" w:rsidP="00523B99">
            <w:pPr>
              <w:spacing w:after="120"/>
            </w:pPr>
            <w:r w:rsidRPr="00D8380A">
              <w:t>Postnummer</w:t>
            </w:r>
            <w:r>
              <w:t>:</w:t>
            </w: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5C0EE87C" w14:textId="77777777" w:rsidR="00523B99" w:rsidRPr="00D8380A" w:rsidRDefault="00372966" w:rsidP="00523B99">
            <w:pPr>
              <w:spacing w:after="120"/>
            </w:pPr>
            <w:r w:rsidRPr="00D8380A">
              <w:t>Poststed</w:t>
            </w:r>
            <w:r>
              <w:t>:</w:t>
            </w:r>
          </w:p>
        </w:tc>
      </w:tr>
      <w:tr w:rsidR="00294335" w14:paraId="0FC29F02" w14:textId="77777777" w:rsidTr="00523B99">
        <w:tc>
          <w:tcPr>
            <w:tcW w:w="36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AFC8B0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181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2B75D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362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1316A29" w14:textId="77777777" w:rsidR="00523B99" w:rsidRPr="00D8380A" w:rsidRDefault="00523B99" w:rsidP="00523B99">
            <w:pPr>
              <w:spacing w:after="120"/>
            </w:pPr>
          </w:p>
        </w:tc>
      </w:tr>
      <w:tr w:rsidR="00294335" w14:paraId="0DFC682F" w14:textId="77777777" w:rsidTr="00523B99">
        <w:tc>
          <w:tcPr>
            <w:tcW w:w="9062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385AC9CC" w14:textId="77777777" w:rsidR="00523B99" w:rsidRPr="00D8380A" w:rsidRDefault="00372966" w:rsidP="00523B99">
            <w:pPr>
              <w:spacing w:after="120"/>
            </w:pPr>
            <w:bookmarkStart w:id="2" w:name="_Hlk62214461"/>
            <w:r w:rsidRPr="00D8380A">
              <w:t>Leverandørens kontaktperson</w:t>
            </w:r>
            <w:r>
              <w:t>:</w:t>
            </w:r>
          </w:p>
        </w:tc>
      </w:tr>
      <w:tr w:rsidR="00294335" w14:paraId="4E8B3D75" w14:textId="77777777" w:rsidTr="00523B99">
        <w:tc>
          <w:tcPr>
            <w:tcW w:w="9062" w:type="dxa"/>
            <w:gridSpan w:val="4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7359B15" w14:textId="77777777" w:rsidR="00523B99" w:rsidRPr="00D8380A" w:rsidRDefault="00523B99" w:rsidP="00523B99">
            <w:pPr>
              <w:spacing w:after="120"/>
            </w:pPr>
          </w:p>
        </w:tc>
      </w:tr>
      <w:bookmarkEnd w:id="2"/>
      <w:tr w:rsidR="00294335" w14:paraId="147065EB" w14:textId="77777777" w:rsidTr="00523B99">
        <w:tc>
          <w:tcPr>
            <w:tcW w:w="453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4EC1A09F" w14:textId="77777777" w:rsidR="00523B99" w:rsidRPr="00D8380A" w:rsidRDefault="00372966" w:rsidP="00523B99">
            <w:pPr>
              <w:spacing w:after="120"/>
            </w:pPr>
            <w:r w:rsidRPr="00D8380A">
              <w:t>Kontaktpersonens e-postadresse</w:t>
            </w:r>
            <w:r>
              <w:t>:</w:t>
            </w:r>
          </w:p>
        </w:tc>
        <w:tc>
          <w:tcPr>
            <w:tcW w:w="4532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753BDBE9" w14:textId="77777777" w:rsidR="00523B99" w:rsidRPr="00D8380A" w:rsidRDefault="00372966" w:rsidP="00523B99">
            <w:pPr>
              <w:spacing w:after="120"/>
            </w:pPr>
            <w:r w:rsidRPr="00D8380A">
              <w:t>Kontaktpersonens telefonnummer</w:t>
            </w:r>
            <w:r>
              <w:t>:</w:t>
            </w:r>
          </w:p>
        </w:tc>
      </w:tr>
      <w:tr w:rsidR="00294335" w14:paraId="366738CB" w14:textId="77777777" w:rsidTr="00523B99">
        <w:tc>
          <w:tcPr>
            <w:tcW w:w="453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702ADFB" w14:textId="77777777" w:rsidR="00523B99" w:rsidRPr="00D8380A" w:rsidRDefault="00523B99" w:rsidP="00523B99">
            <w:pPr>
              <w:spacing w:after="120"/>
            </w:pPr>
          </w:p>
        </w:tc>
        <w:tc>
          <w:tcPr>
            <w:tcW w:w="4532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D94634" w14:textId="77777777" w:rsidR="00523B99" w:rsidRPr="00D8380A" w:rsidRDefault="00523B99" w:rsidP="00523B99">
            <w:pPr>
              <w:spacing w:after="120"/>
            </w:pPr>
          </w:p>
        </w:tc>
      </w:tr>
    </w:tbl>
    <w:p w14:paraId="30FA9FFC" w14:textId="77777777" w:rsidR="00523B99" w:rsidRDefault="00523B99" w:rsidP="00DF22C7">
      <w:pPr>
        <w:jc w:val="left"/>
      </w:pPr>
    </w:p>
    <w:p w14:paraId="19D85107" w14:textId="77777777" w:rsidR="00523B99" w:rsidRDefault="00372966" w:rsidP="00DF22C7">
      <w:pPr>
        <w:jc w:val="left"/>
      </w:pPr>
      <w:r w:rsidRPr="0090708A">
        <w:t>Mellom Kunde</w:t>
      </w:r>
      <w:r w:rsidR="0090708A" w:rsidRPr="0090708A">
        <w:t>n</w:t>
      </w:r>
      <w:r w:rsidRPr="0090708A">
        <w:t xml:space="preserve"> og Leverandør</w:t>
      </w:r>
      <w:r w:rsidR="0090708A" w:rsidRPr="0090708A">
        <w:t>en</w:t>
      </w:r>
      <w:r w:rsidRPr="0090708A">
        <w:t xml:space="preserve"> </w:t>
      </w:r>
      <w:r w:rsidRPr="00523B99">
        <w:t>er det inngått avtale om varekjøp som spesifisert nedenfor:</w:t>
      </w: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16"/>
        <w:gridCol w:w="8647"/>
      </w:tblGrid>
      <w:tr w:rsidR="00294335" w14:paraId="6A5B8604" w14:textId="77777777" w:rsidTr="00523B99">
        <w:tc>
          <w:tcPr>
            <w:tcW w:w="9060" w:type="dxa"/>
            <w:gridSpan w:val="2"/>
            <w:tcBorders>
              <w:top w:val="nil"/>
              <w:left w:val="nil"/>
              <w:bottom w:val="single" w:sz="4" w:space="0" w:color="BFBFBF"/>
              <w:right w:val="nil"/>
            </w:tcBorders>
          </w:tcPr>
          <w:p w14:paraId="1AA94227" w14:textId="77777777" w:rsidR="00523B99" w:rsidRPr="00D8380A" w:rsidRDefault="00372966" w:rsidP="002045BC">
            <w:pPr>
              <w:pStyle w:val="Overskrift4"/>
              <w:ind w:left="864" w:hanging="864"/>
            </w:pPr>
            <w:r w:rsidRPr="00D8380A">
              <w:t>Avtalens omfang</w:t>
            </w:r>
          </w:p>
        </w:tc>
      </w:tr>
      <w:tr w:rsidR="00294335" w14:paraId="7FD65DE0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54313BF7" w14:textId="77777777" w:rsidR="00523B99" w:rsidRPr="00D8380A" w:rsidRDefault="00372966" w:rsidP="00B53D28">
            <w:pPr>
              <w:spacing w:after="120"/>
            </w:pPr>
            <w:r w:rsidRPr="00D8380A">
              <w:t>Avtaletype</w:t>
            </w:r>
            <w:r w:rsidR="0090708A">
              <w:t>:</w:t>
            </w:r>
            <w:r w:rsidRPr="00D8380A">
              <w:t xml:space="preserve"> </w:t>
            </w:r>
          </w:p>
        </w:tc>
      </w:tr>
      <w:tr w:rsidR="00294335" w14:paraId="2F64092A" w14:textId="77777777" w:rsidTr="00523B99">
        <w:sdt>
          <w:sdtPr>
            <w:id w:val="18165305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13" w:type="dxa"/>
                <w:tcBorders>
                  <w:top w:val="single" w:sz="4" w:space="0" w:color="BFBFBF"/>
                  <w:left w:val="single" w:sz="4" w:space="0" w:color="BFBFBF"/>
                  <w:bottom w:val="single" w:sz="4" w:space="0" w:color="BFBFBF"/>
                  <w:right w:val="single" w:sz="4" w:space="0" w:color="BFBFBF"/>
                </w:tcBorders>
              </w:tcPr>
              <w:p w14:paraId="5DDC50D6" w14:textId="77777777" w:rsidR="00523B99" w:rsidRPr="00D8380A" w:rsidRDefault="00372966" w:rsidP="00523B99">
                <w:pPr>
                  <w:spacing w:after="120"/>
                </w:pPr>
                <w:r>
                  <w:rPr>
                    <w:rFonts w:ascii="MS Gothic" w:eastAsia="MS Gothic" w:hAnsi="MS Gothic" w:hint="eastAsia"/>
                  </w:rPr>
                  <w:t>☐</w:t>
                </w:r>
              </w:p>
            </w:tc>
          </w:sdtContent>
        </w:sdt>
        <w:tc>
          <w:tcPr>
            <w:tcW w:w="864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8160253" w14:textId="77777777" w:rsidR="00523B99" w:rsidRPr="00D8380A" w:rsidRDefault="00372966" w:rsidP="00523B99">
            <w:pPr>
              <w:spacing w:after="120"/>
            </w:pPr>
            <w:r w:rsidRPr="003C032D">
              <w:rPr>
                <w:color w:val="D74E4E" w:themeColor="accent1"/>
              </w:rPr>
              <w:t>[Kunde</w:t>
            </w:r>
            <w:r w:rsidR="0090708A">
              <w:rPr>
                <w:color w:val="D74E4E" w:themeColor="accent1"/>
              </w:rPr>
              <w:t>n</w:t>
            </w:r>
            <w:r w:rsidRPr="003C032D">
              <w:rPr>
                <w:color w:val="D74E4E" w:themeColor="accent1"/>
              </w:rPr>
              <w:t xml:space="preserve">s] </w:t>
            </w:r>
            <w:r>
              <w:t>alminnelige vilkår for kjøp av varer</w:t>
            </w:r>
          </w:p>
        </w:tc>
      </w:tr>
      <w:tr w:rsidR="00294335" w14:paraId="0BCABFC3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 w:themeFill="background1" w:themeFillShade="F2"/>
          </w:tcPr>
          <w:p w14:paraId="2BC05006" w14:textId="77777777" w:rsidR="00523B99" w:rsidRPr="00D8380A" w:rsidRDefault="00372966" w:rsidP="00B53D28">
            <w:pPr>
              <w:spacing w:after="120"/>
            </w:pPr>
            <w:r>
              <w:t>Kort b</w:t>
            </w:r>
            <w:r w:rsidRPr="00D8380A">
              <w:t xml:space="preserve">eskrivelse av </w:t>
            </w:r>
            <w:r>
              <w:t>varekjøp:</w:t>
            </w:r>
          </w:p>
        </w:tc>
      </w:tr>
      <w:tr w:rsidR="00294335" w14:paraId="681637B2" w14:textId="77777777" w:rsidTr="00523B99">
        <w:tc>
          <w:tcPr>
            <w:tcW w:w="906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2B5D8C" w14:textId="77777777" w:rsidR="00523B99" w:rsidRPr="003C032D" w:rsidRDefault="00372966" w:rsidP="00523B99">
            <w:pPr>
              <w:spacing w:after="120"/>
              <w:rPr>
                <w:color w:val="D74E4E" w:themeColor="accent1"/>
              </w:rPr>
            </w:pPr>
            <w:r w:rsidRPr="003C032D">
              <w:rPr>
                <w:color w:val="D74E4E" w:themeColor="accent1"/>
              </w:rPr>
              <w:t>[…]</w:t>
            </w:r>
          </w:p>
          <w:p w14:paraId="26B0CF87" w14:textId="77777777" w:rsidR="00523B99" w:rsidRPr="00D8380A" w:rsidRDefault="00372966" w:rsidP="00523B99">
            <w:pPr>
              <w:spacing w:after="120"/>
            </w:pPr>
            <w:r w:rsidRPr="0092363A">
              <w:t>For ytterligere informasjon om avtalens omfang, se vedlegg til dette avtaledokument.</w:t>
            </w:r>
          </w:p>
        </w:tc>
      </w:tr>
    </w:tbl>
    <w:p w14:paraId="376396B5" w14:textId="77777777" w:rsidR="00983210" w:rsidRDefault="00983210" w:rsidP="00DF22C7">
      <w:pPr>
        <w:jc w:val="left"/>
      </w:pPr>
    </w:p>
    <w:p w14:paraId="02997EF1" w14:textId="77777777" w:rsidR="00B53D28" w:rsidRDefault="00B53D28" w:rsidP="00DF22C7">
      <w:pPr>
        <w:jc w:val="left"/>
      </w:pPr>
    </w:p>
    <w:p w14:paraId="55A78737" w14:textId="77777777" w:rsidR="00983210" w:rsidRDefault="00372966" w:rsidP="00983210">
      <w:pPr>
        <w:pStyle w:val="Overskrift4"/>
        <w:spacing w:line="240" w:lineRule="auto"/>
        <w:ind w:left="864" w:hanging="864"/>
      </w:pPr>
      <w:r>
        <w:lastRenderedPageBreak/>
        <w:t>Signatur</w:t>
      </w:r>
    </w:p>
    <w:p w14:paraId="16FB3482" w14:textId="77777777" w:rsidR="00523B99" w:rsidRDefault="00372966" w:rsidP="00983210">
      <w:pPr>
        <w:jc w:val="left"/>
      </w:pPr>
      <w:r>
        <w:t>Avtalen signeres elektronisk.</w:t>
      </w:r>
    </w:p>
    <w:tbl>
      <w:tblPr>
        <w:tblStyle w:val="Rutenettabelllys"/>
        <w:tblW w:w="9073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567"/>
        <w:gridCol w:w="4253"/>
      </w:tblGrid>
      <w:tr w:rsidR="00294335" w14:paraId="7268F379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3E1A1C72" w14:textId="77777777" w:rsidR="00983210" w:rsidRPr="00D8380A" w:rsidRDefault="00372966" w:rsidP="00983210">
            <w:pPr>
              <w:spacing w:after="120"/>
            </w:pPr>
            <w:r w:rsidRPr="00D8380A">
              <w:t xml:space="preserve">Underskrift på </w:t>
            </w:r>
            <w:r w:rsidRPr="0090708A">
              <w:t>vegne av Kunde</w:t>
            </w:r>
            <w:r w:rsidR="0090708A" w:rsidRPr="0090708A">
              <w:t>n</w:t>
            </w:r>
            <w:r w:rsidRPr="0090708A">
              <w:t>: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0AC20441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5029E5FD" w14:textId="77777777" w:rsidR="00983210" w:rsidRPr="00D8380A" w:rsidRDefault="00372966" w:rsidP="00983210">
            <w:pPr>
              <w:spacing w:after="120"/>
            </w:pPr>
            <w:r w:rsidRPr="00D8380A">
              <w:t xml:space="preserve">Underskrift på vegne av </w:t>
            </w:r>
            <w:r>
              <w:t>L</w:t>
            </w:r>
            <w:r w:rsidRPr="00D8380A">
              <w:t>everandøren</w:t>
            </w:r>
            <w:r>
              <w:t>:</w:t>
            </w:r>
          </w:p>
        </w:tc>
      </w:tr>
      <w:tr w:rsidR="00294335" w14:paraId="38157C11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3F515D9F" w14:textId="77777777" w:rsidR="00983210" w:rsidRPr="00D8380A" w:rsidRDefault="00372966" w:rsidP="00983210">
            <w:pPr>
              <w:spacing w:after="120"/>
            </w:pPr>
            <w:r w:rsidRPr="00D8380A">
              <w:t>Navn</w:t>
            </w:r>
            <w:r>
              <w:t>:</w:t>
            </w: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2F816F8F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13A18FC7" w14:textId="77777777" w:rsidR="00983210" w:rsidRPr="00D8380A" w:rsidRDefault="00372966" w:rsidP="00983210">
            <w:pPr>
              <w:spacing w:after="120"/>
            </w:pPr>
            <w:r w:rsidRPr="00D8380A">
              <w:t>Navn</w:t>
            </w:r>
            <w:r>
              <w:t>:</w:t>
            </w:r>
          </w:p>
        </w:tc>
      </w:tr>
      <w:tr w:rsidR="00294335" w14:paraId="24382EC5" w14:textId="77777777" w:rsidTr="00983210">
        <w:tc>
          <w:tcPr>
            <w:tcW w:w="4253" w:type="dxa"/>
            <w:tcBorders>
              <w:right w:val="single" w:sz="4" w:space="0" w:color="BFBFBF"/>
            </w:tcBorders>
          </w:tcPr>
          <w:p w14:paraId="2B45698D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20EF03BE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</w:tcPr>
          <w:p w14:paraId="0C6F485F" w14:textId="77777777" w:rsidR="00983210" w:rsidRPr="00D8380A" w:rsidRDefault="00983210" w:rsidP="00983210">
            <w:pPr>
              <w:spacing w:after="120"/>
            </w:pPr>
          </w:p>
        </w:tc>
      </w:tr>
      <w:tr w:rsidR="00294335" w14:paraId="58E66F6C" w14:textId="77777777" w:rsidTr="00983210">
        <w:tc>
          <w:tcPr>
            <w:tcW w:w="4253" w:type="dxa"/>
            <w:tcBorders>
              <w:right w:val="single" w:sz="4" w:space="0" w:color="BFBFBF"/>
            </w:tcBorders>
            <w:shd w:val="clear" w:color="auto" w:fill="F2F2F2" w:themeFill="background1" w:themeFillShade="F2"/>
          </w:tcPr>
          <w:p w14:paraId="1A66EF45" w14:textId="77777777" w:rsidR="00983210" w:rsidRPr="00D8380A" w:rsidRDefault="00372966" w:rsidP="00983210">
            <w:pPr>
              <w:spacing w:after="120"/>
            </w:pPr>
            <w:r w:rsidRPr="00D8380A">
              <w:t>Stilling</w:t>
            </w:r>
            <w:r>
              <w:t>:</w:t>
            </w: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79F5EA47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  <w:shd w:val="clear" w:color="auto" w:fill="F2F2F2" w:themeFill="background1" w:themeFillShade="F2"/>
          </w:tcPr>
          <w:p w14:paraId="6A29992E" w14:textId="77777777" w:rsidR="00983210" w:rsidRPr="00D8380A" w:rsidRDefault="00372966" w:rsidP="00983210">
            <w:pPr>
              <w:spacing w:after="120"/>
            </w:pPr>
            <w:r w:rsidRPr="00D8380A">
              <w:t>Stilling</w:t>
            </w:r>
            <w:r>
              <w:t>:</w:t>
            </w:r>
          </w:p>
        </w:tc>
      </w:tr>
      <w:tr w:rsidR="00294335" w14:paraId="71D53513" w14:textId="77777777" w:rsidTr="00983210">
        <w:tc>
          <w:tcPr>
            <w:tcW w:w="4253" w:type="dxa"/>
            <w:tcBorders>
              <w:right w:val="single" w:sz="4" w:space="0" w:color="BFBFBF"/>
            </w:tcBorders>
          </w:tcPr>
          <w:p w14:paraId="1B4D69CA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BFBFBF"/>
              <w:bottom w:val="nil"/>
              <w:right w:val="single" w:sz="4" w:space="0" w:color="BFBFBF"/>
            </w:tcBorders>
          </w:tcPr>
          <w:p w14:paraId="03E01EE9" w14:textId="77777777" w:rsidR="00983210" w:rsidRPr="00D8380A" w:rsidRDefault="00983210" w:rsidP="00983210">
            <w:pPr>
              <w:spacing w:after="120"/>
            </w:pPr>
          </w:p>
        </w:tc>
        <w:tc>
          <w:tcPr>
            <w:tcW w:w="4253" w:type="dxa"/>
            <w:tcBorders>
              <w:left w:val="single" w:sz="4" w:space="0" w:color="BFBFBF"/>
            </w:tcBorders>
          </w:tcPr>
          <w:p w14:paraId="480E90C8" w14:textId="77777777" w:rsidR="00983210" w:rsidRPr="00D8380A" w:rsidRDefault="00983210" w:rsidP="00983210">
            <w:pPr>
              <w:spacing w:after="120"/>
            </w:pPr>
          </w:p>
        </w:tc>
      </w:tr>
    </w:tbl>
    <w:p w14:paraId="1B6213BD" w14:textId="77777777" w:rsidR="00983210" w:rsidRDefault="00983210" w:rsidP="00DF22C7">
      <w:pPr>
        <w:jc w:val="left"/>
      </w:pPr>
    </w:p>
    <w:tbl>
      <w:tblPr>
        <w:tblStyle w:val="Rutenettabelllys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9060"/>
      </w:tblGrid>
      <w:tr w:rsidR="00294335" w14:paraId="26EA921C" w14:textId="77777777" w:rsidTr="007C58C5">
        <w:tc>
          <w:tcPr>
            <w:tcW w:w="9060" w:type="dxa"/>
            <w:shd w:val="clear" w:color="auto" w:fill="F2F2F2" w:themeFill="background1" w:themeFillShade="F2"/>
          </w:tcPr>
          <w:p w14:paraId="1C9BFAA0" w14:textId="77777777" w:rsidR="007C58C5" w:rsidRPr="007C58C5" w:rsidRDefault="00372966" w:rsidP="007C58C5">
            <w:pPr>
              <w:pStyle w:val="Overskrift4"/>
              <w:spacing w:before="0" w:after="120"/>
            </w:pPr>
            <w:r w:rsidRPr="007C58C5">
              <w:t>Vedlegg til dette avtaledokument:</w:t>
            </w:r>
          </w:p>
        </w:tc>
      </w:tr>
      <w:tr w:rsidR="00294335" w14:paraId="1FFD99C9" w14:textId="77777777" w:rsidTr="007C58C5">
        <w:tc>
          <w:tcPr>
            <w:tcW w:w="9060" w:type="dxa"/>
          </w:tcPr>
          <w:p w14:paraId="0FF408AD" w14:textId="77777777" w:rsidR="007C58C5" w:rsidRPr="003F4291" w:rsidRDefault="00372966" w:rsidP="007C58C5">
            <w:pPr>
              <w:spacing w:after="120"/>
            </w:pPr>
            <w:r w:rsidRPr="003C032D">
              <w:rPr>
                <w:color w:val="D74E4E" w:themeColor="accent1"/>
              </w:rPr>
              <w:t>[Kunde</w:t>
            </w:r>
            <w:r w:rsidR="0090708A">
              <w:rPr>
                <w:color w:val="D74E4E" w:themeColor="accent1"/>
              </w:rPr>
              <w:t>n</w:t>
            </w:r>
            <w:r w:rsidRPr="003C032D">
              <w:rPr>
                <w:color w:val="D74E4E" w:themeColor="accent1"/>
              </w:rPr>
              <w:t xml:space="preserve">s] </w:t>
            </w:r>
            <w:r>
              <w:t>alminnelige vilkår for kjøp av varer</w:t>
            </w:r>
          </w:p>
        </w:tc>
      </w:tr>
      <w:tr w:rsidR="00294335" w14:paraId="548D3D91" w14:textId="77777777" w:rsidTr="007C58C5">
        <w:tc>
          <w:tcPr>
            <w:tcW w:w="9060" w:type="dxa"/>
          </w:tcPr>
          <w:p w14:paraId="5F016BB1" w14:textId="0EB15706" w:rsidR="007C58C5" w:rsidRPr="00C754E4" w:rsidRDefault="00C754E4" w:rsidP="007C58C5">
            <w:pPr>
              <w:spacing w:after="120"/>
            </w:pPr>
            <w:r w:rsidRPr="00C754E4">
              <w:t>Bilag 1 - Kravspesifikasjon</w:t>
            </w:r>
          </w:p>
        </w:tc>
      </w:tr>
      <w:tr w:rsidR="00294335" w14:paraId="446E0470" w14:textId="77777777" w:rsidTr="007C58C5">
        <w:tc>
          <w:tcPr>
            <w:tcW w:w="9060" w:type="dxa"/>
          </w:tcPr>
          <w:p w14:paraId="497FBC77" w14:textId="321C65C8" w:rsidR="007C58C5" w:rsidRPr="00C754E4" w:rsidRDefault="00C754E4" w:rsidP="007C58C5">
            <w:pPr>
              <w:spacing w:after="120"/>
            </w:pPr>
            <w:r w:rsidRPr="00C754E4">
              <w:t>Bilag 2 - Prisskjema</w:t>
            </w:r>
          </w:p>
        </w:tc>
      </w:tr>
    </w:tbl>
    <w:p w14:paraId="7C925C4B" w14:textId="77777777" w:rsidR="00983210" w:rsidRDefault="00983210" w:rsidP="00DF22C7">
      <w:pPr>
        <w:jc w:val="left"/>
      </w:pPr>
    </w:p>
    <w:p w14:paraId="15EBAF85" w14:textId="77777777" w:rsidR="00523B99" w:rsidRPr="007B4FF2" w:rsidRDefault="00523B99" w:rsidP="00DF22C7">
      <w:pPr>
        <w:jc w:val="left"/>
      </w:pPr>
    </w:p>
    <w:sectPr w:rsidR="00523B99" w:rsidRPr="007B4FF2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70E2D9" w14:textId="77777777" w:rsidR="00FE247D" w:rsidRDefault="00FE247D" w:rsidP="00186E6B">
      <w:r>
        <w:separator/>
      </w:r>
    </w:p>
    <w:p w14:paraId="7EBB8242" w14:textId="77777777" w:rsidR="00FE247D" w:rsidRDefault="00FE247D" w:rsidP="00186E6B"/>
    <w:p w14:paraId="7A811F99" w14:textId="77777777" w:rsidR="00FE247D" w:rsidRDefault="00FE247D" w:rsidP="00186E6B"/>
    <w:p w14:paraId="46A63A13" w14:textId="77777777" w:rsidR="00FE247D" w:rsidRDefault="00FE247D" w:rsidP="00186E6B"/>
  </w:endnote>
  <w:endnote w:type="continuationSeparator" w:id="0">
    <w:p w14:paraId="3D6A6A01" w14:textId="77777777" w:rsidR="00FE247D" w:rsidRDefault="00FE247D" w:rsidP="00186E6B">
      <w:r>
        <w:continuationSeparator/>
      </w:r>
    </w:p>
    <w:p w14:paraId="36717AB6" w14:textId="77777777" w:rsidR="00FE247D" w:rsidRDefault="00FE247D" w:rsidP="00186E6B"/>
    <w:p w14:paraId="3A7D637F" w14:textId="77777777" w:rsidR="00FE247D" w:rsidRDefault="00FE247D" w:rsidP="00186E6B"/>
    <w:p w14:paraId="775ECEA2" w14:textId="77777777" w:rsidR="00FE247D" w:rsidRDefault="00FE247D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82DE8503-D807-4825-976E-27F784E96633}"/>
    <w:embedBold r:id="rId2" w:fontKey="{7BC97823-288F-49DE-BFD1-5B9C3FCD638B}"/>
    <w:embedItalic r:id="rId3" w:fontKey="{07E75B2C-A38E-488E-A95E-064D9D86B916}"/>
    <w:embedBoldItalic r:id="rId4" w:fontKey="{3CF2A138-559F-4E72-8265-D78E2EAD159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A9362D5-9DF5-452D-8491-BC9E1B72225B}"/>
    <w:embedBold r:id="rId6" w:fontKey="{97DEE06F-5F27-4C51-9C20-64FE0352983F}"/>
    <w:embedItalic r:id="rId7" w:fontKey="{071A8909-DDD1-46B1-8031-AE5F0B2301F6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6C1063EF-9BC7-4267-845A-0BB9EF69CBF3}"/>
    <w:embedBold r:id="rId9" w:fontKey="{1D68B7CD-9EDC-42CD-94C0-C1450832D968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2B721193-EE64-4E18-BA47-4E6809190141}"/>
    <w:embedItalic r:id="rId11" w:fontKey="{654036FB-A750-4484-A249-291CCC5945CC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2A18861E-D58C-406F-B63C-456137E7AD04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8E160E48-2EE0-472D-9698-16C2E9DEFFE9}"/>
    <w:embedItalic r:id="rId14" w:fontKey="{B141D83A-C4F7-41BB-A43C-CA5DAF61570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A029E13D-163E-4B9E-B413-02D5B2BFCE08}"/>
    <w:embedBold r:id="rId16" w:fontKey="{1BF8B266-C353-4653-999D-E4B0CD20EE60}"/>
    <w:embedItalic r:id="rId17" w:fontKey="{2BA84801-B4D7-4EB4-BA5E-B1EACE931FB2}"/>
    <w:embedBoldItalic r:id="rId18" w:fontKey="{2E4B62A3-776A-4E49-9CB2-544CF82EA30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2D242E9-F7B8-41A6-A765-D66812B618BE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AC2B0F60-A688-4D55-8674-6B5E87A38E0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748114CB-6D1C-441A-9FEF-91682AE50E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94335" w14:paraId="4712CF80" w14:textId="77777777" w:rsidTr="00CC43D2">
      <w:tc>
        <w:tcPr>
          <w:tcW w:w="3020" w:type="dxa"/>
        </w:tcPr>
        <w:p w14:paraId="2946DA62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E34B766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676C76B4" w14:textId="77777777" w:rsidR="00CC43D2" w:rsidRPr="004A0B71" w:rsidRDefault="00372966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37AF41DC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94335" w14:paraId="45BA3708" w14:textId="77777777" w:rsidTr="00014EC9">
      <w:tc>
        <w:tcPr>
          <w:tcW w:w="3020" w:type="dxa"/>
        </w:tcPr>
        <w:p w14:paraId="210C858F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786C90EB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78007CA1" w14:textId="77777777" w:rsidR="007B4FF2" w:rsidRPr="004A0B71" w:rsidRDefault="00372966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13DE0234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8B954E" w14:textId="77777777" w:rsidR="00FE247D" w:rsidRDefault="00FE247D" w:rsidP="00186E6B">
      <w:r>
        <w:separator/>
      </w:r>
    </w:p>
    <w:p w14:paraId="19EBA3AF" w14:textId="77777777" w:rsidR="00FE247D" w:rsidRDefault="00FE247D" w:rsidP="00186E6B"/>
    <w:p w14:paraId="7FF33BF3" w14:textId="77777777" w:rsidR="00FE247D" w:rsidRDefault="00FE247D" w:rsidP="00186E6B"/>
  </w:footnote>
  <w:footnote w:type="continuationSeparator" w:id="0">
    <w:p w14:paraId="5DCA6747" w14:textId="77777777" w:rsidR="00FE247D" w:rsidRDefault="00FE247D" w:rsidP="00186E6B">
      <w:r>
        <w:continuationSeparator/>
      </w:r>
    </w:p>
    <w:p w14:paraId="38E8E868" w14:textId="77777777" w:rsidR="00FE247D" w:rsidRDefault="00FE247D" w:rsidP="00186E6B"/>
    <w:p w14:paraId="5A28C0E9" w14:textId="77777777" w:rsidR="00FE247D" w:rsidRDefault="00FE247D" w:rsidP="00186E6B"/>
    <w:p w14:paraId="687D9065" w14:textId="77777777" w:rsidR="00FE247D" w:rsidRDefault="00FE247D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75BBD" w14:textId="2F7117C5" w:rsidR="00DF22C7" w:rsidRPr="00035ADF" w:rsidRDefault="00EB5779" w:rsidP="00DF22C7">
    <w:pPr>
      <w:pStyle w:val="Topp-ogbunntekst"/>
      <w:rPr>
        <w:sz w:val="17"/>
        <w:szCs w:val="17"/>
      </w:rPr>
    </w:pPr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1E900647" wp14:editId="511E4616">
          <wp:simplePos x="0" y="0"/>
          <wp:positionH relativeFrom="margin">
            <wp:align>left</wp:align>
          </wp:positionH>
          <wp:positionV relativeFrom="paragraph">
            <wp:posOffset>3810</wp:posOffset>
          </wp:positionV>
          <wp:extent cx="1776185" cy="419100"/>
          <wp:effectExtent l="0" t="0" r="0" b="0"/>
          <wp:wrapNone/>
          <wp:docPr id="1242199136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BA759D9" w14:textId="584A24C2" w:rsidR="00E9590A" w:rsidRPr="00DF22C7" w:rsidRDefault="00372966" w:rsidP="00EB5779">
    <w:pPr>
      <w:pStyle w:val="Topptekst"/>
      <w:jc w:val="right"/>
    </w:pPr>
    <w:r>
      <w:t>Varekjøp – Avtaledokument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05BAB" w14:textId="70C1182E" w:rsidR="00DF22C7" w:rsidRPr="00035ADF" w:rsidRDefault="00DF22C7" w:rsidP="00DF22C7">
    <w:pPr>
      <w:pStyle w:val="Topp-ogbunntekst"/>
      <w:rPr>
        <w:sz w:val="17"/>
        <w:szCs w:val="17"/>
      </w:rPr>
    </w:pPr>
  </w:p>
  <w:p w14:paraId="6E999DF0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F2A402E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67A33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A0E65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00973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FBC18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2987C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03C6C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D4F8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1C0E5E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3814C6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C864712" w:tentative="1">
      <w:start w:val="1"/>
      <w:numFmt w:val="lowerLetter"/>
      <w:lvlText w:val="%2."/>
      <w:lvlJc w:val="left"/>
      <w:pPr>
        <w:ind w:left="1440" w:hanging="360"/>
      </w:pPr>
    </w:lvl>
    <w:lvl w:ilvl="2" w:tplc="03B475E0" w:tentative="1">
      <w:start w:val="1"/>
      <w:numFmt w:val="lowerRoman"/>
      <w:lvlText w:val="%3."/>
      <w:lvlJc w:val="right"/>
      <w:pPr>
        <w:ind w:left="2160" w:hanging="180"/>
      </w:pPr>
    </w:lvl>
    <w:lvl w:ilvl="3" w:tplc="98CAEE84" w:tentative="1">
      <w:start w:val="1"/>
      <w:numFmt w:val="decimal"/>
      <w:lvlText w:val="%4."/>
      <w:lvlJc w:val="left"/>
      <w:pPr>
        <w:ind w:left="2880" w:hanging="360"/>
      </w:pPr>
    </w:lvl>
    <w:lvl w:ilvl="4" w:tplc="DEE8F3E2" w:tentative="1">
      <w:start w:val="1"/>
      <w:numFmt w:val="lowerLetter"/>
      <w:lvlText w:val="%5."/>
      <w:lvlJc w:val="left"/>
      <w:pPr>
        <w:ind w:left="3600" w:hanging="360"/>
      </w:pPr>
    </w:lvl>
    <w:lvl w:ilvl="5" w:tplc="C84A7906" w:tentative="1">
      <w:start w:val="1"/>
      <w:numFmt w:val="lowerRoman"/>
      <w:lvlText w:val="%6."/>
      <w:lvlJc w:val="right"/>
      <w:pPr>
        <w:ind w:left="4320" w:hanging="180"/>
      </w:pPr>
    </w:lvl>
    <w:lvl w:ilvl="6" w:tplc="636213DE" w:tentative="1">
      <w:start w:val="1"/>
      <w:numFmt w:val="decimal"/>
      <w:lvlText w:val="%7."/>
      <w:lvlJc w:val="left"/>
      <w:pPr>
        <w:ind w:left="5040" w:hanging="360"/>
      </w:pPr>
    </w:lvl>
    <w:lvl w:ilvl="7" w:tplc="89088C14" w:tentative="1">
      <w:start w:val="1"/>
      <w:numFmt w:val="lowerLetter"/>
      <w:lvlText w:val="%8."/>
      <w:lvlJc w:val="left"/>
      <w:pPr>
        <w:ind w:left="5760" w:hanging="360"/>
      </w:pPr>
    </w:lvl>
    <w:lvl w:ilvl="8" w:tplc="3CE200C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00B6BC5C">
      <w:start w:val="1"/>
      <w:numFmt w:val="lowerLetter"/>
      <w:lvlText w:val="%1)"/>
      <w:lvlJc w:val="left"/>
      <w:pPr>
        <w:ind w:left="720" w:hanging="360"/>
      </w:pPr>
    </w:lvl>
    <w:lvl w:ilvl="1" w:tplc="A0EABEF8" w:tentative="1">
      <w:start w:val="1"/>
      <w:numFmt w:val="lowerLetter"/>
      <w:lvlText w:val="%2."/>
      <w:lvlJc w:val="left"/>
      <w:pPr>
        <w:ind w:left="1440" w:hanging="360"/>
      </w:pPr>
    </w:lvl>
    <w:lvl w:ilvl="2" w:tplc="DE282708" w:tentative="1">
      <w:start w:val="1"/>
      <w:numFmt w:val="lowerRoman"/>
      <w:lvlText w:val="%3."/>
      <w:lvlJc w:val="right"/>
      <w:pPr>
        <w:ind w:left="2160" w:hanging="180"/>
      </w:pPr>
    </w:lvl>
    <w:lvl w:ilvl="3" w:tplc="DFA6A1CE" w:tentative="1">
      <w:start w:val="1"/>
      <w:numFmt w:val="decimal"/>
      <w:lvlText w:val="%4."/>
      <w:lvlJc w:val="left"/>
      <w:pPr>
        <w:ind w:left="2880" w:hanging="360"/>
      </w:pPr>
    </w:lvl>
    <w:lvl w:ilvl="4" w:tplc="DB6AEF34" w:tentative="1">
      <w:start w:val="1"/>
      <w:numFmt w:val="lowerLetter"/>
      <w:lvlText w:val="%5."/>
      <w:lvlJc w:val="left"/>
      <w:pPr>
        <w:ind w:left="3600" w:hanging="360"/>
      </w:pPr>
    </w:lvl>
    <w:lvl w:ilvl="5" w:tplc="21F63404" w:tentative="1">
      <w:start w:val="1"/>
      <w:numFmt w:val="lowerRoman"/>
      <w:lvlText w:val="%6."/>
      <w:lvlJc w:val="right"/>
      <w:pPr>
        <w:ind w:left="4320" w:hanging="180"/>
      </w:pPr>
    </w:lvl>
    <w:lvl w:ilvl="6" w:tplc="F7122EE6" w:tentative="1">
      <w:start w:val="1"/>
      <w:numFmt w:val="decimal"/>
      <w:lvlText w:val="%7."/>
      <w:lvlJc w:val="left"/>
      <w:pPr>
        <w:ind w:left="5040" w:hanging="360"/>
      </w:pPr>
    </w:lvl>
    <w:lvl w:ilvl="7" w:tplc="B47A6330" w:tentative="1">
      <w:start w:val="1"/>
      <w:numFmt w:val="lowerLetter"/>
      <w:lvlText w:val="%8."/>
      <w:lvlJc w:val="left"/>
      <w:pPr>
        <w:ind w:left="5760" w:hanging="360"/>
      </w:pPr>
    </w:lvl>
    <w:lvl w:ilvl="8" w:tplc="88521D1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9A1A614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5C4266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AA86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72DB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8626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94285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61CEE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26C1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ED670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AFA843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B9A7D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5489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9278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CA6D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27402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E61DC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725B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83291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5EE040D8">
      <w:start w:val="1"/>
      <w:numFmt w:val="decimal"/>
      <w:lvlText w:val="%1."/>
      <w:lvlJc w:val="left"/>
      <w:pPr>
        <w:ind w:left="1428" w:hanging="360"/>
      </w:pPr>
    </w:lvl>
    <w:lvl w:ilvl="1" w:tplc="0AB2AEE6" w:tentative="1">
      <w:start w:val="1"/>
      <w:numFmt w:val="lowerLetter"/>
      <w:lvlText w:val="%2."/>
      <w:lvlJc w:val="left"/>
      <w:pPr>
        <w:ind w:left="2148" w:hanging="360"/>
      </w:pPr>
    </w:lvl>
    <w:lvl w:ilvl="2" w:tplc="247054FA" w:tentative="1">
      <w:start w:val="1"/>
      <w:numFmt w:val="lowerRoman"/>
      <w:lvlText w:val="%3."/>
      <w:lvlJc w:val="right"/>
      <w:pPr>
        <w:ind w:left="2868" w:hanging="180"/>
      </w:pPr>
    </w:lvl>
    <w:lvl w:ilvl="3" w:tplc="6DF6149A" w:tentative="1">
      <w:start w:val="1"/>
      <w:numFmt w:val="decimal"/>
      <w:lvlText w:val="%4."/>
      <w:lvlJc w:val="left"/>
      <w:pPr>
        <w:ind w:left="3588" w:hanging="360"/>
      </w:pPr>
    </w:lvl>
    <w:lvl w:ilvl="4" w:tplc="B0183622" w:tentative="1">
      <w:start w:val="1"/>
      <w:numFmt w:val="lowerLetter"/>
      <w:lvlText w:val="%5."/>
      <w:lvlJc w:val="left"/>
      <w:pPr>
        <w:ind w:left="4308" w:hanging="360"/>
      </w:pPr>
    </w:lvl>
    <w:lvl w:ilvl="5" w:tplc="45ECC754" w:tentative="1">
      <w:start w:val="1"/>
      <w:numFmt w:val="lowerRoman"/>
      <w:lvlText w:val="%6."/>
      <w:lvlJc w:val="right"/>
      <w:pPr>
        <w:ind w:left="5028" w:hanging="180"/>
      </w:pPr>
    </w:lvl>
    <w:lvl w:ilvl="6" w:tplc="9364110A" w:tentative="1">
      <w:start w:val="1"/>
      <w:numFmt w:val="decimal"/>
      <w:lvlText w:val="%7."/>
      <w:lvlJc w:val="left"/>
      <w:pPr>
        <w:ind w:left="5748" w:hanging="360"/>
      </w:pPr>
    </w:lvl>
    <w:lvl w:ilvl="7" w:tplc="110662D8" w:tentative="1">
      <w:start w:val="1"/>
      <w:numFmt w:val="lowerLetter"/>
      <w:lvlText w:val="%8."/>
      <w:lvlJc w:val="left"/>
      <w:pPr>
        <w:ind w:left="6468" w:hanging="360"/>
      </w:pPr>
    </w:lvl>
    <w:lvl w:ilvl="8" w:tplc="72E2D412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E3838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FAD461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FC022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1C12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6E512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BE5C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850492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8061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56A24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B06EC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878EE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067E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3244CA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C07DE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F6003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905B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E6C9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2CC51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E1F295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9892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518C3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CC01E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D0E8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C6CCF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7867A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C4DC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53ED9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ECEEF18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C8C4B082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EB8FC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7F6501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924250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F8801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C1ED0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924A2A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2046D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1E1F"/>
    <w:rsid w:val="00065998"/>
    <w:rsid w:val="00066E44"/>
    <w:rsid w:val="00070BC7"/>
    <w:rsid w:val="00083E71"/>
    <w:rsid w:val="000879B2"/>
    <w:rsid w:val="000919B3"/>
    <w:rsid w:val="00092A2E"/>
    <w:rsid w:val="000934B2"/>
    <w:rsid w:val="000939BD"/>
    <w:rsid w:val="00094112"/>
    <w:rsid w:val="000A18B1"/>
    <w:rsid w:val="000A3FC0"/>
    <w:rsid w:val="000A764B"/>
    <w:rsid w:val="000A7EC5"/>
    <w:rsid w:val="000B3BAB"/>
    <w:rsid w:val="000B3E02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7C5"/>
    <w:rsid w:val="00186E6B"/>
    <w:rsid w:val="00193A9B"/>
    <w:rsid w:val="001940AE"/>
    <w:rsid w:val="001A183F"/>
    <w:rsid w:val="001A2676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45BC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4335"/>
    <w:rsid w:val="0029715C"/>
    <w:rsid w:val="002975E1"/>
    <w:rsid w:val="002979DB"/>
    <w:rsid w:val="002A1E87"/>
    <w:rsid w:val="002A3075"/>
    <w:rsid w:val="002A4CCC"/>
    <w:rsid w:val="002C7E6A"/>
    <w:rsid w:val="002D1A7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72966"/>
    <w:rsid w:val="00382F69"/>
    <w:rsid w:val="003855B3"/>
    <w:rsid w:val="00397BA3"/>
    <w:rsid w:val="003A3034"/>
    <w:rsid w:val="003A7A99"/>
    <w:rsid w:val="003B33EF"/>
    <w:rsid w:val="003B4E2F"/>
    <w:rsid w:val="003C032D"/>
    <w:rsid w:val="003C0B7D"/>
    <w:rsid w:val="003C2A88"/>
    <w:rsid w:val="003D25BC"/>
    <w:rsid w:val="003D318D"/>
    <w:rsid w:val="003D410C"/>
    <w:rsid w:val="003E1A02"/>
    <w:rsid w:val="003E30B3"/>
    <w:rsid w:val="003F2A0B"/>
    <w:rsid w:val="003F4291"/>
    <w:rsid w:val="00401CB3"/>
    <w:rsid w:val="00415C2F"/>
    <w:rsid w:val="004256AA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2708"/>
    <w:rsid w:val="004F6C04"/>
    <w:rsid w:val="004F722E"/>
    <w:rsid w:val="00502166"/>
    <w:rsid w:val="0050636C"/>
    <w:rsid w:val="0050708B"/>
    <w:rsid w:val="00507581"/>
    <w:rsid w:val="0051229B"/>
    <w:rsid w:val="00513034"/>
    <w:rsid w:val="00523B99"/>
    <w:rsid w:val="00523E0C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4332C"/>
    <w:rsid w:val="00656732"/>
    <w:rsid w:val="00663D1E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07042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8C5"/>
    <w:rsid w:val="007D0A13"/>
    <w:rsid w:val="007D46AF"/>
    <w:rsid w:val="007E004D"/>
    <w:rsid w:val="007E79AC"/>
    <w:rsid w:val="007F6068"/>
    <w:rsid w:val="00816E23"/>
    <w:rsid w:val="0082191E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708A"/>
    <w:rsid w:val="0091064D"/>
    <w:rsid w:val="0092363A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71232"/>
    <w:rsid w:val="0097180A"/>
    <w:rsid w:val="00981486"/>
    <w:rsid w:val="00983210"/>
    <w:rsid w:val="00987A69"/>
    <w:rsid w:val="00987E94"/>
    <w:rsid w:val="00994990"/>
    <w:rsid w:val="0099565B"/>
    <w:rsid w:val="009A1B6F"/>
    <w:rsid w:val="009A3138"/>
    <w:rsid w:val="009B07F5"/>
    <w:rsid w:val="009C68BA"/>
    <w:rsid w:val="009D0190"/>
    <w:rsid w:val="009D26AE"/>
    <w:rsid w:val="009E0D4D"/>
    <w:rsid w:val="009E192C"/>
    <w:rsid w:val="009E441E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95E15"/>
    <w:rsid w:val="00A96708"/>
    <w:rsid w:val="00AA180B"/>
    <w:rsid w:val="00AA45DC"/>
    <w:rsid w:val="00AA6DAB"/>
    <w:rsid w:val="00AB03DF"/>
    <w:rsid w:val="00AB0636"/>
    <w:rsid w:val="00AB12A1"/>
    <w:rsid w:val="00AC0785"/>
    <w:rsid w:val="00AD3941"/>
    <w:rsid w:val="00AE5994"/>
    <w:rsid w:val="00AE66ED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23BE7"/>
    <w:rsid w:val="00B371CA"/>
    <w:rsid w:val="00B405FA"/>
    <w:rsid w:val="00B45345"/>
    <w:rsid w:val="00B53092"/>
    <w:rsid w:val="00B53D28"/>
    <w:rsid w:val="00B607F4"/>
    <w:rsid w:val="00B60C81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356"/>
    <w:rsid w:val="00C554A9"/>
    <w:rsid w:val="00C605AF"/>
    <w:rsid w:val="00C61D5E"/>
    <w:rsid w:val="00C646A0"/>
    <w:rsid w:val="00C70DB3"/>
    <w:rsid w:val="00C754E4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5840"/>
    <w:rsid w:val="00D666BB"/>
    <w:rsid w:val="00D6694F"/>
    <w:rsid w:val="00D70FB2"/>
    <w:rsid w:val="00D7132F"/>
    <w:rsid w:val="00D76A64"/>
    <w:rsid w:val="00D8194D"/>
    <w:rsid w:val="00D82DF6"/>
    <w:rsid w:val="00D8380A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2CFF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B5779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6BA3"/>
    <w:rsid w:val="00FC7D2A"/>
    <w:rsid w:val="00FD0934"/>
    <w:rsid w:val="00FD260E"/>
    <w:rsid w:val="00FD7835"/>
    <w:rsid w:val="00FE0834"/>
    <w:rsid w:val="00FE247D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F43094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99565B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openxmlformats.org/package/2006/metadata/core-properties"/>
    <ds:schemaRef ds:uri="http://schemas.microsoft.com/office/2006/documentManagement/types"/>
    <ds:schemaRef ds:uri="http://purl.org/dc/terms/"/>
    <ds:schemaRef ds:uri="http://purl.org/dc/elements/1.1/"/>
    <ds:schemaRef ds:uri="http://www.w3.org/XML/1998/namespace"/>
    <ds:schemaRef ds:uri="6320ef10-85ea-4878-9969-f6b7e1bbdbe5"/>
    <ds:schemaRef ds:uri="http://schemas.microsoft.com/office/infopath/2007/PartnerControls"/>
    <ds:schemaRef ds:uri="19a43b2d-8532-49f5-8147-ed30439722a4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AB0C9C5-AC5E-4686-B80F-E672F8C135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203</TotalTime>
  <Pages>3</Pages>
  <Words>169</Words>
  <Characters>900</Characters>
  <Application>Microsoft Office Word</Application>
  <DocSecurity>0</DocSecurity>
  <Lines>7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Varekjøp - Avtaledokument (signeringsside)</vt:lpstr>
    </vt:vector>
  </TitlesOfParts>
  <Company/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Varekjøp - Avtaledokument (signeringsside)</dc:title>
  <dc:creator>Helene Winther Dahl</dc:creator>
  <cp:lastModifiedBy>Karoline Fossberg Eide</cp:lastModifiedBy>
  <cp:revision>83</cp:revision>
  <dcterms:created xsi:type="dcterms:W3CDTF">2021-01-21T15:10:00Z</dcterms:created>
  <dcterms:modified xsi:type="dcterms:W3CDTF">2026-05-07T06:46:00Z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