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9FFC5" w14:textId="77777777" w:rsidR="00121CE4" w:rsidRDefault="00121CE4">
      <w:pPr>
        <w:pStyle w:val="Topptekst"/>
        <w:tabs>
          <w:tab w:val="clear" w:pos="4536"/>
          <w:tab w:val="clear" w:pos="9072"/>
        </w:tabs>
        <w:ind w:left="851"/>
        <w:rPr>
          <w:sz w:val="24"/>
        </w:rPr>
      </w:pPr>
    </w:p>
    <w:p w14:paraId="4AA61909" w14:textId="77777777" w:rsidR="0080527A" w:rsidRDefault="0080527A">
      <w:pPr>
        <w:pStyle w:val="Topptekst"/>
        <w:tabs>
          <w:tab w:val="clear" w:pos="4536"/>
          <w:tab w:val="clear" w:pos="9072"/>
        </w:tabs>
        <w:ind w:left="851"/>
        <w:rPr>
          <w:sz w:val="24"/>
        </w:rPr>
      </w:pPr>
    </w:p>
    <w:p w14:paraId="611B3A78" w14:textId="09E0793D" w:rsidR="00121CE4" w:rsidRPr="009C5C0E" w:rsidRDefault="003C07D4">
      <w:pPr>
        <w:pStyle w:val="Topptekst"/>
        <w:tabs>
          <w:tab w:val="clear" w:pos="4536"/>
          <w:tab w:val="clear" w:pos="9072"/>
        </w:tabs>
        <w:ind w:left="851"/>
        <w:rPr>
          <w:sz w:val="12"/>
        </w:rPr>
      </w:pPr>
      <w:r>
        <w:rPr>
          <w:sz w:val="12"/>
        </w:rPr>
        <w:t xml:space="preserve">Ombygging Sykkylven ungdomsskule - </w:t>
      </w:r>
      <w:r w:rsidR="00642BC0" w:rsidRPr="00B5540A">
        <w:rPr>
          <w:sz w:val="12"/>
        </w:rPr>
        <w:fldChar w:fldCharType="begin"/>
      </w:r>
      <w:r w:rsidR="00642BC0" w:rsidRPr="009C5C0E">
        <w:rPr>
          <w:sz w:val="12"/>
        </w:rPr>
        <w:instrText xml:space="preserve"> FILENAME  \* MERGEFORMAT </w:instrText>
      </w:r>
      <w:r w:rsidR="00642BC0" w:rsidRPr="00B5540A">
        <w:rPr>
          <w:sz w:val="12"/>
        </w:rPr>
        <w:fldChar w:fldCharType="separate"/>
      </w:r>
      <w:r w:rsidR="00FE034C">
        <w:rPr>
          <w:noProof/>
          <w:sz w:val="12"/>
        </w:rPr>
        <w:t>Tilbudsbekreftelsesbrev</w:t>
      </w:r>
      <w:r w:rsidR="00642BC0" w:rsidRPr="00B5540A">
        <w:rPr>
          <w:sz w:val="12"/>
        </w:rPr>
        <w:fldChar w:fldCharType="end"/>
      </w:r>
      <w:r w:rsidR="00182A09" w:rsidRPr="009C5C0E">
        <w:rPr>
          <w:sz w:val="12"/>
        </w:rPr>
        <w:t xml:space="preserve"> </w:t>
      </w:r>
    </w:p>
    <w:p w14:paraId="6C9F0361" w14:textId="77777777" w:rsidR="00121CE4" w:rsidRPr="009C5C0E" w:rsidRDefault="00121CE4">
      <w:pPr>
        <w:pStyle w:val="Topptekst"/>
        <w:tabs>
          <w:tab w:val="clear" w:pos="4536"/>
          <w:tab w:val="clear" w:pos="9072"/>
        </w:tabs>
        <w:ind w:left="7223" w:firstLine="565"/>
        <w:rPr>
          <w:sz w:val="24"/>
        </w:rPr>
      </w:pPr>
    </w:p>
    <w:p w14:paraId="2B518EC2" w14:textId="77777777" w:rsidR="00A13764" w:rsidRPr="009C5C0E" w:rsidRDefault="00A13764" w:rsidP="0060537C">
      <w:pPr>
        <w:pStyle w:val="Topptekst"/>
        <w:tabs>
          <w:tab w:val="clear" w:pos="4536"/>
          <w:tab w:val="clear" w:pos="9072"/>
        </w:tabs>
        <w:rPr>
          <w:rFonts w:cs="Kalinga"/>
          <w:sz w:val="36"/>
          <w:szCs w:val="36"/>
        </w:rPr>
      </w:pPr>
    </w:p>
    <w:p w14:paraId="72DE7F51" w14:textId="77777777" w:rsidR="00A13764" w:rsidRPr="009C5C0E" w:rsidRDefault="00A13764" w:rsidP="0008506C">
      <w:pPr>
        <w:pStyle w:val="Topptekst"/>
        <w:tabs>
          <w:tab w:val="clear" w:pos="4536"/>
          <w:tab w:val="clear" w:pos="9072"/>
        </w:tabs>
        <w:ind w:firstLine="708"/>
        <w:rPr>
          <w:rFonts w:cs="Kalinga"/>
          <w:sz w:val="36"/>
          <w:szCs w:val="36"/>
        </w:rPr>
      </w:pPr>
    </w:p>
    <w:p w14:paraId="5CC73445" w14:textId="77777777" w:rsidR="00AB38B9" w:rsidRPr="009C5C0E" w:rsidRDefault="00AB38B9" w:rsidP="0008506C">
      <w:pPr>
        <w:pStyle w:val="Topptekst"/>
        <w:tabs>
          <w:tab w:val="clear" w:pos="4536"/>
          <w:tab w:val="clear" w:pos="9072"/>
        </w:tabs>
        <w:ind w:firstLine="708"/>
        <w:rPr>
          <w:rFonts w:cs="Kalinga"/>
          <w:sz w:val="36"/>
          <w:szCs w:val="36"/>
        </w:rPr>
      </w:pPr>
    </w:p>
    <w:p w14:paraId="612D1FFE" w14:textId="77777777" w:rsidR="00AB38B9" w:rsidRPr="009C5C0E" w:rsidRDefault="00AB38B9" w:rsidP="0008506C">
      <w:pPr>
        <w:pStyle w:val="Topptekst"/>
        <w:tabs>
          <w:tab w:val="clear" w:pos="4536"/>
          <w:tab w:val="clear" w:pos="9072"/>
        </w:tabs>
        <w:ind w:firstLine="708"/>
        <w:rPr>
          <w:rFonts w:cs="Kalinga"/>
          <w:sz w:val="36"/>
          <w:szCs w:val="36"/>
        </w:rPr>
      </w:pPr>
    </w:p>
    <w:p w14:paraId="1B3146D1" w14:textId="01F5E9F9" w:rsidR="0008506C" w:rsidRPr="002E5ACE" w:rsidRDefault="00FE034C" w:rsidP="003D7C3C">
      <w:pPr>
        <w:pStyle w:val="Topptekst"/>
        <w:tabs>
          <w:tab w:val="clear" w:pos="4536"/>
          <w:tab w:val="clear" w:pos="9072"/>
        </w:tabs>
        <w:spacing w:line="360" w:lineRule="auto"/>
        <w:rPr>
          <w:rFonts w:cs="Kalinga"/>
          <w:sz w:val="28"/>
          <w:szCs w:val="28"/>
        </w:rPr>
      </w:pPr>
      <w:r>
        <w:rPr>
          <w:rFonts w:cs="Kalinga"/>
          <w:sz w:val="28"/>
          <w:szCs w:val="28"/>
        </w:rPr>
        <w:t>Tilbudsbekreftelsesbrev</w:t>
      </w:r>
    </w:p>
    <w:p w14:paraId="4C7676D9" w14:textId="167DB2B3" w:rsidR="00182A09" w:rsidRPr="00182A09" w:rsidRDefault="002E5ACE" w:rsidP="003D7C3C">
      <w:pPr>
        <w:pStyle w:val="Topptekst"/>
        <w:tabs>
          <w:tab w:val="clear" w:pos="4536"/>
          <w:tab w:val="clear" w:pos="9072"/>
        </w:tabs>
        <w:rPr>
          <w:rFonts w:cs="Kalinga"/>
          <w:sz w:val="36"/>
          <w:szCs w:val="36"/>
        </w:rPr>
      </w:pPr>
      <w:r>
        <w:rPr>
          <w:rFonts w:cs="Kalinga"/>
          <w:sz w:val="36"/>
          <w:szCs w:val="36"/>
        </w:rPr>
        <w:t>Ombygging ved Sykkylven ungdomsskule</w:t>
      </w:r>
    </w:p>
    <w:p w14:paraId="77BA4223" w14:textId="77777777" w:rsidR="00AB38B9" w:rsidRDefault="00AB38B9" w:rsidP="005768FD">
      <w:pPr>
        <w:pStyle w:val="Topptekst"/>
        <w:tabs>
          <w:tab w:val="clear" w:pos="4536"/>
          <w:tab w:val="clear" w:pos="9072"/>
        </w:tabs>
        <w:spacing w:line="276" w:lineRule="auto"/>
        <w:ind w:firstLine="708"/>
        <w:rPr>
          <w:rFonts w:cs="Kalinga"/>
        </w:rPr>
      </w:pPr>
    </w:p>
    <w:p w14:paraId="3F883AB7" w14:textId="77777777" w:rsidR="00D631F7" w:rsidRDefault="00D631F7" w:rsidP="005768FD">
      <w:pPr>
        <w:pStyle w:val="Topptekst"/>
        <w:tabs>
          <w:tab w:val="clear" w:pos="4536"/>
          <w:tab w:val="clear" w:pos="9072"/>
        </w:tabs>
        <w:spacing w:line="276" w:lineRule="auto"/>
        <w:ind w:firstLine="708"/>
        <w:rPr>
          <w:rFonts w:cs="Kalinga"/>
        </w:rPr>
      </w:pPr>
    </w:p>
    <w:p w14:paraId="68415E03" w14:textId="243256E9" w:rsidR="00D631F7" w:rsidRDefault="00FE034C" w:rsidP="004374EC">
      <w:pPr>
        <w:pStyle w:val="Overskrift2"/>
        <w:ind w:left="0" w:firstLine="708"/>
      </w:pPr>
      <w:r>
        <w:t>Tilbudsbekreftelse</w:t>
      </w:r>
    </w:p>
    <w:p w14:paraId="5C8CCCE2" w14:textId="579DBF15" w:rsidR="00FE034C" w:rsidRDefault="00FE034C" w:rsidP="00FE034C">
      <w:r>
        <w:t xml:space="preserve">Dette dokumentet skal fylles ut </w:t>
      </w:r>
      <w:r w:rsidR="00457B3A">
        <w:t xml:space="preserve">i sin helhet, </w:t>
      </w:r>
      <w:r>
        <w:t>og signeres av bemyndiget person i firmaet</w:t>
      </w:r>
      <w:r w:rsidR="00231D95">
        <w:t>. For vedståelsesfrist vises det til konkurransebeskrivelsen.</w:t>
      </w:r>
      <w:r w:rsidR="00457B3A">
        <w:t xml:space="preserve"> Alle felter med blå markering skal fylles ut.</w:t>
      </w:r>
    </w:p>
    <w:p w14:paraId="3D478188" w14:textId="77777777" w:rsidR="00FE034C" w:rsidRPr="00FE034C" w:rsidRDefault="00FE034C" w:rsidP="00FE034C"/>
    <w:p w14:paraId="33D8188A" w14:textId="18CB296F" w:rsidR="00FE034C" w:rsidRDefault="00FE034C" w:rsidP="00FE034C">
      <w:pPr>
        <w:pStyle w:val="Overskrift3"/>
        <w:ind w:left="0" w:firstLine="708"/>
      </w:pPr>
      <w:r>
        <w:t>Tilbyder</w:t>
      </w:r>
    </w:p>
    <w:tbl>
      <w:tblPr>
        <w:tblStyle w:val="Tabellrutenett"/>
        <w:tblW w:w="9635" w:type="dxa"/>
        <w:tblInd w:w="708" w:type="dxa"/>
        <w:tblLook w:val="04A0" w:firstRow="1" w:lastRow="0" w:firstColumn="1" w:lastColumn="0" w:noHBand="0" w:noVBand="1"/>
      </w:tblPr>
      <w:tblGrid>
        <w:gridCol w:w="2122"/>
        <w:gridCol w:w="1701"/>
        <w:gridCol w:w="5812"/>
      </w:tblGrid>
      <w:tr w:rsidR="00FE034C" w14:paraId="2572ECE4" w14:textId="77777777" w:rsidTr="00457B3A">
        <w:trPr>
          <w:trHeight w:val="397"/>
        </w:trPr>
        <w:tc>
          <w:tcPr>
            <w:tcW w:w="2122" w:type="dxa"/>
            <w:vAlign w:val="center"/>
          </w:tcPr>
          <w:p w14:paraId="183F62AE" w14:textId="23A9B6A6" w:rsidR="00FE034C" w:rsidRPr="00FE034C" w:rsidRDefault="00FE034C" w:rsidP="00FE034C">
            <w:pPr>
              <w:ind w:left="0"/>
              <w:rPr>
                <w:i/>
                <w:iCs/>
              </w:rPr>
            </w:pPr>
            <w:r w:rsidRPr="00FE034C">
              <w:rPr>
                <w:i/>
                <w:iCs/>
              </w:rPr>
              <w:t>Firmanavn:</w:t>
            </w:r>
          </w:p>
        </w:tc>
        <w:tc>
          <w:tcPr>
            <w:tcW w:w="7513" w:type="dxa"/>
            <w:gridSpan w:val="2"/>
            <w:shd w:val="clear" w:color="auto" w:fill="DADFE6"/>
            <w:vAlign w:val="center"/>
          </w:tcPr>
          <w:p w14:paraId="2C5A7623" w14:textId="77777777" w:rsidR="00FE034C" w:rsidRDefault="00FE034C" w:rsidP="00FE034C">
            <w:pPr>
              <w:ind w:left="0"/>
            </w:pPr>
          </w:p>
        </w:tc>
      </w:tr>
      <w:tr w:rsidR="00FE034C" w14:paraId="06163408" w14:textId="77777777" w:rsidTr="00457B3A">
        <w:trPr>
          <w:trHeight w:val="397"/>
        </w:trPr>
        <w:tc>
          <w:tcPr>
            <w:tcW w:w="2122" w:type="dxa"/>
            <w:vAlign w:val="center"/>
          </w:tcPr>
          <w:p w14:paraId="44F6A7F1" w14:textId="73CFD0D7" w:rsidR="00FE034C" w:rsidRPr="00FE034C" w:rsidRDefault="00FE034C" w:rsidP="00FE034C">
            <w:pPr>
              <w:ind w:left="0"/>
              <w:rPr>
                <w:i/>
                <w:iCs/>
              </w:rPr>
            </w:pPr>
            <w:r w:rsidRPr="00FE034C">
              <w:rPr>
                <w:i/>
                <w:iCs/>
              </w:rPr>
              <w:t>Org.nr:</w:t>
            </w:r>
          </w:p>
        </w:tc>
        <w:tc>
          <w:tcPr>
            <w:tcW w:w="7513" w:type="dxa"/>
            <w:gridSpan w:val="2"/>
            <w:shd w:val="clear" w:color="auto" w:fill="DADFE6"/>
            <w:vAlign w:val="center"/>
          </w:tcPr>
          <w:p w14:paraId="17A09238" w14:textId="77777777" w:rsidR="00FE034C" w:rsidRDefault="00FE034C" w:rsidP="00FE034C">
            <w:pPr>
              <w:ind w:left="0"/>
            </w:pPr>
          </w:p>
        </w:tc>
      </w:tr>
      <w:tr w:rsidR="00FE034C" w14:paraId="1DEDD7E3" w14:textId="77777777" w:rsidTr="00457B3A">
        <w:trPr>
          <w:trHeight w:val="397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1CD6C78A" w14:textId="78B820FA" w:rsidR="00FE034C" w:rsidRPr="00FE034C" w:rsidRDefault="00FE034C" w:rsidP="00FE034C">
            <w:pPr>
              <w:ind w:left="0"/>
              <w:rPr>
                <w:i/>
                <w:iCs/>
              </w:rPr>
            </w:pPr>
            <w:r w:rsidRPr="00FE034C">
              <w:rPr>
                <w:i/>
                <w:iCs/>
              </w:rPr>
              <w:t>Adresse:</w:t>
            </w:r>
          </w:p>
        </w:tc>
        <w:tc>
          <w:tcPr>
            <w:tcW w:w="7513" w:type="dxa"/>
            <w:gridSpan w:val="2"/>
            <w:tcBorders>
              <w:bottom w:val="single" w:sz="4" w:space="0" w:color="auto"/>
            </w:tcBorders>
            <w:shd w:val="clear" w:color="auto" w:fill="DADFE6"/>
            <w:vAlign w:val="center"/>
          </w:tcPr>
          <w:p w14:paraId="188E15FA" w14:textId="77777777" w:rsidR="00FE034C" w:rsidRDefault="00FE034C" w:rsidP="00FE034C">
            <w:pPr>
              <w:ind w:left="0"/>
            </w:pPr>
          </w:p>
        </w:tc>
      </w:tr>
      <w:tr w:rsidR="00FE034C" w14:paraId="455031BC" w14:textId="77777777" w:rsidTr="00457B3A">
        <w:trPr>
          <w:trHeight w:val="397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487FDE8E" w14:textId="30694129" w:rsidR="00FE034C" w:rsidRPr="00FE034C" w:rsidRDefault="00FE034C" w:rsidP="00FE034C">
            <w:pPr>
              <w:ind w:left="0"/>
              <w:rPr>
                <w:i/>
                <w:iCs/>
              </w:rPr>
            </w:pPr>
            <w:r w:rsidRPr="00FE034C">
              <w:rPr>
                <w:i/>
                <w:iCs/>
              </w:rPr>
              <w:t>Postnr og sted: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ADFE6"/>
            <w:vAlign w:val="center"/>
          </w:tcPr>
          <w:p w14:paraId="6C89C52D" w14:textId="77777777" w:rsidR="00FE034C" w:rsidRDefault="00FE034C" w:rsidP="00FE034C">
            <w:pPr>
              <w:ind w:left="0"/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DADFE6"/>
            <w:vAlign w:val="center"/>
          </w:tcPr>
          <w:p w14:paraId="7C5E3625" w14:textId="77777777" w:rsidR="00FE034C" w:rsidRDefault="00FE034C" w:rsidP="00FE034C">
            <w:pPr>
              <w:ind w:left="0"/>
            </w:pPr>
          </w:p>
        </w:tc>
      </w:tr>
      <w:tr w:rsidR="00FE034C" w14:paraId="45CEDD76" w14:textId="77777777" w:rsidTr="00457B3A">
        <w:trPr>
          <w:trHeight w:val="397"/>
        </w:trPr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90E2B9" w14:textId="77777777" w:rsidR="00FE034C" w:rsidRPr="00FE034C" w:rsidRDefault="00FE034C" w:rsidP="00FE034C">
            <w:pPr>
              <w:ind w:left="0"/>
              <w:rPr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569C7D" w14:textId="77777777" w:rsidR="00FE034C" w:rsidRDefault="00FE034C" w:rsidP="00FE034C">
            <w:pPr>
              <w:ind w:left="0"/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BE339D" w14:textId="77777777" w:rsidR="00FE034C" w:rsidRDefault="00FE034C" w:rsidP="00FE034C">
            <w:pPr>
              <w:ind w:left="0"/>
            </w:pPr>
          </w:p>
        </w:tc>
      </w:tr>
      <w:tr w:rsidR="00FE034C" w14:paraId="3035CC49" w14:textId="77777777" w:rsidTr="00457B3A">
        <w:trPr>
          <w:trHeight w:val="397"/>
        </w:trPr>
        <w:tc>
          <w:tcPr>
            <w:tcW w:w="2122" w:type="dxa"/>
            <w:tcBorders>
              <w:top w:val="single" w:sz="4" w:space="0" w:color="auto"/>
            </w:tcBorders>
            <w:vAlign w:val="center"/>
          </w:tcPr>
          <w:p w14:paraId="2C12C006" w14:textId="77A783EB" w:rsidR="00FE034C" w:rsidRPr="00FE034C" w:rsidRDefault="00FE034C" w:rsidP="00FE034C">
            <w:pPr>
              <w:ind w:left="0"/>
              <w:rPr>
                <w:i/>
                <w:iCs/>
              </w:rPr>
            </w:pPr>
            <w:r w:rsidRPr="00FE034C">
              <w:rPr>
                <w:i/>
                <w:iCs/>
              </w:rPr>
              <w:t>Kontaktperson: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</w:tcBorders>
            <w:shd w:val="clear" w:color="auto" w:fill="DADFE6"/>
            <w:vAlign w:val="center"/>
          </w:tcPr>
          <w:p w14:paraId="2B8F36CB" w14:textId="77777777" w:rsidR="00FE034C" w:rsidRDefault="00FE034C" w:rsidP="00FE034C">
            <w:pPr>
              <w:ind w:left="0"/>
            </w:pPr>
          </w:p>
        </w:tc>
      </w:tr>
      <w:tr w:rsidR="00FE034C" w14:paraId="3801CE02" w14:textId="77777777" w:rsidTr="00457B3A">
        <w:trPr>
          <w:trHeight w:val="397"/>
        </w:trPr>
        <w:tc>
          <w:tcPr>
            <w:tcW w:w="2122" w:type="dxa"/>
            <w:vAlign w:val="center"/>
          </w:tcPr>
          <w:p w14:paraId="46E8AE3F" w14:textId="0261A946" w:rsidR="00FE034C" w:rsidRPr="00FE034C" w:rsidRDefault="00FE034C" w:rsidP="00FE034C">
            <w:pPr>
              <w:ind w:left="0"/>
              <w:rPr>
                <w:i/>
                <w:iCs/>
              </w:rPr>
            </w:pPr>
            <w:r w:rsidRPr="00FE034C">
              <w:rPr>
                <w:i/>
                <w:iCs/>
              </w:rPr>
              <w:t>Telefonnr:</w:t>
            </w:r>
          </w:p>
        </w:tc>
        <w:tc>
          <w:tcPr>
            <w:tcW w:w="7513" w:type="dxa"/>
            <w:gridSpan w:val="2"/>
            <w:shd w:val="clear" w:color="auto" w:fill="DADFE6"/>
            <w:vAlign w:val="center"/>
          </w:tcPr>
          <w:p w14:paraId="0847728A" w14:textId="77777777" w:rsidR="00FE034C" w:rsidRDefault="00FE034C" w:rsidP="00FE034C">
            <w:pPr>
              <w:ind w:left="0"/>
            </w:pPr>
          </w:p>
        </w:tc>
      </w:tr>
      <w:tr w:rsidR="00FE034C" w14:paraId="71CDDF24" w14:textId="77777777" w:rsidTr="00457B3A">
        <w:trPr>
          <w:trHeight w:val="397"/>
        </w:trPr>
        <w:tc>
          <w:tcPr>
            <w:tcW w:w="2122" w:type="dxa"/>
            <w:vAlign w:val="center"/>
          </w:tcPr>
          <w:p w14:paraId="7F01BF51" w14:textId="476EE82D" w:rsidR="00FE034C" w:rsidRPr="00FE034C" w:rsidRDefault="00FE034C" w:rsidP="00FE034C">
            <w:pPr>
              <w:ind w:left="0"/>
              <w:rPr>
                <w:i/>
                <w:iCs/>
              </w:rPr>
            </w:pPr>
            <w:r w:rsidRPr="00FE034C">
              <w:rPr>
                <w:i/>
                <w:iCs/>
              </w:rPr>
              <w:t>E-post:</w:t>
            </w:r>
          </w:p>
        </w:tc>
        <w:tc>
          <w:tcPr>
            <w:tcW w:w="7513" w:type="dxa"/>
            <w:gridSpan w:val="2"/>
            <w:shd w:val="clear" w:color="auto" w:fill="DADFE6"/>
            <w:vAlign w:val="center"/>
          </w:tcPr>
          <w:p w14:paraId="33FFA79C" w14:textId="77777777" w:rsidR="00FE034C" w:rsidRDefault="00FE034C" w:rsidP="00FE034C">
            <w:pPr>
              <w:ind w:left="0"/>
            </w:pPr>
          </w:p>
        </w:tc>
      </w:tr>
    </w:tbl>
    <w:p w14:paraId="43AA5922" w14:textId="77777777" w:rsidR="00FE034C" w:rsidRPr="00FE034C" w:rsidRDefault="00FE034C" w:rsidP="00FE034C"/>
    <w:p w14:paraId="3823486B" w14:textId="77777777" w:rsidR="00FE034C" w:rsidRPr="00FE034C" w:rsidRDefault="00FE034C" w:rsidP="00FE034C"/>
    <w:p w14:paraId="169F0733" w14:textId="055B4155" w:rsidR="00FE034C" w:rsidRDefault="00FE034C" w:rsidP="00FE034C">
      <w:pPr>
        <w:pStyle w:val="Overskrift3"/>
      </w:pPr>
      <w:r>
        <w:t xml:space="preserve">Forbehold </w:t>
      </w:r>
    </w:p>
    <w:p w14:paraId="44848B02" w14:textId="77777777" w:rsidR="00231D95" w:rsidRDefault="00231D95" w:rsidP="00231D95">
      <w:r>
        <w:t>Tilbudet gis på grunnlag av oppdragsgivers konkurransegrunnlag med vedlegg, med følgende</w:t>
      </w:r>
    </w:p>
    <w:p w14:paraId="1FF27503" w14:textId="2BD5A617" w:rsidR="00FE034C" w:rsidRDefault="00231D95" w:rsidP="00231D95">
      <w:r>
        <w:t>avvik eller forbehold:</w:t>
      </w:r>
    </w:p>
    <w:p w14:paraId="5BEB7DF4" w14:textId="77777777" w:rsidR="00231D95" w:rsidRPr="00FE034C" w:rsidRDefault="00231D95" w:rsidP="00231D95"/>
    <w:tbl>
      <w:tblPr>
        <w:tblStyle w:val="Tabellrutenett"/>
        <w:tblW w:w="0" w:type="auto"/>
        <w:tblInd w:w="708" w:type="dxa"/>
        <w:tblLook w:val="04A0" w:firstRow="1" w:lastRow="0" w:firstColumn="1" w:lastColumn="0" w:noHBand="0" w:noVBand="1"/>
      </w:tblPr>
      <w:tblGrid>
        <w:gridCol w:w="9635"/>
      </w:tblGrid>
      <w:tr w:rsidR="00FE034C" w14:paraId="7379BB84" w14:textId="77777777" w:rsidTr="00457B3A">
        <w:tc>
          <w:tcPr>
            <w:tcW w:w="9635" w:type="dxa"/>
            <w:shd w:val="clear" w:color="auto" w:fill="DADFE6"/>
          </w:tcPr>
          <w:p w14:paraId="06F60585" w14:textId="77777777" w:rsidR="00FE034C" w:rsidRDefault="00FE034C" w:rsidP="00FE034C">
            <w:pPr>
              <w:ind w:left="0"/>
            </w:pPr>
          </w:p>
          <w:p w14:paraId="23A0F215" w14:textId="77777777" w:rsidR="00FE034C" w:rsidRDefault="00FE034C" w:rsidP="00FE034C">
            <w:pPr>
              <w:ind w:left="0"/>
            </w:pPr>
          </w:p>
          <w:p w14:paraId="2594C306" w14:textId="77777777" w:rsidR="00FE034C" w:rsidRDefault="00FE034C" w:rsidP="00FE034C">
            <w:pPr>
              <w:ind w:left="0"/>
            </w:pPr>
          </w:p>
          <w:p w14:paraId="495F4E5F" w14:textId="77777777" w:rsidR="00FE034C" w:rsidRDefault="00FE034C" w:rsidP="00FE034C">
            <w:pPr>
              <w:ind w:left="0"/>
            </w:pPr>
          </w:p>
          <w:p w14:paraId="24630193" w14:textId="77777777" w:rsidR="00FE034C" w:rsidRDefault="00FE034C" w:rsidP="00FE034C">
            <w:pPr>
              <w:ind w:left="0"/>
            </w:pPr>
          </w:p>
          <w:p w14:paraId="396496EA" w14:textId="77777777" w:rsidR="00FE034C" w:rsidRDefault="00FE034C" w:rsidP="00FE034C">
            <w:pPr>
              <w:ind w:left="0"/>
            </w:pPr>
          </w:p>
          <w:p w14:paraId="0397D958" w14:textId="77777777" w:rsidR="00FE034C" w:rsidRDefault="00FE034C" w:rsidP="00FE034C">
            <w:pPr>
              <w:ind w:left="0"/>
            </w:pPr>
          </w:p>
        </w:tc>
      </w:tr>
    </w:tbl>
    <w:p w14:paraId="1E36A5DF" w14:textId="77777777" w:rsidR="00231D95" w:rsidRDefault="00231D95">
      <w:pPr>
        <w:ind w:left="0"/>
      </w:pPr>
    </w:p>
    <w:p w14:paraId="1523B629" w14:textId="31862EF5" w:rsidR="00FE034C" w:rsidRDefault="00231D95">
      <w:pPr>
        <w:ind w:left="0"/>
        <w:rPr>
          <w:rFonts w:eastAsiaTheme="majorEastAsia" w:cstheme="majorBidi"/>
          <w:b/>
          <w:i/>
          <w:szCs w:val="24"/>
        </w:rPr>
      </w:pPr>
      <w:r>
        <w:tab/>
      </w:r>
      <w:r w:rsidR="00FE034C">
        <w:br w:type="page"/>
      </w:r>
    </w:p>
    <w:p w14:paraId="2EC089A2" w14:textId="24D1772E" w:rsidR="00D631F7" w:rsidRDefault="00231D95" w:rsidP="00FE034C">
      <w:pPr>
        <w:pStyle w:val="Overskrift3"/>
      </w:pPr>
      <w:r>
        <w:lastRenderedPageBreak/>
        <w:t>Tilbudspris</w:t>
      </w:r>
    </w:p>
    <w:p w14:paraId="3E91FD6F" w14:textId="45599819" w:rsidR="00457B3A" w:rsidRDefault="00457B3A" w:rsidP="00457B3A">
      <w:r>
        <w:t>Vi tilbyr med dette arbeid iht. konkurransegrunnlaget for priser som oppgitt nedenfor (ekskl. mva).</w:t>
      </w:r>
    </w:p>
    <w:p w14:paraId="67D079F9" w14:textId="0A4FA0BB" w:rsidR="00457B3A" w:rsidRDefault="00457B3A" w:rsidP="00457B3A">
      <w:r>
        <w:t>Prisene er sammendrag av priser gitt i vedlagte pris</w:t>
      </w:r>
      <w:r w:rsidR="00DC5E70">
        <w:t>filer, ekskl. priser for opsjoner og regningsarbeid. Sistnevnte priser benyttes ifm. evaluering, men inngår ikke i kontraktsprisen.</w:t>
      </w:r>
    </w:p>
    <w:p w14:paraId="7F0A3FE7" w14:textId="77777777" w:rsidR="00457B3A" w:rsidRPr="00457B3A" w:rsidRDefault="00457B3A" w:rsidP="00457B3A"/>
    <w:tbl>
      <w:tblPr>
        <w:tblStyle w:val="Tabellrutenett"/>
        <w:tblW w:w="0" w:type="auto"/>
        <w:tblInd w:w="708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457B3A" w14:paraId="167F86E5" w14:textId="77777777" w:rsidTr="00457B3A">
        <w:trPr>
          <w:trHeight w:val="397"/>
        </w:trPr>
        <w:tc>
          <w:tcPr>
            <w:tcW w:w="2689" w:type="dxa"/>
            <w:vAlign w:val="center"/>
          </w:tcPr>
          <w:p w14:paraId="64244231" w14:textId="5244D165" w:rsidR="00457B3A" w:rsidRPr="00457B3A" w:rsidRDefault="00457B3A" w:rsidP="00457B3A">
            <w:pPr>
              <w:ind w:left="0"/>
              <w:rPr>
                <w:i/>
                <w:iCs/>
              </w:rPr>
            </w:pPr>
            <w:r w:rsidRPr="00457B3A">
              <w:rPr>
                <w:i/>
                <w:iCs/>
              </w:rPr>
              <w:t>Post</w:t>
            </w:r>
          </w:p>
        </w:tc>
        <w:tc>
          <w:tcPr>
            <w:tcW w:w="7088" w:type="dxa"/>
            <w:vAlign w:val="center"/>
          </w:tcPr>
          <w:p w14:paraId="5E0C3CA6" w14:textId="54A819B0" w:rsidR="00457B3A" w:rsidRPr="00457B3A" w:rsidRDefault="00457B3A" w:rsidP="00457B3A">
            <w:pPr>
              <w:ind w:left="0"/>
              <w:rPr>
                <w:i/>
                <w:iCs/>
              </w:rPr>
            </w:pPr>
            <w:r w:rsidRPr="00457B3A">
              <w:rPr>
                <w:i/>
                <w:iCs/>
              </w:rPr>
              <w:t>Pris (NOK ekskl. mva)</w:t>
            </w:r>
          </w:p>
        </w:tc>
      </w:tr>
      <w:tr w:rsidR="00457B3A" w14:paraId="54F1E459" w14:textId="77777777" w:rsidTr="00457B3A">
        <w:trPr>
          <w:trHeight w:val="397"/>
        </w:trPr>
        <w:tc>
          <w:tcPr>
            <w:tcW w:w="2689" w:type="dxa"/>
            <w:vAlign w:val="center"/>
          </w:tcPr>
          <w:p w14:paraId="3566C9D2" w14:textId="5B72C699" w:rsidR="00457B3A" w:rsidRDefault="00457B3A" w:rsidP="00457B3A">
            <w:pPr>
              <w:ind w:left="0"/>
            </w:pPr>
            <w:r>
              <w:t>01 Rigg og driftskostnader</w:t>
            </w:r>
          </w:p>
        </w:tc>
        <w:tc>
          <w:tcPr>
            <w:tcW w:w="7088" w:type="dxa"/>
            <w:shd w:val="clear" w:color="auto" w:fill="DADFE6"/>
            <w:vAlign w:val="center"/>
          </w:tcPr>
          <w:p w14:paraId="435953D5" w14:textId="7F0E8C61" w:rsidR="00457B3A" w:rsidRDefault="00457B3A" w:rsidP="00DC5E70">
            <w:pPr>
              <w:pStyle w:val="Listeavsnitt"/>
              <w:numPr>
                <w:ilvl w:val="0"/>
                <w:numId w:val="24"/>
              </w:numPr>
              <w:jc w:val="right"/>
            </w:pPr>
            <w:r>
              <w:t>kr</w:t>
            </w:r>
          </w:p>
        </w:tc>
      </w:tr>
      <w:tr w:rsidR="00457B3A" w14:paraId="774DB366" w14:textId="77777777" w:rsidTr="00457B3A">
        <w:trPr>
          <w:trHeight w:val="397"/>
        </w:trPr>
        <w:tc>
          <w:tcPr>
            <w:tcW w:w="2689" w:type="dxa"/>
            <w:vAlign w:val="center"/>
          </w:tcPr>
          <w:p w14:paraId="5ED21F98" w14:textId="19370BB6" w:rsidR="00457B3A" w:rsidRDefault="00457B3A" w:rsidP="00457B3A">
            <w:pPr>
              <w:ind w:left="0"/>
            </w:pPr>
            <w:r>
              <w:t>02 Bygning</w:t>
            </w:r>
          </w:p>
        </w:tc>
        <w:tc>
          <w:tcPr>
            <w:tcW w:w="7088" w:type="dxa"/>
            <w:shd w:val="clear" w:color="auto" w:fill="DADFE6"/>
            <w:vAlign w:val="center"/>
          </w:tcPr>
          <w:p w14:paraId="3E12EE53" w14:textId="2DEA4AD2" w:rsidR="00457B3A" w:rsidRDefault="00457B3A" w:rsidP="00DC5E70">
            <w:pPr>
              <w:pStyle w:val="Listeavsnitt"/>
              <w:numPr>
                <w:ilvl w:val="0"/>
                <w:numId w:val="24"/>
              </w:numPr>
              <w:jc w:val="right"/>
            </w:pPr>
            <w:r>
              <w:t>kr</w:t>
            </w:r>
          </w:p>
        </w:tc>
      </w:tr>
      <w:tr w:rsidR="00457B3A" w14:paraId="64FB8950" w14:textId="77777777" w:rsidTr="00457B3A">
        <w:trPr>
          <w:trHeight w:val="397"/>
        </w:trPr>
        <w:tc>
          <w:tcPr>
            <w:tcW w:w="2689" w:type="dxa"/>
            <w:vAlign w:val="center"/>
          </w:tcPr>
          <w:p w14:paraId="7AE85AAB" w14:textId="20B6CC7C" w:rsidR="00457B3A" w:rsidRDefault="00457B3A" w:rsidP="00457B3A">
            <w:pPr>
              <w:ind w:left="0"/>
            </w:pPr>
            <w:r>
              <w:t>03 VVS</w:t>
            </w:r>
          </w:p>
        </w:tc>
        <w:tc>
          <w:tcPr>
            <w:tcW w:w="7088" w:type="dxa"/>
            <w:shd w:val="clear" w:color="auto" w:fill="DADFE6"/>
            <w:vAlign w:val="center"/>
          </w:tcPr>
          <w:p w14:paraId="3EEB53D3" w14:textId="328755DE" w:rsidR="00457B3A" w:rsidRDefault="00457B3A" w:rsidP="00DC5E70">
            <w:pPr>
              <w:pStyle w:val="Listeavsnitt"/>
              <w:numPr>
                <w:ilvl w:val="0"/>
                <w:numId w:val="24"/>
              </w:numPr>
              <w:jc w:val="right"/>
            </w:pPr>
            <w:r>
              <w:t>kr</w:t>
            </w:r>
          </w:p>
        </w:tc>
      </w:tr>
      <w:tr w:rsidR="00457B3A" w14:paraId="3D183B3E" w14:textId="77777777" w:rsidTr="00457B3A">
        <w:trPr>
          <w:trHeight w:val="397"/>
        </w:trPr>
        <w:tc>
          <w:tcPr>
            <w:tcW w:w="2689" w:type="dxa"/>
            <w:vAlign w:val="center"/>
          </w:tcPr>
          <w:p w14:paraId="58721693" w14:textId="66FC58E2" w:rsidR="00457B3A" w:rsidRDefault="00457B3A" w:rsidP="00457B3A">
            <w:pPr>
              <w:ind w:left="0"/>
            </w:pPr>
            <w:r>
              <w:t>04 Elkraft</w:t>
            </w:r>
          </w:p>
        </w:tc>
        <w:tc>
          <w:tcPr>
            <w:tcW w:w="7088" w:type="dxa"/>
            <w:shd w:val="clear" w:color="auto" w:fill="DADFE6"/>
            <w:vAlign w:val="center"/>
          </w:tcPr>
          <w:p w14:paraId="2BD8F413" w14:textId="368FEC1C" w:rsidR="00457B3A" w:rsidRDefault="00457B3A" w:rsidP="00DC5E70">
            <w:pPr>
              <w:pStyle w:val="Listeavsnitt"/>
              <w:numPr>
                <w:ilvl w:val="0"/>
                <w:numId w:val="24"/>
              </w:numPr>
              <w:jc w:val="right"/>
            </w:pPr>
            <w:r>
              <w:t>kr</w:t>
            </w:r>
          </w:p>
        </w:tc>
      </w:tr>
      <w:tr w:rsidR="00457B3A" w14:paraId="6F830684" w14:textId="77777777" w:rsidTr="00457B3A">
        <w:trPr>
          <w:trHeight w:val="397"/>
        </w:trPr>
        <w:tc>
          <w:tcPr>
            <w:tcW w:w="2689" w:type="dxa"/>
            <w:vAlign w:val="center"/>
          </w:tcPr>
          <w:p w14:paraId="4EB3824F" w14:textId="32F5A42E" w:rsidR="00457B3A" w:rsidRDefault="00457B3A" w:rsidP="00457B3A">
            <w:pPr>
              <w:ind w:left="0"/>
            </w:pPr>
            <w:r>
              <w:t>05 Tele- og automasjon</w:t>
            </w:r>
          </w:p>
        </w:tc>
        <w:tc>
          <w:tcPr>
            <w:tcW w:w="7088" w:type="dxa"/>
            <w:shd w:val="clear" w:color="auto" w:fill="DADFE6"/>
            <w:vAlign w:val="center"/>
          </w:tcPr>
          <w:p w14:paraId="579AFA59" w14:textId="287AF810" w:rsidR="00457B3A" w:rsidRDefault="00457B3A" w:rsidP="00DC5E70">
            <w:pPr>
              <w:pStyle w:val="Listeavsnitt"/>
              <w:numPr>
                <w:ilvl w:val="0"/>
                <w:numId w:val="24"/>
              </w:numPr>
              <w:jc w:val="right"/>
            </w:pPr>
            <w:r>
              <w:t>kr</w:t>
            </w:r>
          </w:p>
        </w:tc>
      </w:tr>
      <w:tr w:rsidR="00457B3A" w14:paraId="3639F42E" w14:textId="77777777" w:rsidTr="00457B3A">
        <w:trPr>
          <w:trHeight w:val="397"/>
        </w:trPr>
        <w:tc>
          <w:tcPr>
            <w:tcW w:w="2689" w:type="dxa"/>
            <w:vAlign w:val="center"/>
          </w:tcPr>
          <w:p w14:paraId="0BF986EC" w14:textId="37D8956F" w:rsidR="00457B3A" w:rsidRPr="00457B3A" w:rsidRDefault="00457B3A" w:rsidP="00457B3A">
            <w:pPr>
              <w:ind w:left="0"/>
              <w:rPr>
                <w:b/>
                <w:bCs/>
              </w:rPr>
            </w:pPr>
            <w:r w:rsidRPr="00457B3A">
              <w:rPr>
                <w:b/>
                <w:bCs/>
              </w:rPr>
              <w:t>Totalt</w:t>
            </w:r>
          </w:p>
        </w:tc>
        <w:tc>
          <w:tcPr>
            <w:tcW w:w="7088" w:type="dxa"/>
            <w:shd w:val="clear" w:color="auto" w:fill="DADFE6"/>
            <w:vAlign w:val="center"/>
          </w:tcPr>
          <w:p w14:paraId="7EB9BAA3" w14:textId="0E126AE8" w:rsidR="00457B3A" w:rsidRPr="00DC5E70" w:rsidRDefault="00457B3A" w:rsidP="00DC5E70">
            <w:pPr>
              <w:pStyle w:val="Listeavsnitt"/>
              <w:numPr>
                <w:ilvl w:val="0"/>
                <w:numId w:val="24"/>
              </w:numPr>
              <w:jc w:val="right"/>
              <w:rPr>
                <w:b/>
                <w:bCs/>
              </w:rPr>
            </w:pPr>
            <w:r w:rsidRPr="00DC5E70">
              <w:rPr>
                <w:b/>
                <w:bCs/>
              </w:rPr>
              <w:t>kr</w:t>
            </w:r>
          </w:p>
        </w:tc>
      </w:tr>
    </w:tbl>
    <w:p w14:paraId="35C228AC" w14:textId="77777777" w:rsidR="00231D95" w:rsidRDefault="00231D95" w:rsidP="00231D95"/>
    <w:p w14:paraId="16BE6224" w14:textId="77777777" w:rsidR="00231D95" w:rsidRDefault="00231D95" w:rsidP="00231D95"/>
    <w:p w14:paraId="292DB6D8" w14:textId="77777777" w:rsidR="00231D95" w:rsidRDefault="00231D95" w:rsidP="00231D95"/>
    <w:p w14:paraId="0D3ABBD8" w14:textId="3D6A8C80" w:rsidR="00231D95" w:rsidRDefault="00231D95" w:rsidP="00231D95">
      <w:pPr>
        <w:pStyle w:val="Overskrift3"/>
      </w:pPr>
      <w:r>
        <w:t>Byggetid</w:t>
      </w:r>
    </w:p>
    <w:p w14:paraId="042CCF19" w14:textId="77777777" w:rsidR="00231D95" w:rsidRDefault="00231D95" w:rsidP="00231D95">
      <w:r>
        <w:t xml:space="preserve">Tilbyder kan gjennomføre prosjektet innenfor byggetid som oppgitt nedenfor, regnet fra kontraktsinngåelse. </w:t>
      </w:r>
    </w:p>
    <w:p w14:paraId="0CDF700F" w14:textId="6B1E4AE9" w:rsidR="00231D95" w:rsidRDefault="00231D95" w:rsidP="00231D95">
      <w:r>
        <w:t>Se også øvrige konkurranseregler og kontraktsgrunnlag.</w:t>
      </w:r>
    </w:p>
    <w:p w14:paraId="3DD783F0" w14:textId="77777777" w:rsidR="00231D95" w:rsidRDefault="00231D95" w:rsidP="00231D95"/>
    <w:tbl>
      <w:tblPr>
        <w:tblStyle w:val="Tabellrutenett"/>
        <w:tblW w:w="0" w:type="auto"/>
        <w:tblInd w:w="708" w:type="dxa"/>
        <w:tblLook w:val="04A0" w:firstRow="1" w:lastRow="0" w:firstColumn="1" w:lastColumn="0" w:noHBand="0" w:noVBand="1"/>
      </w:tblPr>
      <w:tblGrid>
        <w:gridCol w:w="1697"/>
        <w:gridCol w:w="7938"/>
      </w:tblGrid>
      <w:tr w:rsidR="00231D95" w14:paraId="7CFFC546" w14:textId="77777777" w:rsidTr="00457B3A">
        <w:trPr>
          <w:trHeight w:val="397"/>
        </w:trPr>
        <w:tc>
          <w:tcPr>
            <w:tcW w:w="1697" w:type="dxa"/>
            <w:vAlign w:val="center"/>
          </w:tcPr>
          <w:p w14:paraId="44D496BD" w14:textId="35AFF351" w:rsidR="00231D95" w:rsidRDefault="00231D95" w:rsidP="00231D95">
            <w:pPr>
              <w:ind w:left="0"/>
            </w:pPr>
            <w:r>
              <w:t>Byggetid (uker):</w:t>
            </w:r>
          </w:p>
        </w:tc>
        <w:tc>
          <w:tcPr>
            <w:tcW w:w="7938" w:type="dxa"/>
            <w:shd w:val="clear" w:color="auto" w:fill="DADFE6"/>
            <w:vAlign w:val="center"/>
          </w:tcPr>
          <w:p w14:paraId="2AA7A8B4" w14:textId="77777777" w:rsidR="00231D95" w:rsidRDefault="00231D95" w:rsidP="00231D95">
            <w:pPr>
              <w:ind w:left="0"/>
            </w:pPr>
          </w:p>
        </w:tc>
      </w:tr>
    </w:tbl>
    <w:p w14:paraId="2004DA01" w14:textId="77777777" w:rsidR="00231D95" w:rsidRPr="00231D95" w:rsidRDefault="00231D95" w:rsidP="00231D95"/>
    <w:p w14:paraId="14C689BE" w14:textId="27DCE9DE" w:rsidR="00392E48" w:rsidRDefault="00392E48" w:rsidP="00392E48">
      <w:pPr>
        <w:ind w:left="705"/>
      </w:pPr>
    </w:p>
    <w:p w14:paraId="047388CD" w14:textId="5A985BC8" w:rsidR="00231D95" w:rsidRDefault="00231D95" w:rsidP="00231D95">
      <w:pPr>
        <w:pStyle w:val="Overskrift3"/>
      </w:pPr>
      <w:r>
        <w:t>Underskrift</w:t>
      </w:r>
    </w:p>
    <w:p w14:paraId="317AB4D9" w14:textId="4B78B27C" w:rsidR="00231D95" w:rsidRPr="00231D95" w:rsidRDefault="00231D95" w:rsidP="00231D95">
      <w:pPr>
        <w:ind w:left="0"/>
      </w:pPr>
      <w:r>
        <w:tab/>
      </w:r>
    </w:p>
    <w:tbl>
      <w:tblPr>
        <w:tblStyle w:val="Tabellrutenett"/>
        <w:tblW w:w="9777" w:type="dxa"/>
        <w:tblInd w:w="708" w:type="dxa"/>
        <w:tblLook w:val="04A0" w:firstRow="1" w:lastRow="0" w:firstColumn="1" w:lastColumn="0" w:noHBand="0" w:noVBand="1"/>
      </w:tblPr>
      <w:tblGrid>
        <w:gridCol w:w="2264"/>
        <w:gridCol w:w="7513"/>
      </w:tblGrid>
      <w:tr w:rsidR="00231D95" w14:paraId="18438DAC" w14:textId="77777777" w:rsidTr="00457B3A">
        <w:trPr>
          <w:trHeight w:val="397"/>
        </w:trPr>
        <w:tc>
          <w:tcPr>
            <w:tcW w:w="2264" w:type="dxa"/>
            <w:vAlign w:val="center"/>
          </w:tcPr>
          <w:p w14:paraId="50C11A27" w14:textId="211D025D" w:rsidR="00231D95" w:rsidRPr="00FE034C" w:rsidRDefault="00231D95" w:rsidP="00233AED">
            <w:pPr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Sted</w:t>
            </w:r>
            <w:r w:rsidRPr="00FE034C">
              <w:rPr>
                <w:i/>
                <w:iCs/>
              </w:rPr>
              <w:t>:</w:t>
            </w:r>
          </w:p>
        </w:tc>
        <w:tc>
          <w:tcPr>
            <w:tcW w:w="7513" w:type="dxa"/>
            <w:shd w:val="clear" w:color="auto" w:fill="DADFE6"/>
            <w:vAlign w:val="center"/>
          </w:tcPr>
          <w:p w14:paraId="1B15394A" w14:textId="77777777" w:rsidR="00231D95" w:rsidRDefault="00231D95" w:rsidP="00233AED">
            <w:pPr>
              <w:ind w:left="0"/>
            </w:pPr>
          </w:p>
        </w:tc>
      </w:tr>
      <w:tr w:rsidR="00231D95" w14:paraId="49C26F20" w14:textId="77777777" w:rsidTr="00457B3A">
        <w:trPr>
          <w:trHeight w:val="397"/>
        </w:trPr>
        <w:tc>
          <w:tcPr>
            <w:tcW w:w="2264" w:type="dxa"/>
            <w:vAlign w:val="center"/>
          </w:tcPr>
          <w:p w14:paraId="729EC564" w14:textId="31929878" w:rsidR="00231D95" w:rsidRPr="00FE034C" w:rsidRDefault="00231D95" w:rsidP="00233AED">
            <w:pPr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Dato</w:t>
            </w:r>
            <w:r w:rsidRPr="00FE034C">
              <w:rPr>
                <w:i/>
                <w:iCs/>
              </w:rPr>
              <w:t>:</w:t>
            </w:r>
          </w:p>
        </w:tc>
        <w:tc>
          <w:tcPr>
            <w:tcW w:w="7513" w:type="dxa"/>
            <w:shd w:val="clear" w:color="auto" w:fill="DADFE6"/>
            <w:vAlign w:val="center"/>
          </w:tcPr>
          <w:p w14:paraId="50077939" w14:textId="77777777" w:rsidR="00231D95" w:rsidRDefault="00231D95" w:rsidP="00233AED">
            <w:pPr>
              <w:ind w:left="0"/>
            </w:pPr>
          </w:p>
        </w:tc>
      </w:tr>
      <w:tr w:rsidR="00231D95" w14:paraId="312C95BC" w14:textId="77777777" w:rsidTr="00457B3A">
        <w:trPr>
          <w:trHeight w:val="397"/>
        </w:trPr>
        <w:tc>
          <w:tcPr>
            <w:tcW w:w="2264" w:type="dxa"/>
            <w:vAlign w:val="center"/>
          </w:tcPr>
          <w:p w14:paraId="432DFC49" w14:textId="05EFF9E3" w:rsidR="00231D95" w:rsidRPr="00FE034C" w:rsidRDefault="00231D95" w:rsidP="00233AED">
            <w:pPr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Navn (blokksbokstaver):</w:t>
            </w:r>
          </w:p>
        </w:tc>
        <w:tc>
          <w:tcPr>
            <w:tcW w:w="7513" w:type="dxa"/>
            <w:shd w:val="clear" w:color="auto" w:fill="DADFE6"/>
            <w:vAlign w:val="center"/>
          </w:tcPr>
          <w:p w14:paraId="5634584E" w14:textId="77777777" w:rsidR="00231D95" w:rsidRDefault="00231D95" w:rsidP="00233AED">
            <w:pPr>
              <w:ind w:left="0"/>
            </w:pPr>
          </w:p>
        </w:tc>
      </w:tr>
      <w:tr w:rsidR="00231D95" w14:paraId="042643BF" w14:textId="77777777" w:rsidTr="00457B3A">
        <w:trPr>
          <w:trHeight w:val="624"/>
        </w:trPr>
        <w:tc>
          <w:tcPr>
            <w:tcW w:w="2264" w:type="dxa"/>
            <w:vAlign w:val="center"/>
          </w:tcPr>
          <w:p w14:paraId="16790845" w14:textId="05D55105" w:rsidR="00231D95" w:rsidRPr="00FE034C" w:rsidRDefault="00231D95" w:rsidP="00233AED">
            <w:pPr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Signatur:</w:t>
            </w:r>
          </w:p>
        </w:tc>
        <w:tc>
          <w:tcPr>
            <w:tcW w:w="7513" w:type="dxa"/>
            <w:shd w:val="clear" w:color="auto" w:fill="DADFE6"/>
            <w:vAlign w:val="center"/>
          </w:tcPr>
          <w:p w14:paraId="55A3B366" w14:textId="77777777" w:rsidR="00231D95" w:rsidRDefault="00231D95" w:rsidP="00233AED">
            <w:pPr>
              <w:ind w:left="0"/>
            </w:pPr>
          </w:p>
        </w:tc>
      </w:tr>
    </w:tbl>
    <w:p w14:paraId="5140FEEE" w14:textId="77777777" w:rsidR="00231D95" w:rsidRPr="00231D95" w:rsidRDefault="00231D95" w:rsidP="00231D95"/>
    <w:sectPr w:rsidR="00231D95" w:rsidRPr="00231D95" w:rsidSect="0011616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1276" w:left="426" w:header="56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4F7F4" w14:textId="77777777" w:rsidR="00786C3D" w:rsidRDefault="00786C3D">
      <w:r>
        <w:separator/>
      </w:r>
    </w:p>
  </w:endnote>
  <w:endnote w:type="continuationSeparator" w:id="0">
    <w:p w14:paraId="782789DE" w14:textId="77777777" w:rsidR="00786C3D" w:rsidRDefault="0078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inga">
    <w:altName w:val="Segoe UI"/>
    <w:charset w:val="00"/>
    <w:family w:val="swiss"/>
    <w:pitch w:val="variable"/>
    <w:sig w:usb0="0008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ptos Black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3C5C3" w14:textId="1C89E647" w:rsidR="00121CE4" w:rsidRDefault="00642BC0">
    <w:pPr>
      <w:pStyle w:val="Bunntekst"/>
      <w:tabs>
        <w:tab w:val="clear" w:pos="9072"/>
        <w:tab w:val="left" w:pos="9781"/>
      </w:tabs>
      <w:ind w:left="-1276" w:right="141"/>
      <w:rPr>
        <w:color w:val="5F5F5F"/>
      </w:rPr>
    </w:pPr>
    <w:r>
      <w:tab/>
      <w:t xml:space="preserve">                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9DFA" w14:textId="77777777" w:rsidR="00121CE4" w:rsidRDefault="00642BC0">
    <w:pPr>
      <w:pStyle w:val="Bunntekst"/>
      <w:ind w:left="-1276"/>
      <w:rPr>
        <w:rFonts w:ascii="Arial" w:hAnsi="Arial" w:cs="Arial"/>
        <w:color w:val="4D4D4D"/>
        <w:sz w:val="13"/>
      </w:rPr>
    </w:pPr>
    <w:r>
      <w:rPr>
        <w:rFonts w:ascii="Arial" w:hAnsi="Arial" w:cs="Arial"/>
        <w:color w:val="4D4D4D"/>
        <w:sz w:val="13"/>
      </w:rPr>
      <w:t xml:space="preserve">                                 </w:t>
    </w:r>
  </w:p>
  <w:p w14:paraId="58F87B9A" w14:textId="1E7B7BF5" w:rsidR="00121CE4" w:rsidRDefault="00642BC0">
    <w:pPr>
      <w:pStyle w:val="Bunntekst"/>
      <w:ind w:left="-1276"/>
      <w:rPr>
        <w:rFonts w:ascii="Arial" w:hAnsi="Arial" w:cs="Arial"/>
        <w:color w:val="4D4D4D"/>
        <w:sz w:val="13"/>
      </w:rPr>
    </w:pPr>
    <w:r>
      <w:rPr>
        <w:rFonts w:ascii="Arial" w:hAnsi="Arial" w:cs="Arial"/>
        <w:color w:val="4D4D4D"/>
        <w:sz w:val="13"/>
      </w:rPr>
      <w:t xml:space="preserve">                                 </w:t>
    </w:r>
    <w:r>
      <w:rPr>
        <w:rFonts w:ascii="Arial" w:hAnsi="Arial" w:cs="Arial"/>
        <w:color w:val="4D4D4D"/>
        <w:sz w:val="13"/>
      </w:rPr>
      <w:tab/>
    </w:r>
  </w:p>
  <w:p w14:paraId="4FAA9F7B" w14:textId="77777777" w:rsidR="00121CE4" w:rsidRDefault="00121C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85BE6" w14:textId="77777777" w:rsidR="00786C3D" w:rsidRDefault="00786C3D">
      <w:r>
        <w:separator/>
      </w:r>
    </w:p>
  </w:footnote>
  <w:footnote w:type="continuationSeparator" w:id="0">
    <w:p w14:paraId="341F7A2F" w14:textId="77777777" w:rsidR="00786C3D" w:rsidRDefault="00786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2665" w14:textId="77777777" w:rsidR="00121CE4" w:rsidRDefault="00121CE4">
    <w:pPr>
      <w:pStyle w:val="Topptekst"/>
      <w:tabs>
        <w:tab w:val="clear" w:pos="9072"/>
        <w:tab w:val="right" w:pos="10348"/>
      </w:tabs>
      <w:ind w:left="-709" w:hanging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0619" w14:textId="6DC50C43" w:rsidR="00121CE4" w:rsidRDefault="00642BC0" w:rsidP="00515F81">
    <w:pPr>
      <w:pStyle w:val="Topptekst"/>
      <w:tabs>
        <w:tab w:val="clear" w:pos="9072"/>
        <w:tab w:val="right" w:pos="11057"/>
      </w:tabs>
      <w:ind w:left="142" w:right="-143"/>
    </w:pPr>
    <w: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A2A3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662A4"/>
    <w:multiLevelType w:val="hybridMultilevel"/>
    <w:tmpl w:val="AAE6D3F6"/>
    <w:lvl w:ilvl="0" w:tplc="D5E2018C">
      <w:numFmt w:val="bullet"/>
      <w:lvlText w:val="-"/>
      <w:lvlJc w:val="left"/>
      <w:pPr>
        <w:ind w:left="1065" w:hanging="360"/>
      </w:pPr>
      <w:rPr>
        <w:rFonts w:ascii="Kalinga" w:eastAsia="Times New Roman" w:hAnsi="Kalinga" w:cs="Kalinga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3BD5DB0"/>
    <w:multiLevelType w:val="hybridMultilevel"/>
    <w:tmpl w:val="0A5EF796"/>
    <w:lvl w:ilvl="0" w:tplc="60CABEE6">
      <w:start w:val="2"/>
      <w:numFmt w:val="bullet"/>
      <w:lvlText w:val="-"/>
      <w:lvlJc w:val="left"/>
      <w:pPr>
        <w:ind w:left="1065" w:hanging="360"/>
      </w:pPr>
      <w:rPr>
        <w:rFonts w:ascii="Swis721 Lt BT" w:eastAsia="Times New Roman" w:hAnsi="Swis721 Lt BT" w:cs="Kalinga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DB02057"/>
    <w:multiLevelType w:val="hybridMultilevel"/>
    <w:tmpl w:val="2FFC5DCC"/>
    <w:lvl w:ilvl="0" w:tplc="607279CE">
      <w:start w:val="4"/>
      <w:numFmt w:val="bullet"/>
      <w:lvlText w:val="-"/>
      <w:lvlJc w:val="left"/>
      <w:pPr>
        <w:ind w:left="1776" w:hanging="360"/>
      </w:pPr>
      <w:rPr>
        <w:rFonts w:ascii="Swis721 Lt BT" w:eastAsia="Times New Roman" w:hAnsi="Swis721 Lt BT" w:cs="Kalinga" w:hint="default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05A61A5"/>
    <w:multiLevelType w:val="hybridMultilevel"/>
    <w:tmpl w:val="E04C6ACC"/>
    <w:lvl w:ilvl="0" w:tplc="8FC867A6">
      <w:numFmt w:val="bullet"/>
      <w:lvlText w:val="-"/>
      <w:lvlJc w:val="left"/>
      <w:pPr>
        <w:ind w:left="1773" w:hanging="360"/>
      </w:pPr>
      <w:rPr>
        <w:rFonts w:ascii="Swis721 Lt BT" w:eastAsia="Times New Roman" w:hAnsi="Swis721 Lt BT" w:cs="Times New Roman" w:hint="default"/>
      </w:rPr>
    </w:lvl>
    <w:lvl w:ilvl="1" w:tplc="0414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5" w15:restartNumberingAfterBreak="0">
    <w:nsid w:val="21416E2D"/>
    <w:multiLevelType w:val="hybridMultilevel"/>
    <w:tmpl w:val="10BC735E"/>
    <w:lvl w:ilvl="0" w:tplc="5A1E9B72">
      <w:start w:val="902"/>
      <w:numFmt w:val="bullet"/>
      <w:lvlText w:val="-"/>
      <w:lvlJc w:val="left"/>
      <w:pPr>
        <w:ind w:left="1069" w:hanging="360"/>
      </w:pPr>
      <w:rPr>
        <w:rFonts w:ascii="Swis721 Lt BT" w:eastAsia="Times New Roman" w:hAnsi="Swis721 Lt BT" w:cs="Kalinga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2817718"/>
    <w:multiLevelType w:val="hybridMultilevel"/>
    <w:tmpl w:val="6EE8406C"/>
    <w:lvl w:ilvl="0" w:tplc="E06889F8">
      <w:start w:val="1"/>
      <w:numFmt w:val="bullet"/>
      <w:lvlText w:val="-"/>
      <w:lvlJc w:val="left"/>
      <w:pPr>
        <w:ind w:left="420" w:hanging="360"/>
      </w:pPr>
      <w:rPr>
        <w:rFonts w:ascii="Swis721 Lt BT" w:eastAsia="Times New Roman" w:hAnsi="Swis721 Lt B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B83691D"/>
    <w:multiLevelType w:val="hybridMultilevel"/>
    <w:tmpl w:val="ABE2AC58"/>
    <w:lvl w:ilvl="0" w:tplc="943AE2EA">
      <w:numFmt w:val="bullet"/>
      <w:lvlText w:val="-"/>
      <w:lvlJc w:val="left"/>
      <w:pPr>
        <w:ind w:left="1065" w:hanging="360"/>
      </w:pPr>
      <w:rPr>
        <w:rFonts w:ascii="Kalinga" w:eastAsia="Times New Roman" w:hAnsi="Kalinga" w:cs="Kalinga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C57427E"/>
    <w:multiLevelType w:val="hybridMultilevel"/>
    <w:tmpl w:val="DFDCA710"/>
    <w:lvl w:ilvl="0" w:tplc="79007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D63D54"/>
    <w:multiLevelType w:val="hybridMultilevel"/>
    <w:tmpl w:val="25E056DC"/>
    <w:lvl w:ilvl="0" w:tplc="C6A43A76">
      <w:start w:val="1"/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Kaling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62681"/>
    <w:multiLevelType w:val="hybridMultilevel"/>
    <w:tmpl w:val="0328898E"/>
    <w:lvl w:ilvl="0" w:tplc="67A0FB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B9B3A84"/>
    <w:multiLevelType w:val="hybridMultilevel"/>
    <w:tmpl w:val="5644E432"/>
    <w:lvl w:ilvl="0" w:tplc="CC84672A">
      <w:numFmt w:val="bullet"/>
      <w:lvlText w:val="-"/>
      <w:lvlJc w:val="left"/>
      <w:pPr>
        <w:ind w:left="1068" w:hanging="360"/>
      </w:pPr>
      <w:rPr>
        <w:rFonts w:ascii="Kalinga" w:eastAsia="Times New Roman" w:hAnsi="Kalinga" w:cs="Kalinga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C4C42EC"/>
    <w:multiLevelType w:val="hybridMultilevel"/>
    <w:tmpl w:val="9A46DE20"/>
    <w:lvl w:ilvl="0" w:tplc="A85C3F88">
      <w:numFmt w:val="bullet"/>
      <w:lvlText w:val="-"/>
      <w:lvlJc w:val="left"/>
      <w:pPr>
        <w:ind w:left="1773" w:hanging="360"/>
      </w:pPr>
      <w:rPr>
        <w:rFonts w:ascii="Swis721 Lt BT" w:eastAsia="Times New Roman" w:hAnsi="Swis721 Lt B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3" w15:restartNumberingAfterBreak="0">
    <w:nsid w:val="4CAA50A0"/>
    <w:multiLevelType w:val="multilevel"/>
    <w:tmpl w:val="8886F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51014851"/>
    <w:multiLevelType w:val="hybridMultilevel"/>
    <w:tmpl w:val="593EF780"/>
    <w:lvl w:ilvl="0" w:tplc="547CA070">
      <w:start w:val="6"/>
      <w:numFmt w:val="bullet"/>
      <w:lvlText w:val="-"/>
      <w:lvlJc w:val="left"/>
      <w:pPr>
        <w:ind w:left="1068" w:hanging="360"/>
      </w:pPr>
      <w:rPr>
        <w:rFonts w:ascii="Swis721 Lt BT" w:eastAsia="Times New Roman" w:hAnsi="Swis721 Lt B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14E5A9D"/>
    <w:multiLevelType w:val="hybridMultilevel"/>
    <w:tmpl w:val="17C40EB2"/>
    <w:lvl w:ilvl="0" w:tplc="D01EAF0E">
      <w:numFmt w:val="bullet"/>
      <w:lvlText w:val="-"/>
      <w:lvlJc w:val="left"/>
      <w:pPr>
        <w:ind w:left="1065" w:hanging="360"/>
      </w:pPr>
      <w:rPr>
        <w:rFonts w:ascii="Kalinga" w:eastAsia="Times New Roman" w:hAnsi="Kalinga" w:cs="Kalinga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5266B56"/>
    <w:multiLevelType w:val="hybridMultilevel"/>
    <w:tmpl w:val="BD9C8094"/>
    <w:lvl w:ilvl="0" w:tplc="D444D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86163"/>
    <w:multiLevelType w:val="hybridMultilevel"/>
    <w:tmpl w:val="0728D8F2"/>
    <w:lvl w:ilvl="0" w:tplc="F4EEF364"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Kaling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1C4A6E"/>
    <w:multiLevelType w:val="hybridMultilevel"/>
    <w:tmpl w:val="722CA674"/>
    <w:lvl w:ilvl="0" w:tplc="0CD49DB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48" w:hanging="360"/>
      </w:pPr>
    </w:lvl>
    <w:lvl w:ilvl="2" w:tplc="0414001B" w:tentative="1">
      <w:start w:val="1"/>
      <w:numFmt w:val="lowerRoman"/>
      <w:lvlText w:val="%3."/>
      <w:lvlJc w:val="right"/>
      <w:pPr>
        <w:ind w:left="2868" w:hanging="180"/>
      </w:pPr>
    </w:lvl>
    <w:lvl w:ilvl="3" w:tplc="0414000F" w:tentative="1">
      <w:start w:val="1"/>
      <w:numFmt w:val="decimal"/>
      <w:lvlText w:val="%4."/>
      <w:lvlJc w:val="left"/>
      <w:pPr>
        <w:ind w:left="3588" w:hanging="360"/>
      </w:pPr>
    </w:lvl>
    <w:lvl w:ilvl="4" w:tplc="04140019" w:tentative="1">
      <w:start w:val="1"/>
      <w:numFmt w:val="lowerLetter"/>
      <w:lvlText w:val="%5."/>
      <w:lvlJc w:val="left"/>
      <w:pPr>
        <w:ind w:left="4308" w:hanging="360"/>
      </w:pPr>
    </w:lvl>
    <w:lvl w:ilvl="5" w:tplc="0414001B" w:tentative="1">
      <w:start w:val="1"/>
      <w:numFmt w:val="lowerRoman"/>
      <w:lvlText w:val="%6."/>
      <w:lvlJc w:val="right"/>
      <w:pPr>
        <w:ind w:left="5028" w:hanging="180"/>
      </w:pPr>
    </w:lvl>
    <w:lvl w:ilvl="6" w:tplc="0414000F" w:tentative="1">
      <w:start w:val="1"/>
      <w:numFmt w:val="decimal"/>
      <w:lvlText w:val="%7."/>
      <w:lvlJc w:val="left"/>
      <w:pPr>
        <w:ind w:left="5748" w:hanging="360"/>
      </w:pPr>
    </w:lvl>
    <w:lvl w:ilvl="7" w:tplc="04140019" w:tentative="1">
      <w:start w:val="1"/>
      <w:numFmt w:val="lowerLetter"/>
      <w:lvlText w:val="%8."/>
      <w:lvlJc w:val="left"/>
      <w:pPr>
        <w:ind w:left="6468" w:hanging="360"/>
      </w:pPr>
    </w:lvl>
    <w:lvl w:ilvl="8" w:tplc="041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7F03840"/>
    <w:multiLevelType w:val="hybridMultilevel"/>
    <w:tmpl w:val="C04821A6"/>
    <w:lvl w:ilvl="0" w:tplc="E2B85088"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Kaling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96F43"/>
    <w:multiLevelType w:val="hybridMultilevel"/>
    <w:tmpl w:val="0F28E042"/>
    <w:lvl w:ilvl="0" w:tplc="FF5039BA">
      <w:numFmt w:val="bullet"/>
      <w:lvlText w:val="-"/>
      <w:lvlJc w:val="left"/>
      <w:pPr>
        <w:ind w:left="1065" w:hanging="360"/>
      </w:pPr>
      <w:rPr>
        <w:rFonts w:ascii="Kalinga" w:eastAsia="Times New Roman" w:hAnsi="Kalinga" w:cs="Kalinga" w:hint="default"/>
        <w:sz w:val="20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703B64C9"/>
    <w:multiLevelType w:val="hybridMultilevel"/>
    <w:tmpl w:val="E488DCC4"/>
    <w:lvl w:ilvl="0" w:tplc="040C86B8">
      <w:start w:val="2"/>
      <w:numFmt w:val="bullet"/>
      <w:lvlText w:val="-"/>
      <w:lvlJc w:val="left"/>
      <w:pPr>
        <w:ind w:left="1065" w:hanging="360"/>
      </w:pPr>
      <w:rPr>
        <w:rFonts w:ascii="Swis721 Lt BT" w:eastAsia="Times New Roman" w:hAnsi="Swis721 Lt BT" w:cs="Kalinga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763477A5"/>
    <w:multiLevelType w:val="hybridMultilevel"/>
    <w:tmpl w:val="74D48494"/>
    <w:lvl w:ilvl="0" w:tplc="B716580E">
      <w:start w:val="1"/>
      <w:numFmt w:val="bullet"/>
      <w:lvlText w:val="-"/>
      <w:lvlJc w:val="left"/>
      <w:pPr>
        <w:ind w:left="1776" w:hanging="360"/>
      </w:pPr>
      <w:rPr>
        <w:rFonts w:ascii="Swis721 Lt BT" w:eastAsia="Times New Roman" w:hAnsi="Swis721 Lt BT" w:cs="Kalinga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7A4D292E"/>
    <w:multiLevelType w:val="hybridMultilevel"/>
    <w:tmpl w:val="34DEA018"/>
    <w:lvl w:ilvl="0" w:tplc="DCB46C60">
      <w:start w:val="9"/>
      <w:numFmt w:val="bullet"/>
      <w:lvlText w:val="-"/>
      <w:lvlJc w:val="left"/>
      <w:pPr>
        <w:ind w:left="720" w:hanging="360"/>
      </w:pPr>
      <w:rPr>
        <w:rFonts w:ascii="Swis721 Lt BT" w:eastAsia="Times New Roman" w:hAnsi="Swis721 Lt BT" w:cs="Kaling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877043">
    <w:abstractNumId w:val="11"/>
  </w:num>
  <w:num w:numId="2" w16cid:durableId="66853903">
    <w:abstractNumId w:val="7"/>
  </w:num>
  <w:num w:numId="3" w16cid:durableId="607932853">
    <w:abstractNumId w:val="0"/>
  </w:num>
  <w:num w:numId="4" w16cid:durableId="1187210524">
    <w:abstractNumId w:val="20"/>
  </w:num>
  <w:num w:numId="5" w16cid:durableId="534317086">
    <w:abstractNumId w:val="1"/>
  </w:num>
  <w:num w:numId="6" w16cid:durableId="893543198">
    <w:abstractNumId w:val="15"/>
  </w:num>
  <w:num w:numId="7" w16cid:durableId="368528182">
    <w:abstractNumId w:val="8"/>
  </w:num>
  <w:num w:numId="8" w16cid:durableId="1444764757">
    <w:abstractNumId w:val="4"/>
  </w:num>
  <w:num w:numId="9" w16cid:durableId="1530027996">
    <w:abstractNumId w:val="12"/>
  </w:num>
  <w:num w:numId="10" w16cid:durableId="2018271079">
    <w:abstractNumId w:val="17"/>
  </w:num>
  <w:num w:numId="11" w16cid:durableId="2030176582">
    <w:abstractNumId w:val="23"/>
  </w:num>
  <w:num w:numId="12" w16cid:durableId="1131944649">
    <w:abstractNumId w:val="9"/>
  </w:num>
  <w:num w:numId="13" w16cid:durableId="364408305">
    <w:abstractNumId w:val="19"/>
  </w:num>
  <w:num w:numId="14" w16cid:durableId="279263597">
    <w:abstractNumId w:val="16"/>
  </w:num>
  <w:num w:numId="15" w16cid:durableId="2105035101">
    <w:abstractNumId w:val="5"/>
  </w:num>
  <w:num w:numId="16" w16cid:durableId="431243010">
    <w:abstractNumId w:val="13"/>
  </w:num>
  <w:num w:numId="17" w16cid:durableId="1195466025">
    <w:abstractNumId w:val="10"/>
  </w:num>
  <w:num w:numId="18" w16cid:durableId="249778553">
    <w:abstractNumId w:val="22"/>
  </w:num>
  <w:num w:numId="19" w16cid:durableId="926109687">
    <w:abstractNumId w:val="18"/>
  </w:num>
  <w:num w:numId="20" w16cid:durableId="495614181">
    <w:abstractNumId w:val="3"/>
  </w:num>
  <w:num w:numId="21" w16cid:durableId="120733986">
    <w:abstractNumId w:val="21"/>
  </w:num>
  <w:num w:numId="22" w16cid:durableId="1267814332">
    <w:abstractNumId w:val="2"/>
  </w:num>
  <w:num w:numId="23" w16cid:durableId="1857766668">
    <w:abstractNumId w:val="14"/>
  </w:num>
  <w:num w:numId="24" w16cid:durableId="2022733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C3D"/>
    <w:rsid w:val="00021123"/>
    <w:rsid w:val="00045ACA"/>
    <w:rsid w:val="000540C0"/>
    <w:rsid w:val="00060C93"/>
    <w:rsid w:val="00077678"/>
    <w:rsid w:val="00081282"/>
    <w:rsid w:val="0008506C"/>
    <w:rsid w:val="000A7D49"/>
    <w:rsid w:val="000D7E56"/>
    <w:rsid w:val="000E124F"/>
    <w:rsid w:val="000E1E96"/>
    <w:rsid w:val="000F4DAD"/>
    <w:rsid w:val="00103384"/>
    <w:rsid w:val="00105814"/>
    <w:rsid w:val="001148E0"/>
    <w:rsid w:val="00116167"/>
    <w:rsid w:val="00121CE4"/>
    <w:rsid w:val="0012729F"/>
    <w:rsid w:val="001437F0"/>
    <w:rsid w:val="00152F0E"/>
    <w:rsid w:val="00164B07"/>
    <w:rsid w:val="001668C7"/>
    <w:rsid w:val="00176B81"/>
    <w:rsid w:val="00182A09"/>
    <w:rsid w:val="001831AB"/>
    <w:rsid w:val="00183372"/>
    <w:rsid w:val="001838AA"/>
    <w:rsid w:val="00195BAD"/>
    <w:rsid w:val="001A3EC8"/>
    <w:rsid w:val="001A724C"/>
    <w:rsid w:val="001B418C"/>
    <w:rsid w:val="001B52DE"/>
    <w:rsid w:val="001C1E9A"/>
    <w:rsid w:val="001C4EE6"/>
    <w:rsid w:val="001E616C"/>
    <w:rsid w:val="00201413"/>
    <w:rsid w:val="00203029"/>
    <w:rsid w:val="00223C45"/>
    <w:rsid w:val="0023137C"/>
    <w:rsid w:val="00231D95"/>
    <w:rsid w:val="0023283C"/>
    <w:rsid w:val="00252DAC"/>
    <w:rsid w:val="002539D6"/>
    <w:rsid w:val="002571C5"/>
    <w:rsid w:val="00261D5B"/>
    <w:rsid w:val="00262E91"/>
    <w:rsid w:val="002661B0"/>
    <w:rsid w:val="00267EF7"/>
    <w:rsid w:val="002736A8"/>
    <w:rsid w:val="00274BEF"/>
    <w:rsid w:val="00274FEC"/>
    <w:rsid w:val="00276EC3"/>
    <w:rsid w:val="00280565"/>
    <w:rsid w:val="00284656"/>
    <w:rsid w:val="0029002D"/>
    <w:rsid w:val="002A5700"/>
    <w:rsid w:val="002B552F"/>
    <w:rsid w:val="002C0ABE"/>
    <w:rsid w:val="002E2CAC"/>
    <w:rsid w:val="002E5ACE"/>
    <w:rsid w:val="002F3584"/>
    <w:rsid w:val="002F73BF"/>
    <w:rsid w:val="003436B5"/>
    <w:rsid w:val="00351C93"/>
    <w:rsid w:val="003645D1"/>
    <w:rsid w:val="00392E48"/>
    <w:rsid w:val="0039316C"/>
    <w:rsid w:val="003A1E81"/>
    <w:rsid w:val="003C07D4"/>
    <w:rsid w:val="003D7C3C"/>
    <w:rsid w:val="003E6C5C"/>
    <w:rsid w:val="003F5FC6"/>
    <w:rsid w:val="0040557B"/>
    <w:rsid w:val="00405869"/>
    <w:rsid w:val="004374EC"/>
    <w:rsid w:val="004402DC"/>
    <w:rsid w:val="00443E55"/>
    <w:rsid w:val="004461C5"/>
    <w:rsid w:val="004550CA"/>
    <w:rsid w:val="00457B3A"/>
    <w:rsid w:val="00461D20"/>
    <w:rsid w:val="004625C8"/>
    <w:rsid w:val="00465338"/>
    <w:rsid w:val="004661B3"/>
    <w:rsid w:val="00475FDB"/>
    <w:rsid w:val="00483B49"/>
    <w:rsid w:val="00494275"/>
    <w:rsid w:val="00494A90"/>
    <w:rsid w:val="004B0937"/>
    <w:rsid w:val="004B2558"/>
    <w:rsid w:val="004B6C41"/>
    <w:rsid w:val="004C795F"/>
    <w:rsid w:val="004D7E9F"/>
    <w:rsid w:val="004F0DDB"/>
    <w:rsid w:val="005019F8"/>
    <w:rsid w:val="00501E88"/>
    <w:rsid w:val="005058A7"/>
    <w:rsid w:val="0051165A"/>
    <w:rsid w:val="00515F81"/>
    <w:rsid w:val="00547324"/>
    <w:rsid w:val="00552775"/>
    <w:rsid w:val="00553E53"/>
    <w:rsid w:val="0055414C"/>
    <w:rsid w:val="005663D3"/>
    <w:rsid w:val="005768FD"/>
    <w:rsid w:val="005831D5"/>
    <w:rsid w:val="0058523A"/>
    <w:rsid w:val="00586B6B"/>
    <w:rsid w:val="0058749E"/>
    <w:rsid w:val="00592EB2"/>
    <w:rsid w:val="00592FAE"/>
    <w:rsid w:val="00597098"/>
    <w:rsid w:val="005A109E"/>
    <w:rsid w:val="005A6A6F"/>
    <w:rsid w:val="005B1A6D"/>
    <w:rsid w:val="005B2287"/>
    <w:rsid w:val="005F0B1D"/>
    <w:rsid w:val="0060537C"/>
    <w:rsid w:val="0060719D"/>
    <w:rsid w:val="00633882"/>
    <w:rsid w:val="00640A03"/>
    <w:rsid w:val="00642BC0"/>
    <w:rsid w:val="00650B1C"/>
    <w:rsid w:val="006631FE"/>
    <w:rsid w:val="00664DD4"/>
    <w:rsid w:val="00670E35"/>
    <w:rsid w:val="00676A94"/>
    <w:rsid w:val="00691964"/>
    <w:rsid w:val="00691B55"/>
    <w:rsid w:val="006A0090"/>
    <w:rsid w:val="006A1D00"/>
    <w:rsid w:val="006B4309"/>
    <w:rsid w:val="006B4411"/>
    <w:rsid w:val="006C2916"/>
    <w:rsid w:val="006D0D33"/>
    <w:rsid w:val="006D499C"/>
    <w:rsid w:val="006E2210"/>
    <w:rsid w:val="006F18A0"/>
    <w:rsid w:val="0070111F"/>
    <w:rsid w:val="00703798"/>
    <w:rsid w:val="0071359C"/>
    <w:rsid w:val="0072276B"/>
    <w:rsid w:val="007307FA"/>
    <w:rsid w:val="00742A85"/>
    <w:rsid w:val="00751E8D"/>
    <w:rsid w:val="00786C3D"/>
    <w:rsid w:val="0079766D"/>
    <w:rsid w:val="007A685B"/>
    <w:rsid w:val="007C0ED3"/>
    <w:rsid w:val="007C3539"/>
    <w:rsid w:val="007D2814"/>
    <w:rsid w:val="007E2069"/>
    <w:rsid w:val="007E6D3D"/>
    <w:rsid w:val="007F7B3F"/>
    <w:rsid w:val="00803BF6"/>
    <w:rsid w:val="008041B3"/>
    <w:rsid w:val="00804E2C"/>
    <w:rsid w:val="0080527A"/>
    <w:rsid w:val="008117E8"/>
    <w:rsid w:val="00847AC8"/>
    <w:rsid w:val="00871297"/>
    <w:rsid w:val="00885C23"/>
    <w:rsid w:val="00891E1A"/>
    <w:rsid w:val="008923EF"/>
    <w:rsid w:val="008A11C7"/>
    <w:rsid w:val="008A7A03"/>
    <w:rsid w:val="008B2DEE"/>
    <w:rsid w:val="008C0AB9"/>
    <w:rsid w:val="008E3622"/>
    <w:rsid w:val="008E7979"/>
    <w:rsid w:val="009220C0"/>
    <w:rsid w:val="00927028"/>
    <w:rsid w:val="00927260"/>
    <w:rsid w:val="00927CB0"/>
    <w:rsid w:val="00936F4E"/>
    <w:rsid w:val="00940314"/>
    <w:rsid w:val="00957E2C"/>
    <w:rsid w:val="009642EF"/>
    <w:rsid w:val="00965442"/>
    <w:rsid w:val="00965965"/>
    <w:rsid w:val="00972ED4"/>
    <w:rsid w:val="009740C0"/>
    <w:rsid w:val="009748AA"/>
    <w:rsid w:val="00980374"/>
    <w:rsid w:val="00981B14"/>
    <w:rsid w:val="009B147D"/>
    <w:rsid w:val="009B6AD5"/>
    <w:rsid w:val="009C2306"/>
    <w:rsid w:val="009C5C0E"/>
    <w:rsid w:val="009D469E"/>
    <w:rsid w:val="009E560D"/>
    <w:rsid w:val="009F7A66"/>
    <w:rsid w:val="00A10731"/>
    <w:rsid w:val="00A1310A"/>
    <w:rsid w:val="00A13764"/>
    <w:rsid w:val="00A15FED"/>
    <w:rsid w:val="00A2649B"/>
    <w:rsid w:val="00A3122C"/>
    <w:rsid w:val="00A43882"/>
    <w:rsid w:val="00A45FAD"/>
    <w:rsid w:val="00A85866"/>
    <w:rsid w:val="00AB38B9"/>
    <w:rsid w:val="00AD04EC"/>
    <w:rsid w:val="00AD1C9C"/>
    <w:rsid w:val="00AD5EB0"/>
    <w:rsid w:val="00AE034D"/>
    <w:rsid w:val="00AE5FC1"/>
    <w:rsid w:val="00AF16E8"/>
    <w:rsid w:val="00AF1A0B"/>
    <w:rsid w:val="00B2050D"/>
    <w:rsid w:val="00B47548"/>
    <w:rsid w:val="00B5540A"/>
    <w:rsid w:val="00B573C2"/>
    <w:rsid w:val="00B66D72"/>
    <w:rsid w:val="00B70A93"/>
    <w:rsid w:val="00B73284"/>
    <w:rsid w:val="00B803F6"/>
    <w:rsid w:val="00B85E86"/>
    <w:rsid w:val="00BA4BB1"/>
    <w:rsid w:val="00BE196F"/>
    <w:rsid w:val="00BF32A9"/>
    <w:rsid w:val="00BF6B79"/>
    <w:rsid w:val="00C21847"/>
    <w:rsid w:val="00C219B3"/>
    <w:rsid w:val="00C33C73"/>
    <w:rsid w:val="00C4282D"/>
    <w:rsid w:val="00C443B0"/>
    <w:rsid w:val="00C469BB"/>
    <w:rsid w:val="00C65348"/>
    <w:rsid w:val="00CA5A8F"/>
    <w:rsid w:val="00CA7CE7"/>
    <w:rsid w:val="00CB5B83"/>
    <w:rsid w:val="00CE2FC0"/>
    <w:rsid w:val="00CE4591"/>
    <w:rsid w:val="00CF46B2"/>
    <w:rsid w:val="00D151C2"/>
    <w:rsid w:val="00D27C49"/>
    <w:rsid w:val="00D3567F"/>
    <w:rsid w:val="00D45925"/>
    <w:rsid w:val="00D631F7"/>
    <w:rsid w:val="00D64ACB"/>
    <w:rsid w:val="00D91715"/>
    <w:rsid w:val="00DC3C8E"/>
    <w:rsid w:val="00DC5E70"/>
    <w:rsid w:val="00DD4693"/>
    <w:rsid w:val="00DE0200"/>
    <w:rsid w:val="00DF62F1"/>
    <w:rsid w:val="00E01803"/>
    <w:rsid w:val="00E076B6"/>
    <w:rsid w:val="00E24C33"/>
    <w:rsid w:val="00E36C4C"/>
    <w:rsid w:val="00E455D0"/>
    <w:rsid w:val="00E53B93"/>
    <w:rsid w:val="00E67861"/>
    <w:rsid w:val="00E74F8C"/>
    <w:rsid w:val="00E77E11"/>
    <w:rsid w:val="00E82C0F"/>
    <w:rsid w:val="00E91F06"/>
    <w:rsid w:val="00E973F8"/>
    <w:rsid w:val="00EA1116"/>
    <w:rsid w:val="00EA174F"/>
    <w:rsid w:val="00EB1BFD"/>
    <w:rsid w:val="00EB655F"/>
    <w:rsid w:val="00EC652B"/>
    <w:rsid w:val="00ED30BA"/>
    <w:rsid w:val="00EF4A30"/>
    <w:rsid w:val="00F01789"/>
    <w:rsid w:val="00F02A42"/>
    <w:rsid w:val="00F05DA4"/>
    <w:rsid w:val="00F22B60"/>
    <w:rsid w:val="00F3244E"/>
    <w:rsid w:val="00F413EF"/>
    <w:rsid w:val="00F5318E"/>
    <w:rsid w:val="00F74429"/>
    <w:rsid w:val="00FC07D1"/>
    <w:rsid w:val="00FD5191"/>
    <w:rsid w:val="00FE034C"/>
    <w:rsid w:val="00FE72A7"/>
    <w:rsid w:val="00FE74F8"/>
    <w:rsid w:val="00FF2C67"/>
    <w:rsid w:val="00FF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360CC"/>
  <w15:chartTrackingRefBased/>
  <w15:docId w15:val="{CD5C3224-5B1B-4D4C-BF74-384126EE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9B3"/>
    <w:pPr>
      <w:ind w:left="708"/>
    </w:pPr>
    <w:rPr>
      <w:rFonts w:ascii="Swis721 Lt BT" w:hAnsi="Swis721 Lt BT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4EC"/>
    <w:pPr>
      <w:keepNext/>
      <w:keepLines/>
      <w:spacing w:before="160" w:after="120"/>
      <w:outlineLvl w:val="1"/>
    </w:pPr>
    <w:rPr>
      <w:rFonts w:ascii="Aptos Black" w:eastAsiaTheme="majorEastAsia" w:hAnsi="Aptos Black" w:cstheme="majorBidi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4EC"/>
    <w:pPr>
      <w:keepNext/>
      <w:keepLines/>
      <w:spacing w:before="160" w:after="120"/>
      <w:outlineLvl w:val="2"/>
    </w:pPr>
    <w:rPr>
      <w:rFonts w:eastAsiaTheme="majorEastAsia" w:cstheme="majorBidi"/>
      <w:b/>
      <w:i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219B3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Hyperkobling">
    <w:name w:val="Hyperlink"/>
    <w:basedOn w:val="Standardskriftforavsnitt"/>
    <w:semiHidden/>
    <w:rPr>
      <w:color w:val="0000FF"/>
      <w:u w:val="single"/>
    </w:rPr>
  </w:style>
  <w:style w:type="character" w:styleId="Sidetall">
    <w:name w:val="page number"/>
    <w:basedOn w:val="Standardskriftforavsnitt"/>
    <w:semiHidden/>
  </w:style>
  <w:style w:type="paragraph" w:styleId="Punktliste">
    <w:name w:val="List Bullet"/>
    <w:basedOn w:val="Normal"/>
    <w:uiPriority w:val="99"/>
    <w:unhideWhenUsed/>
    <w:rsid w:val="006D499C"/>
    <w:pPr>
      <w:numPr>
        <w:numId w:val="3"/>
      </w:numPr>
      <w:contextualSpacing/>
    </w:pPr>
  </w:style>
  <w:style w:type="table" w:styleId="Tabellrutenett">
    <w:name w:val="Table Grid"/>
    <w:basedOn w:val="Vanligtabell"/>
    <w:uiPriority w:val="39"/>
    <w:rsid w:val="00364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61D20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443E55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83B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83B49"/>
  </w:style>
  <w:style w:type="character" w:customStyle="1" w:styleId="MerknadstekstTegn">
    <w:name w:val="Merknadstekst Tegn"/>
    <w:basedOn w:val="Standardskriftforavsnitt"/>
    <w:link w:val="Merknadstekst"/>
    <w:uiPriority w:val="99"/>
    <w:rsid w:val="00483B49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83B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83B49"/>
    <w:rPr>
      <w:b/>
      <w:b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4EC"/>
    <w:rPr>
      <w:rFonts w:ascii="Aptos Black" w:eastAsiaTheme="majorEastAsia" w:hAnsi="Aptos Black" w:cstheme="majorBidi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4EC"/>
    <w:rPr>
      <w:rFonts w:ascii="Swis721 Lt BT" w:eastAsiaTheme="majorEastAsia" w:hAnsi="Swis721 Lt BT" w:cstheme="majorBidi"/>
      <w:b/>
      <w:i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219B3"/>
    <w:rPr>
      <w:rFonts w:ascii="Swis721 Lt BT" w:eastAsiaTheme="majorEastAsia" w:hAnsi="Swis721 Lt BT" w:cstheme="majorBidi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Bibliotek\09%20MALER%20OG%20LOGOER\MALER\SAA-Notat%20og%20lister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62A21-837D-4FCB-8397-12BE70BA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SAA-Notat og lister</Template>
  <TotalTime>28</TotalTime>
  <Pages>2</Pages>
  <Words>164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Odd Slyngstad Sivilarkitekter AS</Company>
  <LinksUpToDate>false</LinksUpToDate>
  <CharactersWithSpaces>1318</CharactersWithSpaces>
  <SharedDoc>false</SharedDoc>
  <HLinks>
    <vt:vector size="12" baseType="variant">
      <vt:variant>
        <vt:i4>1835030</vt:i4>
      </vt:variant>
      <vt:variant>
        <vt:i4>1349</vt:i4>
      </vt:variant>
      <vt:variant>
        <vt:i4>1026</vt:i4>
      </vt:variant>
      <vt:variant>
        <vt:i4>1</vt:i4>
      </vt:variant>
      <vt:variant>
        <vt:lpwstr>I:\BIBLIO\LOGOER\slyngstad-aamlid\logo-brevark-side2.jpg</vt:lpwstr>
      </vt:variant>
      <vt:variant>
        <vt:lpwstr/>
      </vt:variant>
      <vt:variant>
        <vt:i4>7340142</vt:i4>
      </vt:variant>
      <vt:variant>
        <vt:i4>1367</vt:i4>
      </vt:variant>
      <vt:variant>
        <vt:i4>1025</vt:i4>
      </vt:variant>
      <vt:variant>
        <vt:i4>1</vt:i4>
      </vt:variant>
      <vt:variant>
        <vt:lpwstr>I:\BIBLIO\LOGOER\slyngstad-aamlid\brevark-topp.jpg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Eirik Urstad</dc:creator>
  <cp:keywords/>
  <dc:description/>
  <cp:lastModifiedBy>Jon Eirik Urstad</cp:lastModifiedBy>
  <cp:revision>5</cp:revision>
  <cp:lastPrinted>2022-08-25T10:23:00Z</cp:lastPrinted>
  <dcterms:created xsi:type="dcterms:W3CDTF">2025-07-03T08:06:00Z</dcterms:created>
  <dcterms:modified xsi:type="dcterms:W3CDTF">2025-08-11T12:19:00Z</dcterms:modified>
</cp:coreProperties>
</file>