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5872" w:rsidP="008C6F9F" w:rsidRDefault="00A85872" w14:paraId="58E4F371" w14:textId="35E76849">
      <w:pPr>
        <w:pStyle w:val="Tittel"/>
      </w:pPr>
      <w:r>
        <w:t xml:space="preserve">Forpliktelseserklæring </w:t>
      </w:r>
    </w:p>
    <w:p w:rsidRPr="00351789" w:rsidR="00A85872" w:rsidP="752D0AEF" w:rsidRDefault="00A507B9" w14:paraId="625C0CE4" w14:textId="1BB71E2B">
      <w:pPr>
        <w:pStyle w:val="Overskrift1"/>
      </w:pPr>
      <w:r w:rsidR="00A507B9">
        <w:rPr/>
        <w:t>270</w:t>
      </w:r>
      <w:r w:rsidR="359E598B">
        <w:rPr/>
        <w:t>4</w:t>
      </w:r>
      <w:r w:rsidR="00A507B9">
        <w:rPr/>
        <w:t xml:space="preserve"> </w:t>
      </w:r>
      <w:r w:rsidR="1E06C909">
        <w:rPr/>
        <w:t>Sondeernæring og andre medisinske næringsmidler</w:t>
      </w:r>
    </w:p>
    <w:p w:rsidR="00A85872" w:rsidP="008C6F9F" w:rsidRDefault="00A85872" w14:paraId="006774AD" w14:textId="77777777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008C6F9F" w:rsidRDefault="00A85872" w14:paraId="4BD55B96" w14:textId="77777777">
      <w:r>
        <w:br/>
      </w:r>
      <w:r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:rsidR="00A85872" w:rsidP="008C6F9F" w:rsidRDefault="00A85872" w14:paraId="5327759D" w14:textId="77777777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gjelder </w:t>
      </w:r>
      <w:r w:rsidRPr="00A85872">
        <w:rPr>
          <w:color w:val="1A588E" w:themeColor="background2" w:themeShade="80"/>
        </w:rPr>
        <w:t>&lt;kvalifikasjonskrav&gt;</w:t>
      </w:r>
      <w:r>
        <w:t xml:space="preserve"> på følgende måte:</w:t>
      </w:r>
    </w:p>
    <w:p w:rsidRPr="00A85872" w:rsidR="00A85872" w:rsidP="008C6F9F" w:rsidRDefault="00A85872" w14:paraId="2BD7E5FF" w14:textId="77777777">
      <w:pPr>
        <w:rPr>
          <w:color w:val="1A588E" w:themeColor="background2" w:themeShade="80"/>
        </w:rPr>
      </w:pPr>
      <w:r w:rsidRPr="00A85872">
        <w:rPr>
          <w:color w:val="1A588E" w:themeColor="background2" w:themeShade="80"/>
        </w:rPr>
        <w:t>&lt;Tilbyder skal gi en kort beskrivelse av hvordan underleverandøren/samarbeidspartneren skal benyttes til oppfyllelse av kontrakten, evt. med henvisning til relevant(e) punkt(er) i tilbudet&gt;.</w:t>
      </w:r>
    </w:p>
    <w:p w:rsidR="00A85872" w:rsidP="00A85872" w:rsidRDefault="00A85872" w14:paraId="3AE0E021" w14:textId="33766839">
      <w:r>
        <w:t xml:space="preserve">Det bekreftes med dette at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ha rådighet over de nødvendige ressursene hos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å benytte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>til å sikre oppfyllelse av kontraktsforpliktelsene.</w:t>
      </w:r>
    </w:p>
    <w:p w:rsidR="00A85872" w:rsidP="00A85872" w:rsidRDefault="00A85872" w14:paraId="07E0DB2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50B0" w:rsidP="008A6B54" w:rsidRDefault="00D850B0" w14:paraId="49CCE2B2" w14:textId="77777777">
      <w:pPr>
        <w:spacing w:after="0" w:line="240" w:lineRule="auto"/>
      </w:pPr>
      <w:r>
        <w:separator/>
      </w:r>
    </w:p>
  </w:endnote>
  <w:endnote w:type="continuationSeparator" w:id="0">
    <w:p w:rsidR="00D850B0" w:rsidP="008A6B54" w:rsidRDefault="00D850B0" w14:paraId="29FA5C5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E4476" w:rsidRDefault="009E4476" w14:paraId="0DFFF00A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00A85872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A85872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01190D" w:rsidP="0001190D" w:rsidRDefault="00A85872" w14:paraId="2ACEEC7E" w14:textId="51F7FDFB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31569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80BD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80BD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50B0" w:rsidP="008A6B54" w:rsidRDefault="00D850B0" w14:paraId="366AB8AC" w14:textId="77777777">
      <w:pPr>
        <w:spacing w:after="0" w:line="240" w:lineRule="auto"/>
      </w:pPr>
      <w:r>
        <w:separator/>
      </w:r>
    </w:p>
  </w:footnote>
  <w:footnote w:type="continuationSeparator" w:id="0">
    <w:p w:rsidR="00D850B0" w:rsidP="008A6B54" w:rsidRDefault="00D850B0" w14:paraId="7FD1765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E4476" w:rsidRDefault="009E4476" w14:paraId="6178261C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1F9958B9" w14:textId="03AE4759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38C83BB8">
      <w:rPr>
        <w:sz w:val="18"/>
        <w:szCs w:val="18"/>
      </w:rPr>
      <w:t>Ref.:</w:t>
    </w:r>
    <w:r w:rsidR="38C83BB8">
      <w:rPr>
        <w:sz w:val="18"/>
        <w:szCs w:val="18"/>
      </w:rPr>
      <w:t xml:space="preserve"> </w:t>
    </w:r>
    <w:r w:rsidRPr="009E4476" w:rsidR="38C83BB8">
      <w:rPr>
        <w:sz w:val="18"/>
        <w:szCs w:val="18"/>
      </w:rPr>
      <w:t>2025/4008</w:t>
    </w:r>
    <w:r w:rsidRPr="009E4476" w:rsidR="38C83BB8">
      <w:rPr>
        <w:sz w:val="18"/>
        <w:szCs w:val="18"/>
      </w:rPr>
      <w:t>8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61D42"/>
    <w:rsid w:val="00066FAD"/>
    <w:rsid w:val="000B234F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B114D"/>
    <w:rsid w:val="003C7810"/>
    <w:rsid w:val="003D3F41"/>
    <w:rsid w:val="00400A8F"/>
    <w:rsid w:val="00402EAE"/>
    <w:rsid w:val="00421342"/>
    <w:rsid w:val="0047732F"/>
    <w:rsid w:val="00486A77"/>
    <w:rsid w:val="004B54E4"/>
    <w:rsid w:val="004C1E0A"/>
    <w:rsid w:val="004F084A"/>
    <w:rsid w:val="00512B3B"/>
    <w:rsid w:val="00522354"/>
    <w:rsid w:val="0056729F"/>
    <w:rsid w:val="005703FD"/>
    <w:rsid w:val="005E3FC0"/>
    <w:rsid w:val="005E61C2"/>
    <w:rsid w:val="005F5862"/>
    <w:rsid w:val="00607C23"/>
    <w:rsid w:val="00630C2A"/>
    <w:rsid w:val="006837C3"/>
    <w:rsid w:val="006F312A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E4476"/>
    <w:rsid w:val="009F7F53"/>
    <w:rsid w:val="00A01C79"/>
    <w:rsid w:val="00A13B9A"/>
    <w:rsid w:val="00A507B9"/>
    <w:rsid w:val="00A659C6"/>
    <w:rsid w:val="00A85872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50B0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1E06C909"/>
    <w:rsid w:val="359E598B"/>
    <w:rsid w:val="38C83BB8"/>
    <w:rsid w:val="752D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6f0a1-e0f6-485c-92a5-5d6dbd37437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D955B4898C5646A3CC4437FDECFC72" ma:contentTypeVersion="10" ma:contentTypeDescription="Opprett et nytt dokument." ma:contentTypeScope="" ma:versionID="f2ab2e899218d59adb0112306cbc0d06">
  <xsd:schema xmlns:xsd="http://www.w3.org/2001/XMLSchema" xmlns:xs="http://www.w3.org/2001/XMLSchema" xmlns:p="http://schemas.microsoft.com/office/2006/metadata/properties" xmlns:ns2="9bd6f0a1-e0f6-485c-92a5-5d6dbd374377" targetNamespace="http://schemas.microsoft.com/office/2006/metadata/properties" ma:root="true" ma:fieldsID="ad935a8c7cae64448b05efd7c5c3158e" ns2:_="">
    <xsd:import namespace="9bd6f0a1-e0f6-485c-92a5-5d6dbd374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6f0a1-e0f6-485c-92a5-5d6dbd374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9bd6f0a1-e0f6-485c-92a5-5d6dbd374377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A56D84-3D5B-4964-A3E8-ECFFC416179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Tor Egil Frostelid</cp:lastModifiedBy>
  <cp:revision>8</cp:revision>
  <dcterms:created xsi:type="dcterms:W3CDTF">2023-07-07T11:57:00Z</dcterms:created>
  <dcterms:modified xsi:type="dcterms:W3CDTF">2026-04-14T13:58:06Z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0x0101003FD955B4898C5646A3CC4437FDECFC72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I Arbeid|34345c51-8802-4013-84be-74902cea0210</vt:lpwstr>
  </property>
  <property fmtid="{D5CDD505-2E9C-101B-9397-08002B2CF9AE}" pid="10" name="TaxCatchAll">
    <vt:lpwstr>5;#Legemidler|8a71338d-e920-4cfc-a97c-1bac84b3e6a1;#10;#Inngående dokument|42514cac-0f74-42bf-92ed-148b9c46b851;#1;#I Arbeid|34345c51-8802-4013-84be-74902cea0210;#7;#Ledelse - Divisjon legemidler|15456d16-54d3-45e2-96a8-300cc2bf7f2f</vt:lpwstr>
  </property>
  <property fmtid="{D5CDD505-2E9C-101B-9397-08002B2CF9AE}" pid="11" name="SHICategory">
    <vt:lpwstr>5;#Legemidler|8a71338d-e920-4cfc-a97c-1bac84b3e6a1</vt:lpwstr>
  </property>
  <property fmtid="{D5CDD505-2E9C-101B-9397-08002B2CF9AE}" pid="12" name="SHIBusinessUnit">
    <vt:lpwstr>7;#Ledelse - Divisjon legemidler|15456d16-54d3-45e2-96a8-300cc2bf7f2f</vt:lpwstr>
  </property>
  <property fmtid="{D5CDD505-2E9C-101B-9397-08002B2CF9AE}" pid="13" name="cd34d7d8f9d8445ca63dd03b5376680a">
    <vt:lpwstr>Ledelse - Divisjon legemidler|15456d16-54d3-45e2-96a8-300cc2bf7f2f</vt:lpwstr>
  </property>
  <property fmtid="{D5CDD505-2E9C-101B-9397-08002B2CF9AE}" pid="14" name="eddf1c2c1da842e2bc8d48adb607c365">
    <vt:lpwstr/>
  </property>
  <property fmtid="{D5CDD505-2E9C-101B-9397-08002B2CF9AE}" pid="15" name="MediaServiceImageTags">
    <vt:lpwstr/>
  </property>
  <property fmtid="{D5CDD505-2E9C-101B-9397-08002B2CF9AE}" pid="16" name="SHIStatus">
    <vt:lpwstr>1;#I Arbeid|34345c51-8802-4013-84be-74902cea0210</vt:lpwstr>
  </property>
  <property fmtid="{D5CDD505-2E9C-101B-9397-08002B2CF9AE}" pid="17" name="mb0d347ee0664214bffb1328b3228b3b">
    <vt:lpwstr/>
  </property>
  <property fmtid="{D5CDD505-2E9C-101B-9397-08002B2CF9AE}" pid="18" name="lda629c15bae4e91aa6c7e8cbbdfc8b6">
    <vt:lpwstr>Legemidler|8a71338d-e920-4cfc-a97c-1bac84b3e6a1</vt:lpwstr>
  </property>
  <property fmtid="{D5CDD505-2E9C-101B-9397-08002B2CF9AE}" pid="19" name="SHIArchiveKey">
    <vt:lpwstr/>
  </property>
  <property fmtid="{D5CDD505-2E9C-101B-9397-08002B2CF9AE}" pid="20" name="f692c5fbbf584dd1b4cdb2fc07ec6741">
    <vt:lpwstr>Inngående dokument|42514cac-0f74-42bf-92ed-148b9c46b851</vt:lpwstr>
  </property>
  <property fmtid="{D5CDD505-2E9C-101B-9397-08002B2CF9AE}" pid="21" name="SHIBusinessFunction">
    <vt:lpwstr/>
  </property>
  <property fmtid="{D5CDD505-2E9C-101B-9397-08002B2CF9AE}" pid="22" name="SHIJournalType">
    <vt:lpwstr>10;#Inngående dokument|42514cac-0f74-42bf-92ed-148b9c46b851</vt:lpwstr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