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77777777" w:rsidR="00A85872" w:rsidRDefault="00A85872" w:rsidP="008C6F9F">
      <w:pPr>
        <w:pStyle w:val="Tittel"/>
      </w:pPr>
      <w:r>
        <w:t xml:space="preserve">Bilag </w:t>
      </w:r>
      <w:proofErr w:type="spellStart"/>
      <w:r>
        <w:t>X</w:t>
      </w:r>
      <w:proofErr w:type="spellEnd"/>
      <w:r>
        <w:t xml:space="preserve"> Forpliktelseserklæring </w:t>
      </w:r>
    </w:p>
    <w:p w14:paraId="625C0CE4" w14:textId="3D619C4F" w:rsidR="00A85872" w:rsidRPr="00351789" w:rsidRDefault="00691CB7" w:rsidP="008C6F9F">
      <w:pPr>
        <w:pStyle w:val="Overskrift1"/>
        <w:rPr>
          <w:color w:val="0070C0"/>
        </w:rPr>
      </w:pPr>
      <w:r>
        <w:t>2023/1</w:t>
      </w:r>
      <w:r w:rsidR="00E827BB">
        <w:t>5941</w:t>
      </w:r>
      <w:r>
        <w:t xml:space="preserve"> </w:t>
      </w:r>
      <w:r w:rsidR="00E827BB" w:rsidRPr="00E827BB">
        <w:t>Gynekologiske og obstetriske produkter til foretakene i Helse Sør-Øst og Helse Midt-Norge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5327759D" w14:textId="77777777" w:rsidR="00A85872" w:rsidRDefault="00A85872" w:rsidP="008C6F9F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gjelder </w:t>
      </w:r>
      <w:r w:rsidRPr="00A85872">
        <w:rPr>
          <w:color w:val="1A588E" w:themeColor="background2" w:themeShade="80"/>
        </w:rPr>
        <w:t>&lt;kvalifikasjonskrav&gt;</w:t>
      </w:r>
      <w:r>
        <w:t xml:space="preserve"> på følgende måte:</w:t>
      </w:r>
    </w:p>
    <w:p w14:paraId="2BD7E5FF" w14:textId="77777777" w:rsidR="00A85872" w:rsidRPr="00A85872" w:rsidRDefault="00A85872" w:rsidP="008C6F9F">
      <w:pPr>
        <w:rPr>
          <w:color w:val="1A588E" w:themeColor="background2" w:themeShade="80"/>
        </w:rPr>
      </w:pPr>
      <w:r w:rsidRPr="00A85872">
        <w:rPr>
          <w:color w:val="1A588E" w:themeColor="background2" w:themeShade="80"/>
        </w:rPr>
        <w:t>&lt;Tilbyder skal gi en kort beskrivelse av hvordan underleverandøren/samarbeidspartneren skal benyttes til oppfyllelse av kontrakten, evt. med henvisning til relevant(e) punkt(er) i tilbudet&gt;.</w:t>
      </w:r>
    </w:p>
    <w:p w14:paraId="3AE0E021" w14:textId="33766839" w:rsidR="00A85872" w:rsidRDefault="00A85872" w:rsidP="00A85872">
      <w:r>
        <w:t xml:space="preserve">Det bekreftes med dette at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ha rådighet over de nødvendige ressursene hos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 xml:space="preserve">for å sikre oppfyllelse av kontraktsforpliktelsene i hele avtaleperioden eller så lenge det er nødvendig for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å benytte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>til å sikre oppfyllelse av kontraktsforpliktelsene.</w:t>
      </w:r>
    </w:p>
    <w:p w14:paraId="07E0DB28" w14:textId="77777777" w:rsidR="00A85872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DC28A" w14:textId="77777777" w:rsidR="009E273E" w:rsidRDefault="009E273E" w:rsidP="008A6B54">
      <w:pPr>
        <w:spacing w:after="0" w:line="240" w:lineRule="auto"/>
      </w:pPr>
      <w:r>
        <w:separator/>
      </w:r>
    </w:p>
  </w:endnote>
  <w:endnote w:type="continuationSeparator" w:id="0">
    <w:p w14:paraId="60FF40FF" w14:textId="77777777" w:rsidR="009E273E" w:rsidRDefault="009E273E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65B04020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0C78E" w14:textId="77777777" w:rsidR="009E273E" w:rsidRDefault="009E273E" w:rsidP="008A6B54">
      <w:pPr>
        <w:spacing w:after="0" w:line="240" w:lineRule="auto"/>
      </w:pPr>
      <w:r>
        <w:separator/>
      </w:r>
    </w:p>
  </w:footnote>
  <w:footnote w:type="continuationSeparator" w:id="0">
    <w:p w14:paraId="796F8B9E" w14:textId="77777777" w:rsidR="009E273E" w:rsidRDefault="009E273E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36338"/>
    <w:rsid w:val="002C03B4"/>
    <w:rsid w:val="002C5C80"/>
    <w:rsid w:val="002D33F1"/>
    <w:rsid w:val="002F21B1"/>
    <w:rsid w:val="00311005"/>
    <w:rsid w:val="003B114D"/>
    <w:rsid w:val="003C7810"/>
    <w:rsid w:val="003D3F41"/>
    <w:rsid w:val="00400A8F"/>
    <w:rsid w:val="00402EAE"/>
    <w:rsid w:val="00421342"/>
    <w:rsid w:val="004560F8"/>
    <w:rsid w:val="0047732F"/>
    <w:rsid w:val="00486A77"/>
    <w:rsid w:val="004B54E4"/>
    <w:rsid w:val="004F084A"/>
    <w:rsid w:val="00512B3B"/>
    <w:rsid w:val="00522354"/>
    <w:rsid w:val="0056729F"/>
    <w:rsid w:val="005703FD"/>
    <w:rsid w:val="005E3FC0"/>
    <w:rsid w:val="005E61C2"/>
    <w:rsid w:val="005F5862"/>
    <w:rsid w:val="00607C23"/>
    <w:rsid w:val="006837C3"/>
    <w:rsid w:val="00691CB7"/>
    <w:rsid w:val="006F312A"/>
    <w:rsid w:val="007523F6"/>
    <w:rsid w:val="0076237F"/>
    <w:rsid w:val="00771457"/>
    <w:rsid w:val="007D00AD"/>
    <w:rsid w:val="007F13FF"/>
    <w:rsid w:val="0081186E"/>
    <w:rsid w:val="0082284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E273E"/>
    <w:rsid w:val="009F7F53"/>
    <w:rsid w:val="00A13B9A"/>
    <w:rsid w:val="00A659C6"/>
    <w:rsid w:val="00A85872"/>
    <w:rsid w:val="00AA1652"/>
    <w:rsid w:val="00AE3BC9"/>
    <w:rsid w:val="00B254A8"/>
    <w:rsid w:val="00B30A4F"/>
    <w:rsid w:val="00B656CC"/>
    <w:rsid w:val="00BC7511"/>
    <w:rsid w:val="00BD5AA6"/>
    <w:rsid w:val="00C37AEC"/>
    <w:rsid w:val="00C40A19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827BB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f3fd08-22a8-4cf0-9b9a-ea955827a14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FDB6094260B64D974376DD17480057" ma:contentTypeVersion="10" ma:contentTypeDescription="Opprett et nytt dokument." ma:contentTypeScope="" ma:versionID="d0173e893d17dfbfc817cb8e547ac711">
  <xsd:schema xmlns:xsd="http://www.w3.org/2001/XMLSchema" xmlns:xs="http://www.w3.org/2001/XMLSchema" xmlns:p="http://schemas.microsoft.com/office/2006/metadata/properties" xmlns:ns2="3ef3fd08-22a8-4cf0-9b9a-ea955827a140" targetNamespace="http://schemas.microsoft.com/office/2006/metadata/properties" ma:root="true" ma:fieldsID="9b5ef0b44802e11db55c504b9764195d" ns2:_="">
    <xsd:import namespace="3ef3fd08-22a8-4cf0-9b9a-ea955827a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3fd08-22a8-4cf0-9b9a-ea955827a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E31DFE-AE70-41C3-BB81-D1562A6307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1C7B37-A0A1-4F40-813B-726AE7F7761E}">
  <ds:schemaRefs>
    <ds:schemaRef ds:uri="http://schemas.microsoft.com/office/2006/metadata/properties"/>
    <ds:schemaRef ds:uri="http://schemas.microsoft.com/office/infopath/2007/PartnerControls"/>
    <ds:schemaRef ds:uri="3ef3fd08-22a8-4cf0-9b9a-ea955827a140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52EE68-FFD9-4B04-A807-716CEE3C8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f3fd08-22a8-4cf0-9b9a-ea955827a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14</TotalTime>
  <Pages>1</Pages>
  <Words>239</Words>
  <Characters>1272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Nina Christin Veierland</cp:lastModifiedBy>
  <cp:revision>6</cp:revision>
  <dcterms:created xsi:type="dcterms:W3CDTF">2023-07-07T11:57:00Z</dcterms:created>
  <dcterms:modified xsi:type="dcterms:W3CDTF">2026-02-27T08:51:00Z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706b671796746379fc435e5ab8acaf9">
    <vt:lpwstr>I Arbeid|34345c51-8802-4013-84be-74902cea0210</vt:lpwstr>
  </property>
  <property fmtid="{D5CDD505-2E9C-101B-9397-08002B2CF9AE}" pid="3" name="ContentTypeId">
    <vt:lpwstr>0x0101002BFDB6094260B64D974376DD17480057</vt:lpwstr>
  </property>
  <property fmtid="{D5CDD505-2E9C-101B-9397-08002B2CF9AE}" pid="4" name="TaxCatchAll">
    <vt:lpwstr>10;#Medisinske forbruksvarer|8af7234b-e63b-4ab2-af23-3d8eae251279;#9;#Utgående dokument|3096e2a7-81e8-4e05-8f95-bfe59d4018ea;#1;#I Arbeid|34345c51-8802-4013-84be-74902cea0210</vt:lpwstr>
  </property>
  <property fmtid="{D5CDD505-2E9C-101B-9397-08002B2CF9AE}" pid="5" name="SHICategory">
    <vt:lpwstr>10;#Medisinske forbruksvarer|8af7234b-e63b-4ab2-af23-3d8eae251279</vt:lpwstr>
  </property>
  <property fmtid="{D5CDD505-2E9C-101B-9397-08002B2CF9AE}" pid="6" name="SHIJournalType">
    <vt:lpwstr>9;#Utgående dokument|3096e2a7-81e8-4e05-8f95-bfe59d4018ea</vt:lpwstr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cd34d7d8f9d8445ca63dd03b5376680a">
    <vt:lpwstr/>
  </property>
  <property fmtid="{D5CDD505-2E9C-101B-9397-08002B2CF9AE}" pid="10" name="SHIStatus">
    <vt:lpwstr>1;#I Arbeid|34345c51-8802-4013-84be-74902cea0210</vt:lpwstr>
  </property>
  <property fmtid="{D5CDD505-2E9C-101B-9397-08002B2CF9AE}" pid="11" name="mb0d347ee0664214bffb1328b3228b3b">
    <vt:lpwstr/>
  </property>
  <property fmtid="{D5CDD505-2E9C-101B-9397-08002B2CF9AE}" pid="12" name="lda629c15bae4e91aa6c7e8cbbdfc8b6">
    <vt:lpwstr>Medisinske forbruksvarer|8af7234b-e63b-4ab2-af23-3d8eae251279</vt:lpwstr>
  </property>
  <property fmtid="{D5CDD505-2E9C-101B-9397-08002B2CF9AE}" pid="13" name="SHIArchiveKey">
    <vt:lpwstr/>
  </property>
  <property fmtid="{D5CDD505-2E9C-101B-9397-08002B2CF9AE}" pid="14" name="f692c5fbbf584dd1b4cdb2fc07ec6741">
    <vt:lpwstr>Utgående dokument|3096e2a7-81e8-4e05-8f95-bfe59d4018ea</vt:lpwstr>
  </property>
  <property fmtid="{D5CDD505-2E9C-101B-9397-08002B2CF9AE}" pid="15" name="SHIBusinessFunction">
    <vt:lpwstr/>
  </property>
  <property fmtid="{D5CDD505-2E9C-101B-9397-08002B2CF9AE}" pid="16" name="MediaServiceImageTags">
    <vt:lpwstr/>
  </property>
</Properties>
</file>