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047FD" w14:textId="77777777" w:rsidR="00F4580C" w:rsidRDefault="00F4580C" w:rsidP="008A6B54">
      <w:pPr>
        <w:spacing w:after="0" w:line="240" w:lineRule="auto"/>
      </w:pPr>
      <w:r>
        <w:separator/>
      </w:r>
    </w:p>
  </w:endnote>
  <w:endnote w:type="continuationSeparator" w:id="0">
    <w:p w14:paraId="7DC04122" w14:textId="77777777" w:rsidR="00F4580C" w:rsidRDefault="00F4580C" w:rsidP="008A6B54">
      <w:pPr>
        <w:spacing w:after="0" w:line="240" w:lineRule="auto"/>
      </w:pPr>
      <w:r>
        <w:continuationSeparator/>
      </w:r>
    </w:p>
  </w:endnote>
  <w:endnote w:type="continuationNotice" w:id="1">
    <w:p w14:paraId="49F8A88F" w14:textId="77777777" w:rsidR="00F4580C" w:rsidRDefault="00F458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B6E0" w14:textId="77777777" w:rsidR="00F4580C" w:rsidRDefault="00F4580C" w:rsidP="008A6B54">
      <w:pPr>
        <w:spacing w:after="0" w:line="240" w:lineRule="auto"/>
      </w:pPr>
      <w:r>
        <w:separator/>
      </w:r>
    </w:p>
  </w:footnote>
  <w:footnote w:type="continuationSeparator" w:id="0">
    <w:p w14:paraId="61B6F190" w14:textId="77777777" w:rsidR="00F4580C" w:rsidRDefault="00F4580C" w:rsidP="008A6B54">
      <w:pPr>
        <w:spacing w:after="0" w:line="240" w:lineRule="auto"/>
      </w:pPr>
      <w:r>
        <w:continuationSeparator/>
      </w:r>
    </w:p>
  </w:footnote>
  <w:footnote w:type="continuationNotice" w:id="1">
    <w:p w14:paraId="2DD4522C" w14:textId="77777777" w:rsidR="00F4580C" w:rsidRDefault="00F4580C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427BA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103E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2398"/>
    <w:rsid w:val="00D0738E"/>
    <w:rsid w:val="00D30B46"/>
    <w:rsid w:val="00D46D4D"/>
    <w:rsid w:val="00D633C4"/>
    <w:rsid w:val="00D758FB"/>
    <w:rsid w:val="00D869B4"/>
    <w:rsid w:val="00DC0662"/>
    <w:rsid w:val="00DD09B3"/>
    <w:rsid w:val="00DD33CC"/>
    <w:rsid w:val="00DF46A7"/>
    <w:rsid w:val="00DF4D70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4580C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4427BA"/>
    <w:rPr>
      <w:color w:val="6CACE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10" ma:contentTypeDescription="Opprett et nytt dokument." ma:contentTypeScope="" ma:versionID="d0173e893d17dfbfc817cb8e547ac711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9b5ef0b44802e11db55c504b9764195d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3ef3fd08-22a8-4cf0-9b9a-ea955827a140"/>
  </ds:schemaRefs>
</ds:datastoreItem>
</file>

<file path=customXml/itemProps3.xml><?xml version="1.0" encoding="utf-8"?>
<ds:datastoreItem xmlns:ds="http://schemas.openxmlformats.org/officeDocument/2006/customXml" ds:itemID="{6A3D44EA-C510-4AF9-894A-E6DA6FB4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f3fd08-22a8-4cf0-9b9a-ea955827a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3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Nina Christin Veierland</cp:lastModifiedBy>
  <cp:revision>3</cp:revision>
  <dcterms:created xsi:type="dcterms:W3CDTF">2026-03-27T08:29:00Z</dcterms:created>
  <dcterms:modified xsi:type="dcterms:W3CDTF">2026-05-11T06:09:00Z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0x0101002BFDB6094260B64D974376DD17480057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f692c5fbbf584dd1b4cdb2fc07ec6741">
    <vt:lpwstr/>
  </property>
  <property fmtid="{D5CDD505-2E9C-101B-9397-08002B2CF9AE}" pid="18" name="SHIArchiveKey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  <property fmtid="{D5CDD505-2E9C-101B-9397-08002B2CF9AE}" pid="23" name="lda629c15bae4e91aa6c7e8cbbdfc8b6">
    <vt:lpwstr/>
  </property>
</Properties>
</file>