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6B9AE" w14:textId="11006902" w:rsidR="00BD026A" w:rsidRDefault="00BD026A" w:rsidP="00137312">
      <w:pPr>
        <w:pStyle w:val="Tittel"/>
      </w:pPr>
      <w:r>
        <w:t>Morselskapsgaranti</w:t>
      </w:r>
    </w:p>
    <w:p w14:paraId="4B1E34A2" w14:textId="77777777" w:rsidR="00BD026A" w:rsidRDefault="00BD026A" w:rsidP="00137312"/>
    <w:p w14:paraId="60D5FE52" w14:textId="77777777" w:rsidR="00BD026A" w:rsidRDefault="00BD026A" w:rsidP="00137312">
      <w:r>
        <w:t xml:space="preserve">Denne garantien er gitt av </w:t>
      </w:r>
      <w:r w:rsidRPr="00BD026A">
        <w:rPr>
          <w:color w:val="1A588E" w:themeColor="background2" w:themeShade="80"/>
        </w:rPr>
        <w:t>[firma]</w:t>
      </w:r>
      <w:r w:rsidRPr="007D2FE9">
        <w:t xml:space="preserve"> </w:t>
      </w:r>
      <w:r>
        <w:t xml:space="preserve">(heretter kalt Morselskapet) org. nr. </w:t>
      </w:r>
      <w:r w:rsidRPr="00BD026A">
        <w:rPr>
          <w:color w:val="1A588E" w:themeColor="background2" w:themeShade="80"/>
        </w:rPr>
        <w:t xml:space="preserve">xxx </w:t>
      </w:r>
      <w:proofErr w:type="spellStart"/>
      <w:r w:rsidRPr="00BD026A">
        <w:rPr>
          <w:color w:val="1A588E" w:themeColor="background2" w:themeShade="80"/>
        </w:rPr>
        <w:t>xxx</w:t>
      </w:r>
      <w:proofErr w:type="spellEnd"/>
      <w:r w:rsidRPr="00BD026A">
        <w:rPr>
          <w:color w:val="1A588E" w:themeColor="background2" w:themeShade="80"/>
        </w:rPr>
        <w:t xml:space="preserve"> </w:t>
      </w:r>
      <w:proofErr w:type="spellStart"/>
      <w:r w:rsidRPr="00BD026A">
        <w:rPr>
          <w:color w:val="1A588E" w:themeColor="background2" w:themeShade="80"/>
        </w:rPr>
        <w:t>xxx</w:t>
      </w:r>
      <w:proofErr w:type="spellEnd"/>
      <w:r w:rsidRPr="00BD026A">
        <w:rPr>
          <w:color w:val="1A588E" w:themeColor="background2" w:themeShade="80"/>
        </w:rPr>
        <w:t xml:space="preserve"> </w:t>
      </w:r>
      <w:r>
        <w:t xml:space="preserve">til de </w:t>
      </w:r>
      <w:r w:rsidRPr="00BD026A">
        <w:rPr>
          <w:color w:val="1A588E" w:themeColor="background2" w:themeShade="80"/>
        </w:rPr>
        <w:t xml:space="preserve">lokale/regionale </w:t>
      </w:r>
      <w:r>
        <w:t>helseforetakene v/Sykehusinnkjøp HF.</w:t>
      </w:r>
    </w:p>
    <w:p w14:paraId="0C8A76F8" w14:textId="77777777" w:rsidR="00BD026A" w:rsidRDefault="00BD026A" w:rsidP="00137312">
      <w:r>
        <w:t xml:space="preserve">Morselskapet garanterer med dette, Datterselskapets fulle gjennomføring av alle forpliktelser Datterselskapet inngår slik det </w:t>
      </w:r>
      <w:proofErr w:type="gramStart"/>
      <w:r>
        <w:t>fremgår</w:t>
      </w:r>
      <w:proofErr w:type="gramEnd"/>
      <w:r>
        <w:t xml:space="preserve"> av en eventuell kontrakt med de </w:t>
      </w:r>
      <w:r w:rsidRPr="00BD026A">
        <w:rPr>
          <w:color w:val="1A588E" w:themeColor="background2" w:themeShade="80"/>
        </w:rPr>
        <w:t xml:space="preserve">lokale/regionale </w:t>
      </w:r>
      <w:r>
        <w:t>helseforetakene v/Sykehusinnkjøp HF.</w:t>
      </w:r>
    </w:p>
    <w:p w14:paraId="3702C024" w14:textId="77777777" w:rsidR="00BD026A" w:rsidRDefault="00BD026A" w:rsidP="00137312">
      <w:r>
        <w:t xml:space="preserve">Dersom Datterselskapet ikke oppfyller en eller flere av kontraktens betingelser eller noe annet forhold eller sak </w:t>
      </w:r>
      <w:proofErr w:type="gramStart"/>
      <w:r>
        <w:t>vedrørende</w:t>
      </w:r>
      <w:proofErr w:type="gramEnd"/>
      <w:r>
        <w:t xml:space="preserve"> kontrakten, inkludert betaling av vederlag i samsvar med denne, som skal etterkommes av Datterselskapet, da skal Morselskapet gjennomføre, eller bevirke til gjennomføring av alle kontraktens betingelser og betale ethvert beløp som er skyldig grunnet Datterselskapets manglende oppfyllelse av kontraktens betingelser.</w:t>
      </w:r>
    </w:p>
    <w:p w14:paraId="7F91F9D2" w14:textId="77777777" w:rsidR="00BD026A" w:rsidRDefault="00BD026A" w:rsidP="00137312">
      <w:r>
        <w:t>Morselskapet inngår avtale og samtykker med de regionale helseforetakene v/Sykehusinnkjøp HF om at:</w:t>
      </w:r>
    </w:p>
    <w:p w14:paraId="1E29D7D7" w14:textId="77777777" w:rsidR="00BD026A" w:rsidRDefault="00BD026A" w:rsidP="00BD026A">
      <w:pPr>
        <w:pStyle w:val="Listeavsnitt"/>
        <w:numPr>
          <w:ilvl w:val="0"/>
          <w:numId w:val="1"/>
        </w:numPr>
      </w:pPr>
      <w:r>
        <w:t>enhver endring av kontraktens betingelser,</w:t>
      </w:r>
    </w:p>
    <w:p w14:paraId="464A11F8" w14:textId="77777777" w:rsidR="00BD026A" w:rsidRDefault="00BD026A" w:rsidP="00BD026A">
      <w:pPr>
        <w:pStyle w:val="Listeavsnitt"/>
        <w:numPr>
          <w:ilvl w:val="0"/>
          <w:numId w:val="1"/>
        </w:numPr>
      </w:pPr>
      <w:r>
        <w:t>enhver modifikasjon av kontrakten,</w:t>
      </w:r>
    </w:p>
    <w:p w14:paraId="22A04025" w14:textId="77777777" w:rsidR="00BD026A" w:rsidRDefault="00BD026A" w:rsidP="00BD026A">
      <w:pPr>
        <w:pStyle w:val="Listeavsnitt"/>
        <w:numPr>
          <w:ilvl w:val="0"/>
          <w:numId w:val="1"/>
        </w:numPr>
      </w:pPr>
      <w:r>
        <w:t>en eventuell overenskomst om et oppdrag, eller inngåelsen av en kontrakt, og</w:t>
      </w:r>
    </w:p>
    <w:p w14:paraId="78C9983D" w14:textId="77777777" w:rsidR="00BD026A" w:rsidRDefault="00BD026A" w:rsidP="00BD026A">
      <w:pPr>
        <w:pStyle w:val="Listeavsnitt"/>
        <w:numPr>
          <w:ilvl w:val="0"/>
          <w:numId w:val="1"/>
        </w:numPr>
      </w:pPr>
      <w:r>
        <w:t xml:space="preserve">innrømmelse av henstand eller forlengelse av tidsfrister for Datterselskapet, </w:t>
      </w:r>
    </w:p>
    <w:p w14:paraId="68E26354" w14:textId="77777777" w:rsidR="00BD026A" w:rsidRDefault="00BD026A" w:rsidP="00137312">
      <w:r>
        <w:t xml:space="preserve">kan alle eller enkeltvis bli inngått og utført uten at Morselskapet informeres og uten at det på noen måte påvirker, endrer eller frigjør Morselskapet fra dets forpliktelser etter denne garantien. Morselskapet bekrefter videre at denne garanti </w:t>
      </w:r>
      <w:proofErr w:type="gramStart"/>
      <w:r>
        <w:t>avgis</w:t>
      </w:r>
      <w:proofErr w:type="gramEnd"/>
      <w:r>
        <w:t xml:space="preserve"> uten forbehold.</w:t>
      </w:r>
    </w:p>
    <w:p w14:paraId="5009816E" w14:textId="77777777" w:rsidR="00BD026A" w:rsidRDefault="00BD026A" w:rsidP="00137312"/>
    <w:p w14:paraId="17B732BA" w14:textId="77777777" w:rsidR="00BD026A" w:rsidRDefault="00BD026A" w:rsidP="00137312"/>
    <w:p w14:paraId="6A21D446" w14:textId="77777777" w:rsidR="00BD026A" w:rsidRDefault="00BD026A" w:rsidP="00137312">
      <w:r>
        <w:t xml:space="preserve">Underskrevet på vegne av Morselskapet </w:t>
      </w:r>
    </w:p>
    <w:p w14:paraId="2ED95EF1" w14:textId="77777777" w:rsidR="00BD026A" w:rsidRDefault="00BD026A" w:rsidP="00137312"/>
    <w:p w14:paraId="04A9F843" w14:textId="2216F092" w:rsidR="00512B3B" w:rsidRPr="00512B3B" w:rsidRDefault="00BD026A" w:rsidP="008F2B11">
      <w:r>
        <w:t>___________________________</w:t>
      </w:r>
      <w:r w:rsidR="00CC7357">
        <w:tab/>
        <w:t>__________________________________________________</w:t>
      </w:r>
      <w:r w:rsidR="00CC7357">
        <w:br/>
        <w:t>Sted og Dato</w:t>
      </w:r>
      <w:r w:rsidR="00CC7357">
        <w:tab/>
      </w:r>
      <w:r w:rsidR="00CC7357">
        <w:tab/>
      </w:r>
      <w:r w:rsidR="00CC7357">
        <w:tab/>
      </w:r>
      <w:r w:rsidR="00CC7357">
        <w:tab/>
        <w:t>Navn og Tittel</w:t>
      </w:r>
    </w:p>
    <w:sectPr w:rsidR="00512B3B" w:rsidRPr="00512B3B" w:rsidSect="00172E83">
      <w:footerReference w:type="default" r:id="rId11"/>
      <w:headerReference w:type="first" r:id="rId12"/>
      <w:footerReference w:type="first" r:id="rId13"/>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C1FA3" w14:textId="77777777" w:rsidR="00C2593C" w:rsidRDefault="00C2593C" w:rsidP="008A6B54">
      <w:pPr>
        <w:spacing w:after="0" w:line="240" w:lineRule="auto"/>
      </w:pPr>
      <w:r>
        <w:separator/>
      </w:r>
    </w:p>
  </w:endnote>
  <w:endnote w:type="continuationSeparator" w:id="0">
    <w:p w14:paraId="5EBEA512" w14:textId="77777777" w:rsidR="00C2593C" w:rsidRDefault="00C2593C"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01190D" w:rsidRPr="00907B33" w14:paraId="3BAC16C7" w14:textId="77777777" w:rsidTr="0041335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684C877B" w14:textId="77777777" w:rsidR="0001190D" w:rsidRPr="00907B33" w:rsidRDefault="0001190D" w:rsidP="00011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5AF67324" w14:textId="77777777" w:rsidR="0001190D" w:rsidRPr="00907B33" w:rsidRDefault="0001190D" w:rsidP="00011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01190D" w:rsidRPr="00907B33" w14:paraId="2FEC6ED0" w14:textId="77777777" w:rsidTr="00413353">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3F29CF2" w14:textId="45431169" w:rsidR="0001190D" w:rsidRPr="00BD5AA6" w:rsidRDefault="00BD026A" w:rsidP="0001190D">
          <w:pPr>
            <w:pStyle w:val="Bunntekst"/>
            <w:rPr>
              <w:b w:val="0"/>
              <w:bCs/>
              <w:color w:val="003087" w:themeColor="text2"/>
              <w:sz w:val="18"/>
              <w:szCs w:val="18"/>
            </w:rPr>
          </w:pPr>
          <w:r w:rsidRPr="00BD026A">
            <w:rPr>
              <w:b w:val="0"/>
              <w:bCs/>
              <w:color w:val="003087" w:themeColor="text2"/>
              <w:sz w:val="18"/>
              <w:szCs w:val="18"/>
            </w:rPr>
            <w:t>Morselskapsgaranti, versjon 07-2023</w:t>
          </w:r>
        </w:p>
      </w:tc>
      <w:tc>
        <w:tcPr>
          <w:tcW w:w="2500" w:type="pct"/>
          <w:shd w:val="clear" w:color="auto" w:fill="auto"/>
        </w:tcPr>
        <w:p w14:paraId="1D7BC2CA" w14:textId="77777777" w:rsidR="0001190D" w:rsidRPr="00907B33" w:rsidRDefault="0001190D" w:rsidP="00011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1C63FA94" w14:textId="77777777" w:rsidR="004B54E4" w:rsidRPr="0001190D" w:rsidRDefault="004B54E4" w:rsidP="00011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4F084A" w:rsidRPr="00907B33" w14:paraId="1479039C" w14:textId="77777777" w:rsidTr="003D3F4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791BDBC" w14:textId="77777777" w:rsidR="004F084A" w:rsidRPr="00907B33" w:rsidRDefault="004F084A" w:rsidP="004F084A">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7D287763" w14:textId="77777777" w:rsidR="004F084A" w:rsidRPr="00907B33" w:rsidRDefault="004F084A" w:rsidP="004F084A">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4F084A" w:rsidRPr="00907B33" w14:paraId="03FD4887" w14:textId="77777777" w:rsidTr="003D3F41">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018C27DB" w14:textId="1BED263B" w:rsidR="004F084A" w:rsidRPr="00BD5AA6" w:rsidRDefault="00BD026A" w:rsidP="004F084A">
          <w:pPr>
            <w:pStyle w:val="Bunntekst"/>
            <w:rPr>
              <w:b w:val="0"/>
              <w:bCs/>
              <w:color w:val="003087" w:themeColor="text2"/>
              <w:sz w:val="18"/>
              <w:szCs w:val="18"/>
            </w:rPr>
          </w:pPr>
          <w:r w:rsidRPr="00BD026A">
            <w:rPr>
              <w:b w:val="0"/>
              <w:bCs/>
              <w:color w:val="003087" w:themeColor="text2"/>
              <w:sz w:val="18"/>
              <w:szCs w:val="18"/>
            </w:rPr>
            <w:t>Morselskapsgaranti</w:t>
          </w:r>
          <w:r>
            <w:rPr>
              <w:b w:val="0"/>
              <w:bCs/>
              <w:color w:val="003087" w:themeColor="text2"/>
              <w:sz w:val="18"/>
              <w:szCs w:val="18"/>
            </w:rPr>
            <w:t xml:space="preserve">, versjon </w:t>
          </w:r>
          <w:r w:rsidR="00FC52DC">
            <w:rPr>
              <w:b w:val="0"/>
              <w:bCs/>
              <w:color w:val="003087" w:themeColor="text2"/>
              <w:sz w:val="18"/>
              <w:szCs w:val="18"/>
            </w:rPr>
            <w:t>12</w:t>
          </w:r>
          <w:r>
            <w:rPr>
              <w:b w:val="0"/>
              <w:bCs/>
              <w:color w:val="003087" w:themeColor="text2"/>
              <w:sz w:val="18"/>
              <w:szCs w:val="18"/>
            </w:rPr>
            <w:t>-202</w:t>
          </w:r>
          <w:r w:rsidR="00FC52DC">
            <w:rPr>
              <w:b w:val="0"/>
              <w:bCs/>
              <w:color w:val="003087" w:themeColor="text2"/>
              <w:sz w:val="18"/>
              <w:szCs w:val="18"/>
            </w:rPr>
            <w:t>4</w:t>
          </w:r>
        </w:p>
      </w:tc>
      <w:tc>
        <w:tcPr>
          <w:tcW w:w="2500" w:type="pct"/>
          <w:shd w:val="clear" w:color="auto" w:fill="auto"/>
        </w:tcPr>
        <w:p w14:paraId="78E1A82A" w14:textId="77777777" w:rsidR="004F084A" w:rsidRPr="00907B33" w:rsidRDefault="004F084A" w:rsidP="004F084A">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14:paraId="26D40609" w14:textId="77777777" w:rsidR="004F084A" w:rsidRDefault="004F084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968F7" w14:textId="77777777" w:rsidR="00C2593C" w:rsidRDefault="00C2593C" w:rsidP="008A6B54">
      <w:pPr>
        <w:spacing w:after="0" w:line="240" w:lineRule="auto"/>
      </w:pPr>
      <w:r>
        <w:separator/>
      </w:r>
    </w:p>
  </w:footnote>
  <w:footnote w:type="continuationSeparator" w:id="0">
    <w:p w14:paraId="39D8E5ED" w14:textId="77777777" w:rsidR="00C2593C" w:rsidRDefault="00C2593C"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26EF3" w14:textId="002BE2EC" w:rsidR="004F084A" w:rsidRPr="005E3FC0" w:rsidRDefault="00CC7357" w:rsidP="00CC7357">
    <w:pPr>
      <w:pStyle w:val="Topptekst"/>
      <w:rPr>
        <w:sz w:val="18"/>
        <w:szCs w:val="18"/>
      </w:rPr>
    </w:pPr>
    <w:r w:rsidRPr="00CC7357">
      <w:rPr>
        <w:sz w:val="18"/>
        <w:szCs w:val="18"/>
      </w:rPr>
      <w:t>Teksten kan limes inn på leverandørens eget brevhode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C1825"/>
    <w:multiLevelType w:val="hybridMultilevel"/>
    <w:tmpl w:val="056EB0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3829431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26A"/>
    <w:rsid w:val="0001190D"/>
    <w:rsid w:val="000169B0"/>
    <w:rsid w:val="00061D42"/>
    <w:rsid w:val="00066FAD"/>
    <w:rsid w:val="000E3D69"/>
    <w:rsid w:val="000F11A5"/>
    <w:rsid w:val="001457DD"/>
    <w:rsid w:val="00172E83"/>
    <w:rsid w:val="00174C26"/>
    <w:rsid w:val="00234B11"/>
    <w:rsid w:val="002C03B4"/>
    <w:rsid w:val="002C5C80"/>
    <w:rsid w:val="002D33F1"/>
    <w:rsid w:val="002F21B1"/>
    <w:rsid w:val="00311005"/>
    <w:rsid w:val="003C7810"/>
    <w:rsid w:val="003D3F41"/>
    <w:rsid w:val="00400A8F"/>
    <w:rsid w:val="00402EAE"/>
    <w:rsid w:val="00421342"/>
    <w:rsid w:val="0047732F"/>
    <w:rsid w:val="00486A77"/>
    <w:rsid w:val="004B54E4"/>
    <w:rsid w:val="004F084A"/>
    <w:rsid w:val="00512B3B"/>
    <w:rsid w:val="00522354"/>
    <w:rsid w:val="005703FD"/>
    <w:rsid w:val="005E3FC0"/>
    <w:rsid w:val="005E61C2"/>
    <w:rsid w:val="005F5862"/>
    <w:rsid w:val="006837C3"/>
    <w:rsid w:val="006F312A"/>
    <w:rsid w:val="0076237F"/>
    <w:rsid w:val="00771457"/>
    <w:rsid w:val="007D00AD"/>
    <w:rsid w:val="007F13FF"/>
    <w:rsid w:val="0081186E"/>
    <w:rsid w:val="0082344F"/>
    <w:rsid w:val="00884491"/>
    <w:rsid w:val="008961BF"/>
    <w:rsid w:val="008A1521"/>
    <w:rsid w:val="008A6B54"/>
    <w:rsid w:val="008F2B11"/>
    <w:rsid w:val="00907B33"/>
    <w:rsid w:val="009A3E11"/>
    <w:rsid w:val="009B4D02"/>
    <w:rsid w:val="009C7E5D"/>
    <w:rsid w:val="009F259A"/>
    <w:rsid w:val="009F7F53"/>
    <w:rsid w:val="00A13B9A"/>
    <w:rsid w:val="00A659C6"/>
    <w:rsid w:val="00AA1652"/>
    <w:rsid w:val="00AE3BC9"/>
    <w:rsid w:val="00B254A8"/>
    <w:rsid w:val="00B30A4F"/>
    <w:rsid w:val="00B656CC"/>
    <w:rsid w:val="00BC7511"/>
    <w:rsid w:val="00BD026A"/>
    <w:rsid w:val="00BD5AA6"/>
    <w:rsid w:val="00C2593C"/>
    <w:rsid w:val="00C37AEC"/>
    <w:rsid w:val="00C80220"/>
    <w:rsid w:val="00CB354A"/>
    <w:rsid w:val="00CC0CDA"/>
    <w:rsid w:val="00CC7357"/>
    <w:rsid w:val="00D0738E"/>
    <w:rsid w:val="00D25402"/>
    <w:rsid w:val="00D549FA"/>
    <w:rsid w:val="00D758FB"/>
    <w:rsid w:val="00D869B4"/>
    <w:rsid w:val="00E3138E"/>
    <w:rsid w:val="00EA45CB"/>
    <w:rsid w:val="00EB13E8"/>
    <w:rsid w:val="00EB5F17"/>
    <w:rsid w:val="00ED29B3"/>
    <w:rsid w:val="00F139BA"/>
    <w:rsid w:val="00F141F6"/>
    <w:rsid w:val="00F22DA7"/>
    <w:rsid w:val="00F300FC"/>
    <w:rsid w:val="00F3117C"/>
    <w:rsid w:val="00F3344C"/>
    <w:rsid w:val="00F604BA"/>
    <w:rsid w:val="00F6667E"/>
    <w:rsid w:val="00FA1CD0"/>
    <w:rsid w:val="00FC52DC"/>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923680"/>
  <w15:chartTrackingRefBased/>
  <w15:docId w15:val="{FE4FD709-7A4F-4D94-9ED5-4638010C0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9"/>
    <w:qFormat/>
    <w:rsid w:val="0082344F"/>
    <w:pPr>
      <w:keepNext/>
      <w:keepLines/>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9"/>
    <w:unhideWhenUsed/>
    <w:qFormat/>
    <w:rsid w:val="0082344F"/>
    <w:pPr>
      <w:keepNext/>
      <w:keepLines/>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9"/>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color w:val="auto"/>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BD02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93732-DF52-4E8E-9764-AA66CD73ACE8}">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customXml/itemProps2.xml><?xml version="1.0" encoding="utf-8"?>
<ds:datastoreItem xmlns:ds="http://schemas.openxmlformats.org/officeDocument/2006/customXml" ds:itemID="{D0B13E4F-0B64-4ABF-84BB-64DA7CC5BBB2}">
  <ds:schemaRefs>
    <ds:schemaRef ds:uri="http://schemas.microsoft.com/sharepoint/v3/contenttype/forms"/>
  </ds:schemaRefs>
</ds:datastoreItem>
</file>

<file path=customXml/itemProps3.xml><?xml version="1.0" encoding="utf-8"?>
<ds:datastoreItem xmlns:ds="http://schemas.openxmlformats.org/officeDocument/2006/customXml" ds:itemID="{00C38667-6F4A-4E11-BDB7-C967DB8171BB}"/>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uten overskrift nummer.dotx</Template>
  <TotalTime>8</TotalTime>
  <Pages>1</Pages>
  <Words>250</Words>
  <Characters>1330</Characters>
  <Application>Microsoft Office Word</Application>
  <DocSecurity>0</DocSecurity>
  <Lines>11</Lines>
  <Paragraphs>3</Paragraphs>
  <ScaleCrop>false</ScaleCrop>
  <Company/>
  <LinksUpToDate>false</LinksUpToDate>
  <CharactersWithSpaces>1577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3</cp:revision>
  <dcterms:created xsi:type="dcterms:W3CDTF">2023-07-07T12:48:00Z</dcterms:created>
  <dcterms:modified xsi:type="dcterms:W3CDTF">2024-12-27T15:58:00Z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0x0101002BFDB6094260B64D974376DD17480057</vt:lpwstr>
  </property>
  <property fmtid="{D5CDD505-2E9C-101B-9397-08002B2CF9AE}" pid="3" name="c706b671796746379fc435e5ab8acaf9">
    <vt:lpwstr>I Arbeid|34345c51-8802-4013-84be-74902cea0210</vt:lpwstr>
  </property>
  <property fmtid="{D5CDD505-2E9C-101B-9397-08002B2CF9AE}" pid="4" name="TaxCatchAll">
    <vt:lpwstr>10;#Medisinske forbruksvarer|8af7234b-e63b-4ab2-af23-3d8eae251279;#9;#Utgående dokument|3096e2a7-81e8-4e05-8f95-bfe59d4018ea;#1;#I Arbeid|34345c51-8802-4013-84be-74902cea0210</vt:lpwstr>
  </property>
  <property fmtid="{D5CDD505-2E9C-101B-9397-08002B2CF9AE}" pid="5" name="SHICategory">
    <vt:lpwstr>10;#Medisinske forbruksvarer|8af7234b-e63b-4ab2-af23-3d8eae251279</vt:lpwstr>
  </property>
  <property fmtid="{D5CDD505-2E9C-101B-9397-08002B2CF9AE}" pid="6" name="SHIJournalType">
    <vt:lpwstr>9;#Utgående dokument|3096e2a7-81e8-4e05-8f95-bfe59d4018ea</vt:lpwstr>
  </property>
  <property fmtid="{D5CDD505-2E9C-101B-9397-08002B2CF9AE}" pid="7" name="eddf1c2c1da842e2bc8d48adb607c365">
    <vt:lpwstr/>
  </property>
  <property fmtid="{D5CDD505-2E9C-101B-9397-08002B2CF9AE}" pid="8" name="SHIBusinessUnit">
    <vt:lpwstr/>
  </property>
  <property fmtid="{D5CDD505-2E9C-101B-9397-08002B2CF9AE}" pid="9" name="cd34d7d8f9d8445ca63dd03b5376680a">
    <vt:lpwstr/>
  </property>
  <property fmtid="{D5CDD505-2E9C-101B-9397-08002B2CF9AE}" pid="10" name="SHIStatus">
    <vt:lpwstr>1;#I Arbeid|34345c51-8802-4013-84be-74902cea0210</vt:lpwstr>
  </property>
  <property fmtid="{D5CDD505-2E9C-101B-9397-08002B2CF9AE}" pid="11" name="mb0d347ee0664214bffb1328b3228b3b">
    <vt:lpwstr/>
  </property>
  <property fmtid="{D5CDD505-2E9C-101B-9397-08002B2CF9AE}" pid="12" name="lda629c15bae4e91aa6c7e8cbbdfc8b6">
    <vt:lpwstr>Medisinske forbruksvarer|8af7234b-e63b-4ab2-af23-3d8eae251279</vt:lpwstr>
  </property>
  <property fmtid="{D5CDD505-2E9C-101B-9397-08002B2CF9AE}" pid="13" name="SHIArchiveKey">
    <vt:lpwstr/>
  </property>
  <property fmtid="{D5CDD505-2E9C-101B-9397-08002B2CF9AE}" pid="14" name="f692c5fbbf584dd1b4cdb2fc07ec6741">
    <vt:lpwstr>Utgående dokument|3096e2a7-81e8-4e05-8f95-bfe59d4018ea</vt:lpwstr>
  </property>
  <property fmtid="{D5CDD505-2E9C-101B-9397-08002B2CF9AE}" pid="15" name="SHIBusinessFunction">
    <vt:lpwstr/>
  </property>
  <property fmtid="{D5CDD505-2E9C-101B-9397-08002B2CF9AE}" pid="16" name="MediaServiceImageTags">
    <vt:lpwstr/>
  </property>
</Properties>
</file>