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769FF6AA" w:rsidR="009D1B29" w:rsidRDefault="009F3D22" w:rsidP="00A23A13">
      <w:pPr>
        <w:pStyle w:val="Tittel"/>
      </w:pPr>
      <w:r>
        <w:t xml:space="preserve">Bilag 8 - </w:t>
      </w:r>
      <w:r w:rsidR="00BA0A9D">
        <w:t>Endringsprotokoll</w:t>
      </w:r>
    </w:p>
    <w:p w14:paraId="5A91AE7D" w14:textId="3A995B98" w:rsidR="003C174D" w:rsidRPr="003C174D" w:rsidRDefault="00BA0A9D" w:rsidP="003C174D">
      <w:pPr>
        <w:pStyle w:val="Overskrift1"/>
      </w:pPr>
      <w:r w:rsidRPr="009D1B29">
        <w:t>[</w:t>
      </w:r>
      <w:r w:rsidRPr="000C120E">
        <w:rPr>
          <w:color w:val="1E6DFF" w:themeColor="text2" w:themeTint="99"/>
        </w:rPr>
        <w:t>Avtalenr</w:t>
      </w:r>
      <w:r w:rsidRPr="009D1B29">
        <w:t xml:space="preserve">] </w:t>
      </w:r>
      <w:r w:rsidR="003C174D">
        <w:t>Stasebånd til Helse Vest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4F2F6680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3006" w:type="dxa"/>
          </w:tcPr>
          <w:p w14:paraId="105DDD83" w14:textId="185D526A" w:rsidR="00BA0A9D" w:rsidRPr="00DB0657" w:rsidRDefault="00BA0A9D" w:rsidP="00A23A13">
            <w:pPr>
              <w:rPr>
                <w:color w:val="0070C0"/>
              </w:rPr>
            </w:pP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D8DF16C" w:rsidR="004F084A" w:rsidRPr="00BD5AA6" w:rsidRDefault="00C84ABF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8 - </w:t>
          </w:r>
          <w:r w:rsidR="00BA0A9D"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41F84012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9F3D22">
      <w:rPr>
        <w:sz w:val="18"/>
        <w:szCs w:val="18"/>
      </w:rPr>
      <w:t xml:space="preserve"> </w:t>
    </w:r>
    <w:r w:rsidR="009F3D22" w:rsidRPr="009F3D22">
      <w:rPr>
        <w:sz w:val="18"/>
        <w:szCs w:val="18"/>
      </w:rPr>
      <w:t>2025/44422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C120E"/>
    <w:rsid w:val="000E3D69"/>
    <w:rsid w:val="000F11A5"/>
    <w:rsid w:val="00132126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174D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A7619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3D22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84ABF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C3A0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B3D1C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EF4228A9B55E41B174CC9838E7F567" ma:contentTypeVersion="11" ma:contentTypeDescription="Opprett et nytt dokument." ma:contentTypeScope="" ma:versionID="e97ca0788d4eaecb269dba138248b66d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4818a0645b2b4044f6d24ae4eaebd858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a5897a-9542-4a26-846e-5d13cc31d79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9B766-15D2-452D-B51D-4A80EFF3B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5897a-9542-4a26-846e-5d13cc31d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4da5897a-9542-4a26-846e-5d13cc31d79d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3</TotalTime>
  <Pages>1</Pages>
  <Words>35</Words>
  <Characters>187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Dehlia Eide Brennhaugen</cp:lastModifiedBy>
  <cp:revision>7</cp:revision>
  <dcterms:created xsi:type="dcterms:W3CDTF">2023-06-30T10:59:00Z</dcterms:created>
  <dcterms:modified xsi:type="dcterms:W3CDTF">2026-05-13T11:51:00Z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0x01010057EF4228A9B55E41B174CC9838E7F567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</Properties>
</file>