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0CD73ABB" w:rsidR="00A85872" w:rsidRDefault="007E5F65" w:rsidP="008C6F9F">
      <w:pPr>
        <w:pStyle w:val="Tittel"/>
      </w:pPr>
      <w:r>
        <w:t xml:space="preserve">Bilag 9 - </w:t>
      </w:r>
      <w:r w:rsidR="00A85872">
        <w:t xml:space="preserve">Forpliktelseserklæring </w:t>
      </w:r>
    </w:p>
    <w:p w14:paraId="625C0CE4" w14:textId="2D56953F" w:rsidR="00A85872" w:rsidRPr="00351789" w:rsidRDefault="00AB09E5" w:rsidP="008C6F9F">
      <w:pPr>
        <w:pStyle w:val="Overskrift1"/>
        <w:rPr>
          <w:color w:val="0070C0"/>
        </w:rPr>
      </w:pPr>
      <w:r>
        <w:t>2025/44422</w:t>
      </w:r>
      <w:r w:rsidR="0072502C">
        <w:t xml:space="preserve"> </w:t>
      </w:r>
      <w:r w:rsidR="00793FF2">
        <w:t>–</w:t>
      </w:r>
      <w:r w:rsidR="00A85872" w:rsidRPr="005374CE">
        <w:t xml:space="preserve"> </w:t>
      </w:r>
      <w:r w:rsidR="00793FF2">
        <w:t>Stasebånd til</w:t>
      </w:r>
      <w:r w:rsidR="001F05F3" w:rsidRPr="001F05F3">
        <w:t xml:space="preserve"> Helse Vest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3FFD9697" w:rsidR="00A85872" w:rsidRDefault="00A85872" w:rsidP="008C6F9F">
      <w:r>
        <w:br/>
        <w:t xml:space="preserve">Forpliktelseserklæringen er </w:t>
      </w:r>
      <w:r w:rsidRPr="0061465A">
        <w:t xml:space="preserve">gitt til </w:t>
      </w:r>
      <w:r w:rsidR="0061465A" w:rsidRPr="0061465A">
        <w:t xml:space="preserve">foretakene i Helse Vest </w:t>
      </w:r>
      <w:r w:rsidRPr="0061465A">
        <w:t xml:space="preserve">i anledning </w:t>
      </w:r>
      <w:r w:rsidR="00FF09FA" w:rsidRPr="0061465A">
        <w:t xml:space="preserve">Kanyler og utstyr til venøs blodprøvetaking. 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793FF2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07E0DB28" w14:textId="77777777" w:rsidR="00A85872" w:rsidRDefault="00A85872" w:rsidP="00A85872"/>
    <w:p w14:paraId="5D3577E8" w14:textId="77777777" w:rsidR="00066CAF" w:rsidRPr="0037175C" w:rsidRDefault="00066CAF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066CAF">
      <w:trPr>
        <w:trHeight w:val="18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4DBF10C4" w:rsidR="004F084A" w:rsidRPr="00BD5AA6" w:rsidRDefault="00066CA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9 - </w:t>
          </w:r>
          <w:r w:rsidR="00A85872"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650A902C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7E5F65">
      <w:rPr>
        <w:sz w:val="18"/>
        <w:szCs w:val="18"/>
      </w:rPr>
      <w:t xml:space="preserve"> 2025/44422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CAF"/>
    <w:rsid w:val="00066FAD"/>
    <w:rsid w:val="000929EC"/>
    <w:rsid w:val="000B4065"/>
    <w:rsid w:val="000E3D69"/>
    <w:rsid w:val="000F11A5"/>
    <w:rsid w:val="001457DD"/>
    <w:rsid w:val="00172E83"/>
    <w:rsid w:val="00174C26"/>
    <w:rsid w:val="001D240E"/>
    <w:rsid w:val="001F05F3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1465A"/>
    <w:rsid w:val="006837C3"/>
    <w:rsid w:val="006C12C5"/>
    <w:rsid w:val="006F312A"/>
    <w:rsid w:val="0072502C"/>
    <w:rsid w:val="0076237F"/>
    <w:rsid w:val="00771457"/>
    <w:rsid w:val="007833FC"/>
    <w:rsid w:val="00793FF2"/>
    <w:rsid w:val="007A7619"/>
    <w:rsid w:val="007D00AD"/>
    <w:rsid w:val="007E5F65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B09E5"/>
    <w:rsid w:val="00AE3BC9"/>
    <w:rsid w:val="00B254A8"/>
    <w:rsid w:val="00B30A4F"/>
    <w:rsid w:val="00B42FE5"/>
    <w:rsid w:val="00B656CC"/>
    <w:rsid w:val="00B876B1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00FF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EF4228A9B55E41B174CC9838E7F567" ma:contentTypeVersion="11" ma:contentTypeDescription="Opprett et nytt dokument." ma:contentTypeScope="" ma:versionID="e97ca0788d4eaecb269dba138248b66d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4818a0645b2b4044f6d24ae4eaebd858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3AF49F-46D4-4E07-91CD-14A411D9A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5897a-9542-4a26-846e-5d13cc31d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elements/1.1/"/>
    <ds:schemaRef ds:uri="159eb964-e578-4006-a64e-9cef19626a17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http://purl.org/dc/terms/"/>
    <ds:schemaRef ds:uri="4da5897a-9542-4a26-846e-5d13cc31d79d"/>
  </ds:schemaRefs>
</ds:datastoreItem>
</file>

<file path=customXml/itemProps4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17</TotalTime>
  <Pages>1</Pages>
  <Words>173</Words>
  <Characters>917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Dehlia Eide Brennhaugen</cp:lastModifiedBy>
  <cp:revision>11</cp:revision>
  <dcterms:created xsi:type="dcterms:W3CDTF">2025-05-21T06:52:00Z</dcterms:created>
  <dcterms:modified xsi:type="dcterms:W3CDTF">2026-05-13T11:52:00Z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0x01010057EF4228A9B55E41B174CC9838E7F567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