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1DB4" w14:textId="6E745ED4" w:rsidR="006F7C40" w:rsidRPr="001345B1" w:rsidRDefault="00896E29" w:rsidP="00D14E61">
      <w:pPr>
        <w:pStyle w:val="Tittel"/>
      </w:pPr>
      <w:r>
        <w:t xml:space="preserve">Vedlegg 04 - </w:t>
      </w:r>
      <w:r w:rsidR="006F7C40">
        <w:t>S</w:t>
      </w:r>
      <w:r w:rsidR="006F7C40" w:rsidRPr="001345B1">
        <w:t xml:space="preserve">varskjema </w:t>
      </w:r>
      <w:r w:rsidR="007E3B17">
        <w:t>erfaring – tekniske og faglige kvalifikasjoner</w:t>
      </w:r>
    </w:p>
    <w:p w14:paraId="5D2174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77777777" w:rsidR="006F7C40" w:rsidRPr="001345B1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77777777" w:rsidR="006F7C40" w:rsidRPr="001345B1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343BF5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608C2B" w14:textId="77777777" w:rsidR="006F7C40" w:rsidRPr="001345B1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44EE4116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714FF8D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5C1C0609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B9C7408" w14:textId="77777777" w:rsidR="006F7C40" w:rsidRDefault="006F7C40" w:rsidP="001345B1">
            <w:pPr>
              <w:jc w:val="center"/>
            </w:pPr>
            <w:r>
              <w:t>Leveranse 2</w:t>
            </w:r>
          </w:p>
        </w:tc>
      </w:tr>
      <w:tr w:rsidR="006F7C40" w14:paraId="7251D3C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206AC6" w14:textId="77777777" w:rsidR="006F7C40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08AD102A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0D3902B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356B4E" w14:textId="77777777" w:rsidR="006F7C40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4462613C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2841A5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A81CB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CC23BF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9C0812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0F2ABA8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8B02D2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DB74D49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9270B5B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19EB94C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0C82DE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1CF628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7E1C5A7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3F05253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969FB6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F79CEF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64868C32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8356C3F" w14:textId="77777777" w:rsidR="006F7C40" w:rsidRDefault="006F7C40" w:rsidP="001345B1">
            <w:pPr>
              <w:jc w:val="center"/>
            </w:pPr>
            <w:r>
              <w:t>Leveranse 3</w:t>
            </w:r>
          </w:p>
        </w:tc>
      </w:tr>
      <w:tr w:rsidR="006F7C40" w14:paraId="1A200C0A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BD35CE" w14:textId="77777777" w:rsidR="006F7C40" w:rsidRDefault="006F7C40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2DC5D8E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9FA1BB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7A8C7C" w14:textId="77777777" w:rsidR="006F7C40" w:rsidRDefault="006F7C40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2A6C5B5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CF7DC34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4F00D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779F6A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C2D6426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C77CA6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F05CA4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9109B6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467F0A6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52881168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4247F7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275381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08BB4A7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F02814E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AAF9A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16F89B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2748AF" w14:textId="77777777" w:rsidR="006F7C40" w:rsidRPr="001345B1" w:rsidRDefault="006F7C40" w:rsidP="001345B1"/>
    <w:p w14:paraId="141C1B29" w14:textId="77777777" w:rsidR="006F7C40" w:rsidRPr="001345B1" w:rsidRDefault="006F7C40" w:rsidP="001345B1"/>
    <w:p w14:paraId="154AAADB" w14:textId="77777777" w:rsidR="006F7C40" w:rsidRPr="001345B1" w:rsidRDefault="006F7C40" w:rsidP="001345B1"/>
    <w:p w14:paraId="110391AE" w14:textId="0CF84047" w:rsidR="00512B3B" w:rsidRPr="00512B3B" w:rsidRDefault="006F7C40" w:rsidP="008F2B11">
      <w:r w:rsidRPr="001345B1">
        <w:t>_________________________________</w:t>
      </w:r>
      <w:r>
        <w:tab/>
      </w:r>
      <w:r w:rsidRPr="001345B1">
        <w:t>________________________________</w:t>
      </w:r>
      <w:r>
        <w:t>____________</w:t>
      </w:r>
      <w:r>
        <w:br/>
      </w:r>
      <w:r w:rsidRPr="001345B1">
        <w:t>(sted/dato)</w:t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ab/>
        <w:t>Underskrift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A8722" w14:textId="77777777" w:rsidR="00A72C96" w:rsidRDefault="00A72C96" w:rsidP="008A6B54">
      <w:pPr>
        <w:spacing w:after="0" w:line="240" w:lineRule="auto"/>
      </w:pPr>
      <w:r>
        <w:separator/>
      </w:r>
    </w:p>
  </w:endnote>
  <w:endnote w:type="continuationSeparator" w:id="0">
    <w:p w14:paraId="13C9DC9F" w14:textId="77777777" w:rsidR="00A72C96" w:rsidRDefault="00A72C9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Vedlegg X – Svarskjema erfaring, versjon 07-2023</w:t>
          </w:r>
        </w:p>
      </w:tc>
      <w:tc>
        <w:tcPr>
          <w:tcW w:w="2500" w:type="pct"/>
          <w:shd w:val="clear" w:color="auto" w:fill="auto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14"/>
      <w:gridCol w:w="4246"/>
    </w:tblGrid>
    <w:tr w:rsidR="004F084A" w:rsidRPr="00907B33" w14:paraId="7843E4C7" w14:textId="77777777" w:rsidTr="008F7E3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343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8F7E3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657" w:type="pct"/>
          <w:shd w:val="clear" w:color="auto" w:fill="auto"/>
        </w:tcPr>
        <w:p w14:paraId="5FACB062" w14:textId="40CE174F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 xml:space="preserve">Svarskjema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tekniske og faglige kvalifikasjoner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04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F7E32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2343" w:type="pct"/>
          <w:shd w:val="clear" w:color="auto" w:fill="auto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0BA33" w14:textId="77777777" w:rsidR="00A72C96" w:rsidRDefault="00A72C96" w:rsidP="008A6B54">
      <w:pPr>
        <w:spacing w:after="0" w:line="240" w:lineRule="auto"/>
      </w:pPr>
      <w:r>
        <w:separator/>
      </w:r>
    </w:p>
  </w:footnote>
  <w:footnote w:type="continuationSeparator" w:id="0">
    <w:p w14:paraId="02F8860D" w14:textId="77777777" w:rsidR="00A72C96" w:rsidRDefault="00A72C9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ECC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1190D"/>
    <w:rsid w:val="000169B0"/>
    <w:rsid w:val="00061D42"/>
    <w:rsid w:val="00066FAD"/>
    <w:rsid w:val="000E3D69"/>
    <w:rsid w:val="000F11A5"/>
    <w:rsid w:val="001457DD"/>
    <w:rsid w:val="00171FB7"/>
    <w:rsid w:val="00172E83"/>
    <w:rsid w:val="00174C26"/>
    <w:rsid w:val="00234B11"/>
    <w:rsid w:val="0028191B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6F7C40"/>
    <w:rsid w:val="0076237F"/>
    <w:rsid w:val="00771457"/>
    <w:rsid w:val="007D00AD"/>
    <w:rsid w:val="007E3B17"/>
    <w:rsid w:val="007E6EE8"/>
    <w:rsid w:val="007F13FF"/>
    <w:rsid w:val="0081186E"/>
    <w:rsid w:val="0082344F"/>
    <w:rsid w:val="00857D5E"/>
    <w:rsid w:val="00884491"/>
    <w:rsid w:val="008961BF"/>
    <w:rsid w:val="00896E29"/>
    <w:rsid w:val="008A1521"/>
    <w:rsid w:val="008A6B54"/>
    <w:rsid w:val="008F2B11"/>
    <w:rsid w:val="008F7E32"/>
    <w:rsid w:val="00907B33"/>
    <w:rsid w:val="009472F3"/>
    <w:rsid w:val="009A3E11"/>
    <w:rsid w:val="009A7807"/>
    <w:rsid w:val="009B4D02"/>
    <w:rsid w:val="009C7E5D"/>
    <w:rsid w:val="009F7F53"/>
    <w:rsid w:val="00A13B9A"/>
    <w:rsid w:val="00A659C6"/>
    <w:rsid w:val="00A72C9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CC230C"/>
    <w:rsid w:val="00CE311D"/>
    <w:rsid w:val="00D0738E"/>
    <w:rsid w:val="00D14E61"/>
    <w:rsid w:val="00D25402"/>
    <w:rsid w:val="00D549FA"/>
    <w:rsid w:val="00D758FB"/>
    <w:rsid w:val="00D869B4"/>
    <w:rsid w:val="00E041DB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ABE61EC30C646982E1A96C21DD51A" ma:contentTypeVersion="3" ma:contentTypeDescription="Create a new document." ma:contentTypeScope="" ma:versionID="3f0614f7aae899d0f602e767ca0d1dc7">
  <xsd:schema xmlns:xsd="http://www.w3.org/2001/XMLSchema" xmlns:xs="http://www.w3.org/2001/XMLSchema" xmlns:p="http://schemas.microsoft.com/office/2006/metadata/properties" xmlns:ns2="e272e6ab-ec27-4822-a602-2ca8de97aa57" targetNamespace="http://schemas.microsoft.com/office/2006/metadata/properties" ma:root="true" ma:fieldsID="20952e8bda32aa653b0b80c67573c9bd" ns2:_="">
    <xsd:import namespace="e272e6ab-ec27-4822-a602-2ca8de97aa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2e6ab-ec27-4822-a602-2ca8de97aa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416BCA-9137-4900-A68E-7634535082AA}">
  <ds:schemaRefs>
    <ds:schemaRef ds:uri="http://purl.org/dc/elements/1.1/"/>
    <ds:schemaRef ds:uri="http://www.w3.org/XML/1998/namespace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272e6ab-ec27-4822-a602-2ca8de97aa57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00DD4F-D198-4599-98B4-526C775E15B0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7</TotalTime>
  <Pages>1</Pages>
  <Words>134</Words>
  <Characters>715</Characters>
  <Application>Microsoft Office Word</Application>
  <DocSecurity>0</DocSecurity>
  <Lines>5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Martin Skorstad</cp:lastModifiedBy>
  <cp:revision>8</cp:revision>
  <dcterms:created xsi:type="dcterms:W3CDTF">2023-07-07T13:02:00Z</dcterms:created>
  <dcterms:modified xsi:type="dcterms:W3CDTF">2026-05-04T08:16:00Z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0x0101000B6ABE61EC30C646982E1A96C21DD51A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