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1981DDE" w:rsidR="00A85872" w:rsidRPr="00351789" w:rsidRDefault="00414F47" w:rsidP="008C6F9F">
      <w:pPr>
        <w:pStyle w:val="Overskrift1"/>
        <w:rPr>
          <w:color w:val="0070C0"/>
        </w:rPr>
      </w:pPr>
      <w:r>
        <w:t>2022/14459</w:t>
      </w:r>
      <w:r w:rsidR="00A85872" w:rsidRPr="005374CE">
        <w:t xml:space="preserve"> </w:t>
      </w:r>
      <w:r w:rsidR="009F7244">
        <w:t>VVS-</w:t>
      </w:r>
      <w:r>
        <w:t>forbruksmateriell til helseforetakene i Norge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9F7244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9F7244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26283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14F47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71457"/>
    <w:rsid w:val="007837F5"/>
    <w:rsid w:val="007D00AD"/>
    <w:rsid w:val="007F13FF"/>
    <w:rsid w:val="0081186E"/>
    <w:rsid w:val="0082284E"/>
    <w:rsid w:val="0082344F"/>
    <w:rsid w:val="00832A80"/>
    <w:rsid w:val="00880BD0"/>
    <w:rsid w:val="00884491"/>
    <w:rsid w:val="008961BF"/>
    <w:rsid w:val="008A1521"/>
    <w:rsid w:val="008A6B54"/>
    <w:rsid w:val="008B125F"/>
    <w:rsid w:val="008E76D7"/>
    <w:rsid w:val="008F2B11"/>
    <w:rsid w:val="00907B33"/>
    <w:rsid w:val="00961A5D"/>
    <w:rsid w:val="009A3E11"/>
    <w:rsid w:val="009B2280"/>
    <w:rsid w:val="009B4D02"/>
    <w:rsid w:val="009C7E5D"/>
    <w:rsid w:val="009F7244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32A80"/>
    <w:rsid w:val="008B125F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6ABE61EC30C646982E1A96C21DD51A" ma:contentTypeVersion="3" ma:contentTypeDescription="Opprett et nytt dokument." ma:contentTypeScope="" ma:versionID="021ea481b3fd7e29e30787456a4c7fcd">
  <xsd:schema xmlns:xsd="http://www.w3.org/2001/XMLSchema" xmlns:xs="http://www.w3.org/2001/XMLSchema" xmlns:p="http://schemas.microsoft.com/office/2006/metadata/properties" xmlns:ns2="e272e6ab-ec27-4822-a602-2ca8de97aa57" targetNamespace="http://schemas.microsoft.com/office/2006/metadata/properties" ma:root="true" ma:fieldsID="a764a5dcdcf058c2630a987e40536107" ns2:_="">
    <xsd:import namespace="e272e6ab-ec27-4822-a602-2ca8de97a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2e6ab-ec27-4822-a602-2ca8de97aa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e272e6ab-ec27-4822-a602-2ca8de97aa5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366D45-87E7-450C-96D0-09EC2D14F215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11</TotalTime>
  <Pages>1</Pages>
  <Words>215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Martin Skorstad</cp:lastModifiedBy>
  <cp:revision>4</cp:revision>
  <dcterms:created xsi:type="dcterms:W3CDTF">2025-05-21T06:52:00Z</dcterms:created>
  <dcterms:modified xsi:type="dcterms:W3CDTF">2026-05-08T05:57:00Z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0x0101000B6ABE61EC30C646982E1A96C21DD51A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