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6ABE61EC30C646982E1A96C21DD51A" ma:contentTypeVersion="3" ma:contentTypeDescription="Create a new document." ma:contentTypeScope="" ma:versionID="3f0614f7aae899d0f602e767ca0d1dc7">
  <xsd:schema xmlns:xsd="http://www.w3.org/2001/XMLSchema" xmlns:xs="http://www.w3.org/2001/XMLSchema" xmlns:p="http://schemas.microsoft.com/office/2006/metadata/properties" xmlns:ns2="e272e6ab-ec27-4822-a602-2ca8de97aa57" targetNamespace="http://schemas.microsoft.com/office/2006/metadata/properties" ma:root="true" ma:fieldsID="20952e8bda32aa653b0b80c67573c9bd" ns2:_="">
    <xsd:import namespace="e272e6ab-ec27-4822-a602-2ca8de97aa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72e6ab-ec27-4822-a602-2ca8de97aa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D1B79EE3-1466-451C-B58F-3832F3935CDE}"/>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8</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2023-07-07T12:48:00Z</dcterms:created>
  <dcterms:modified xsi:type="dcterms:W3CDTF">2024-12-27T15:58:00Z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0x0101000B6ABE61EC30C646982E1A96C21DD51A</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