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67FE0" w14:textId="77777777" w:rsidR="00B531E2" w:rsidRDefault="00B531E2" w:rsidP="008A6B54">
      <w:pPr>
        <w:spacing w:after="0" w:line="240" w:lineRule="auto"/>
      </w:pPr>
      <w:r>
        <w:separator/>
      </w:r>
    </w:p>
  </w:endnote>
  <w:endnote w:type="continuationSeparator" w:id="0">
    <w:p w14:paraId="623738CA" w14:textId="77777777" w:rsidR="00B531E2" w:rsidRDefault="00B531E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3E252" w14:textId="77777777" w:rsidR="00B531E2" w:rsidRDefault="00B531E2" w:rsidP="008A6B54">
      <w:pPr>
        <w:spacing w:after="0" w:line="240" w:lineRule="auto"/>
      </w:pPr>
      <w:r>
        <w:separator/>
      </w:r>
    </w:p>
  </w:footnote>
  <w:footnote w:type="continuationSeparator" w:id="0">
    <w:p w14:paraId="7A252BC4" w14:textId="77777777" w:rsidR="00B531E2" w:rsidRDefault="00B531E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5342A"/>
    <w:rsid w:val="005703FD"/>
    <w:rsid w:val="005D05D9"/>
    <w:rsid w:val="005E3FC0"/>
    <w:rsid w:val="005E61C2"/>
    <w:rsid w:val="005F5862"/>
    <w:rsid w:val="006837C3"/>
    <w:rsid w:val="006F0912"/>
    <w:rsid w:val="006F312A"/>
    <w:rsid w:val="0072396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2768C"/>
    <w:rsid w:val="00A659C6"/>
    <w:rsid w:val="00AA1652"/>
    <w:rsid w:val="00AE3BC9"/>
    <w:rsid w:val="00B254A8"/>
    <w:rsid w:val="00B30A4F"/>
    <w:rsid w:val="00B531E2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9" ma:contentTypeDescription="Opprett et nytt dokument." ma:contentTypeScope="" ma:versionID="7cee031f421870d7e5a02772bb1218c6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308f98f88b0fd81411556588d81376d7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A98C22-98E1-4F86-8FE4-038CCB4B5512}"/>
</file>

<file path=customXml/itemProps2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2</cp:revision>
  <dcterms:created xsi:type="dcterms:W3CDTF">2025-11-27T12:07:00Z</dcterms:created>
  <dcterms:modified xsi:type="dcterms:W3CDTF">2025-11-27T12:07:00Z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0x0101002BFDB6094260B64D974376DD17480057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