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2F3E" w14:textId="49B0D63A" w:rsidR="009D1B29" w:rsidRDefault="00BA0A9D" w:rsidP="00A23A13">
      <w:pPr>
        <w:pStyle w:val="Tittel"/>
      </w:pPr>
      <w:r>
        <w:t>Endringsprotokoll</w:t>
      </w:r>
    </w:p>
    <w:p w14:paraId="4B0B5445" w14:textId="66452451" w:rsidR="00BA0A9D" w:rsidRPr="009D1B29" w:rsidRDefault="00BA0A9D" w:rsidP="009D1B29">
      <w:pPr>
        <w:pStyle w:val="Overskrift1"/>
      </w:pPr>
      <w:r w:rsidRPr="00945130">
        <w:rPr>
          <w:highlight w:val="yellow"/>
        </w:rPr>
        <w:t>[Avtalenr] [Navn på avtalen]</w:t>
      </w:r>
      <w:r w:rsidRPr="009D1B29">
        <w:t> </w:t>
      </w:r>
    </w:p>
    <w:p w14:paraId="0CACC4F2" w14:textId="77777777" w:rsidR="00BA0A9D" w:rsidRDefault="00BA0A9D" w:rsidP="00A23A13"/>
    <w:p w14:paraId="5B0C1E47" w14:textId="77777777" w:rsidR="00BA0A9D" w:rsidRDefault="00BA0A9D" w:rsidP="00A23A13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14:paraId="581AA7BC" w14:textId="77777777" w:rsidTr="00BA0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7AF263A1" w14:textId="77777777" w:rsidR="00BA0A9D" w:rsidRDefault="00BA0A9D" w:rsidP="00A23A13">
            <w:r>
              <w:t>Dato</w:t>
            </w:r>
          </w:p>
        </w:tc>
        <w:tc>
          <w:tcPr>
            <w:tcW w:w="4314" w:type="dxa"/>
          </w:tcPr>
          <w:p w14:paraId="3FE50F86" w14:textId="77777777" w:rsidR="00BA0A9D" w:rsidRDefault="00BA0A9D" w:rsidP="00A23A13">
            <w:r>
              <w:t>Endringen gjelder</w:t>
            </w:r>
          </w:p>
        </w:tc>
        <w:tc>
          <w:tcPr>
            <w:tcW w:w="3006" w:type="dxa"/>
          </w:tcPr>
          <w:p w14:paraId="51916138" w14:textId="77777777" w:rsidR="00BA0A9D" w:rsidRDefault="00BA0A9D" w:rsidP="00926C84">
            <w:r>
              <w:t>Kommentar/merknad</w:t>
            </w:r>
          </w:p>
          <w:p w14:paraId="514B7D81" w14:textId="77777777" w:rsidR="00BA0A9D" w:rsidRDefault="00BA0A9D" w:rsidP="00A23A13"/>
        </w:tc>
      </w:tr>
      <w:tr w:rsidR="00BA0A9D" w14:paraId="7C079D9D" w14:textId="77777777" w:rsidTr="00BA0A9D">
        <w:tc>
          <w:tcPr>
            <w:tcW w:w="1696" w:type="dxa"/>
          </w:tcPr>
          <w:p w14:paraId="11A1CA64" w14:textId="77777777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06DE11CF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14:paraId="105DDD83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14:paraId="2E00255D" w14:textId="77777777" w:rsidTr="00BA0A9D">
        <w:tc>
          <w:tcPr>
            <w:tcW w:w="1696" w:type="dxa"/>
          </w:tcPr>
          <w:p w14:paraId="4B3684A0" w14:textId="77777777" w:rsidR="00BA0A9D" w:rsidRDefault="00BA0A9D" w:rsidP="00A23A13"/>
        </w:tc>
        <w:tc>
          <w:tcPr>
            <w:tcW w:w="4314" w:type="dxa"/>
          </w:tcPr>
          <w:p w14:paraId="058AB9E2" w14:textId="77777777" w:rsidR="00BA0A9D" w:rsidRDefault="00BA0A9D" w:rsidP="00A23A13"/>
        </w:tc>
        <w:tc>
          <w:tcPr>
            <w:tcW w:w="3006" w:type="dxa"/>
          </w:tcPr>
          <w:p w14:paraId="3609B8B7" w14:textId="77777777" w:rsidR="00BA0A9D" w:rsidRDefault="00BA0A9D" w:rsidP="00A23A13"/>
        </w:tc>
      </w:tr>
      <w:tr w:rsidR="00BA0A9D" w14:paraId="4CEF2254" w14:textId="77777777" w:rsidTr="00BA0A9D">
        <w:tc>
          <w:tcPr>
            <w:tcW w:w="1696" w:type="dxa"/>
          </w:tcPr>
          <w:p w14:paraId="56A6354E" w14:textId="77777777" w:rsidR="00BA0A9D" w:rsidRDefault="00BA0A9D" w:rsidP="00A23A13"/>
        </w:tc>
        <w:tc>
          <w:tcPr>
            <w:tcW w:w="4314" w:type="dxa"/>
          </w:tcPr>
          <w:p w14:paraId="4157C6FB" w14:textId="77777777" w:rsidR="00BA0A9D" w:rsidRDefault="00BA0A9D" w:rsidP="00A23A13"/>
        </w:tc>
        <w:tc>
          <w:tcPr>
            <w:tcW w:w="3006" w:type="dxa"/>
          </w:tcPr>
          <w:p w14:paraId="5F795643" w14:textId="77777777" w:rsidR="00BA0A9D" w:rsidRDefault="00BA0A9D" w:rsidP="00A23A13"/>
        </w:tc>
      </w:tr>
    </w:tbl>
    <w:p w14:paraId="0E63BDE8" w14:textId="4E65596B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FA96C" w14:textId="77777777" w:rsidR="00381B79" w:rsidRDefault="00381B79" w:rsidP="008A6B54">
      <w:pPr>
        <w:spacing w:after="0" w:line="240" w:lineRule="auto"/>
      </w:pPr>
      <w:r>
        <w:separator/>
      </w:r>
    </w:p>
  </w:endnote>
  <w:endnote w:type="continuationSeparator" w:id="0">
    <w:p w14:paraId="70ACE0D5" w14:textId="77777777" w:rsidR="00381B79" w:rsidRDefault="00381B7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570B29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3C06EA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862E82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5431C67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F808BA6" w14:textId="5420D849" w:rsidR="0001190D" w:rsidRPr="00BD5AA6" w:rsidRDefault="00BA0A9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Bilag X Endringsprotokoll, versjon 07-2023</w:t>
          </w:r>
        </w:p>
      </w:tc>
      <w:tc>
        <w:tcPr>
          <w:tcW w:w="2500" w:type="pct"/>
          <w:shd w:val="clear" w:color="auto" w:fill="auto"/>
        </w:tcPr>
        <w:p w14:paraId="217A20A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AA579AD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65364C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E83A5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F13669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F85E5F4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84F0448" w14:textId="6621DCD4" w:rsidR="004F084A" w:rsidRPr="00BD5AA6" w:rsidRDefault="00BA0A9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6A64290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ED38C44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50878" w14:textId="77777777" w:rsidR="00381B79" w:rsidRDefault="00381B79" w:rsidP="008A6B54">
      <w:pPr>
        <w:spacing w:after="0" w:line="240" w:lineRule="auto"/>
      </w:pPr>
      <w:r>
        <w:separator/>
      </w:r>
    </w:p>
  </w:footnote>
  <w:footnote w:type="continuationSeparator" w:id="0">
    <w:p w14:paraId="3CA919D6" w14:textId="77777777" w:rsidR="00381B79" w:rsidRDefault="00381B7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DC5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BF3E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04A23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81B79"/>
    <w:rsid w:val="003C7810"/>
    <w:rsid w:val="003D3F41"/>
    <w:rsid w:val="003E5D10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13F74"/>
    <w:rsid w:val="00522354"/>
    <w:rsid w:val="00552929"/>
    <w:rsid w:val="005703FD"/>
    <w:rsid w:val="005E3FC0"/>
    <w:rsid w:val="005E61C2"/>
    <w:rsid w:val="005F5862"/>
    <w:rsid w:val="006837C3"/>
    <w:rsid w:val="006F312A"/>
    <w:rsid w:val="00701566"/>
    <w:rsid w:val="0072396A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45130"/>
    <w:rsid w:val="009A3E11"/>
    <w:rsid w:val="009B4D02"/>
    <w:rsid w:val="009C7E5D"/>
    <w:rsid w:val="009D1B29"/>
    <w:rsid w:val="009F7F53"/>
    <w:rsid w:val="00A13B9A"/>
    <w:rsid w:val="00A659C6"/>
    <w:rsid w:val="00AA165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FDB6094260B64D974376DD17480057" ma:contentTypeVersion="9" ma:contentTypeDescription="Opprett et nytt dokument." ma:contentTypeScope="" ma:versionID="7cee031f421870d7e5a02772bb1218c6">
  <xsd:schema xmlns:xsd="http://www.w3.org/2001/XMLSchema" xmlns:xs="http://www.w3.org/2001/XMLSchema" xmlns:p="http://schemas.microsoft.com/office/2006/metadata/properties" xmlns:ns2="3ef3fd08-22a8-4cf0-9b9a-ea955827a140" targetNamespace="http://schemas.microsoft.com/office/2006/metadata/properties" ma:root="true" ma:fieldsID="308f98f88b0fd81411556588d81376d7" ns2:_="">
    <xsd:import namespace="3ef3fd08-22a8-4cf0-9b9a-ea955827a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3fd08-22a8-4cf0-9b9a-ea955827a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f3fd08-22a8-4cf0-9b9a-ea955827a14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2B1FD2-3028-40FC-93CE-436025035266}"/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</TotalTime>
  <Pages>1</Pages>
  <Words>54</Words>
  <Characters>292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Nina Christin Veierland</cp:lastModifiedBy>
  <cp:revision>3</cp:revision>
  <dcterms:created xsi:type="dcterms:W3CDTF">2025-11-27T12:20:00Z</dcterms:created>
  <dcterms:modified xsi:type="dcterms:W3CDTF">2025-11-27T13:20:00Z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0x0101002BFDB6094260B64D974376DD17480057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