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9308A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17870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17AD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E13D55F0-DC20-4861-9132-D5443F05188E}"/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0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Sverrisson</cp:lastModifiedBy>
  <cp:revision>2</cp:revision>
  <dcterms:created xsi:type="dcterms:W3CDTF">2026-03-05T09:45:00Z</dcterms:created>
  <dcterms:modified xsi:type="dcterms:W3CDTF">2026-03-05T09:45:00Z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Status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