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7777777" w:rsidR="00A85872" w:rsidRPr="00351789" w:rsidRDefault="00A85872" w:rsidP="008C6F9F">
      <w:pPr>
        <w:pStyle w:val="Overskrift1"/>
        <w:rPr>
          <w:color w:val="0070C0"/>
        </w:rPr>
      </w:pPr>
      <w:r w:rsidRPr="005374CE">
        <w:t>[Saksnr] [Navn på anskaffelse]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F56C2E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F56C2E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2EB5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876C8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6C2E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D2EB5"/>
    <w:rsid w:val="003F613D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8D5484-88F4-44C2-9EF4-875363386F23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10</TotalTime>
  <Pages>1</Pages>
  <Words>210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Sverrisson</cp:lastModifiedBy>
  <cp:revision>3</cp:revision>
  <dcterms:created xsi:type="dcterms:W3CDTF">2025-05-21T06:52:00Z</dcterms:created>
  <dcterms:modified xsi:type="dcterms:W3CDTF">2026-05-20T08:41:00Z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I Arbeid|34345c51-8802-4013-84be-74902cea0210</vt:lpwstr>
  </property>
  <property fmtid="{D5CDD505-2E9C-101B-9397-08002B2CF9AE}" pid="10" name="TaxCatchAll">
    <vt:lpwstr>4;#Ledelse - Divisjon legemidler|15456d16-54d3-45e2-96a8-300cc2bf7f2f;#2;#Legemidler|8a71338d-e920-4cfc-a97c-1bac84b3e6a1;#1;#I Arbeid|34345c51-8802-4013-84be-74902cea0210;#7;#Inngående dokument|42514cac-0f74-42bf-92ed-148b9c46b851</vt:lpwstr>
  </property>
  <property fmtid="{D5CDD505-2E9C-101B-9397-08002B2CF9AE}" pid="11" name="SHICategory">
    <vt:lpwstr>2;#Legemidler|8a71338d-e920-4cfc-a97c-1bac84b3e6a1</vt:lpwstr>
  </property>
  <property fmtid="{D5CDD505-2E9C-101B-9397-08002B2CF9AE}" pid="12" name="eddf1c2c1da842e2bc8d48adb607c365">
    <vt:lpwstr/>
  </property>
  <property fmtid="{D5CDD505-2E9C-101B-9397-08002B2CF9AE}" pid="13" name="SHIBusinessUnit">
    <vt:lpwstr>4;#Ledelse - Divisjon legemidler|15456d16-54d3-45e2-96a8-300cc2bf7f2f</vt:lpwstr>
  </property>
  <property fmtid="{D5CDD505-2E9C-101B-9397-08002B2CF9AE}" pid="14" name="cd34d7d8f9d8445ca63dd03b5376680a">
    <vt:lpwstr>Ledelse - Divisjon legemidler|15456d16-54d3-45e2-96a8-300cc2bf7f2f</vt:lpwstr>
  </property>
  <property fmtid="{D5CDD505-2E9C-101B-9397-08002B2CF9AE}" pid="15" name="SHIStatus">
    <vt:lpwstr>1;#I Arbeid|34345c51-8802-4013-84be-74902cea0210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>Legemidler|8a71338d-e920-4cfc-a97c-1bac84b3e6a1</vt:lpwstr>
  </property>
  <property fmtid="{D5CDD505-2E9C-101B-9397-08002B2CF9AE}" pid="18" name="SHIArchiveKey">
    <vt:lpwstr/>
  </property>
  <property fmtid="{D5CDD505-2E9C-101B-9397-08002B2CF9AE}" pid="19" name="f692c5fbbf584dd1b4cdb2fc07ec6741">
    <vt:lpwstr>Inngående dokument|42514cac-0f74-42bf-92ed-148b9c46b851</vt:lpwstr>
  </property>
  <property fmtid="{D5CDD505-2E9C-101B-9397-08002B2CF9AE}" pid="20" name="SHIBusinessFunction">
    <vt:lpwstr/>
  </property>
  <property fmtid="{D5CDD505-2E9C-101B-9397-08002B2CF9AE}" pid="21" name="SHIJournalType">
    <vt:lpwstr>7;#Inngående dokument|42514cac-0f74-42bf-92ed-148b9c46b851</vt:lpwstr>
  </property>
</Properties>
</file>