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5043A" w14:textId="43D874C1" w:rsidR="0007637E" w:rsidRDefault="00F9496C" w:rsidP="00263CBF">
      <w:pPr>
        <w:ind w:left="-284"/>
        <w:rPr>
          <w:rFonts w:ascii="TheSansOffice" w:hAnsi="TheSansOffice" w:cs="TheSansOffice"/>
          <w:sz w:val="72"/>
          <w:szCs w:val="72"/>
        </w:rPr>
      </w:pPr>
      <w:bookmarkStart w:id="0" w:name="_Toc120947541"/>
      <w:r w:rsidRPr="007305AE">
        <w:rPr>
          <w:noProof/>
        </w:rPr>
        <w:drawing>
          <wp:inline distT="0" distB="0" distL="0" distR="0" wp14:anchorId="5112383B" wp14:editId="2DC04309">
            <wp:extent cx="2568575" cy="930275"/>
            <wp:effectExtent l="0" t="0" r="0" b="0"/>
            <wp:docPr id="1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01072" w14:textId="77777777" w:rsidR="0007637E" w:rsidRDefault="0007637E" w:rsidP="00CF4948"/>
    <w:p w14:paraId="1FA3A422" w14:textId="47CF3175" w:rsidR="0021634E" w:rsidRDefault="00F9496C" w:rsidP="00CF4948">
      <w:pPr>
        <w:rPr>
          <w:rFonts w:ascii="Verdana" w:hAnsi="Verdana"/>
          <w:color w:val="808080"/>
        </w:rPr>
      </w:pPr>
      <w:bookmarkStart w:id="1" w:name="_Hlk67399596"/>
      <w:r>
        <w:rPr>
          <w:rFonts w:ascii="Verdana" w:hAnsi="Verdana"/>
          <w:color w:val="808080"/>
        </w:rPr>
        <w:t>Finans og organisasjon</w:t>
      </w:r>
    </w:p>
    <w:p w14:paraId="63DC6119" w14:textId="77777777" w:rsidR="002D750C" w:rsidRPr="00FA39A8" w:rsidRDefault="0021634E" w:rsidP="00CF4948">
      <w:pPr>
        <w:rPr>
          <w:rFonts w:ascii="Verdana" w:hAnsi="Verdana" w:cs="TheSansOffice"/>
          <w:b/>
          <w:bCs w:val="0"/>
          <w:color w:val="808080"/>
        </w:rPr>
      </w:pPr>
      <w:r>
        <w:rPr>
          <w:rFonts w:ascii="Verdana" w:hAnsi="Verdana"/>
          <w:color w:val="808080"/>
        </w:rPr>
        <w:t>Bygg og eiendom</w:t>
      </w:r>
    </w:p>
    <w:bookmarkEnd w:id="1"/>
    <w:p w14:paraId="1885F77E" w14:textId="77777777" w:rsidR="0007637E" w:rsidRDefault="0007637E" w:rsidP="00CF4948"/>
    <w:p w14:paraId="66745677" w14:textId="77777777" w:rsidR="0007637E" w:rsidRDefault="0007637E" w:rsidP="00CF4948"/>
    <w:p w14:paraId="18260E31" w14:textId="77777777" w:rsidR="0007637E" w:rsidRDefault="0007637E" w:rsidP="00CF4948"/>
    <w:p w14:paraId="06FB240D" w14:textId="77777777" w:rsidR="0007637E" w:rsidRDefault="0007637E" w:rsidP="00CF4948"/>
    <w:p w14:paraId="6BA2CDAD" w14:textId="77777777" w:rsidR="0007637E" w:rsidRDefault="0007637E" w:rsidP="00CF4948"/>
    <w:p w14:paraId="5FB96693" w14:textId="4CF1F92D" w:rsidR="002D750C" w:rsidRPr="0045214C" w:rsidRDefault="002D750C" w:rsidP="00CF4948">
      <w:pPr>
        <w:jc w:val="right"/>
        <w:outlineLvl w:val="0"/>
        <w:rPr>
          <w:rFonts w:ascii="Verdana" w:hAnsi="Verdana"/>
          <w:b/>
          <w:bCs w:val="0"/>
          <w:sz w:val="44"/>
          <w:szCs w:val="44"/>
        </w:rPr>
      </w:pPr>
      <w:bookmarkStart w:id="2" w:name="_Toc315958554"/>
      <w:bookmarkStart w:id="3" w:name="_Toc315959446"/>
      <w:bookmarkStart w:id="4" w:name="_Toc316029638"/>
      <w:bookmarkStart w:id="5" w:name="_Toc316029708"/>
      <w:bookmarkStart w:id="6" w:name="_Toc316029760"/>
      <w:bookmarkStart w:id="7" w:name="_Toc320790194"/>
      <w:bookmarkStart w:id="8" w:name="_Toc353197062"/>
      <w:bookmarkStart w:id="9" w:name="_Hlk84279631"/>
      <w:bookmarkEnd w:id="0"/>
      <w:r w:rsidRPr="0045214C">
        <w:rPr>
          <w:rFonts w:ascii="Verdana" w:hAnsi="Verdana"/>
          <w:b/>
          <w:bCs w:val="0"/>
          <w:sz w:val="44"/>
          <w:szCs w:val="44"/>
        </w:rPr>
        <w:t xml:space="preserve">Prosjekt nr. </w:t>
      </w:r>
      <w:bookmarkEnd w:id="2"/>
      <w:bookmarkEnd w:id="3"/>
      <w:bookmarkEnd w:id="4"/>
      <w:bookmarkEnd w:id="5"/>
      <w:bookmarkEnd w:id="6"/>
      <w:bookmarkEnd w:id="7"/>
      <w:bookmarkEnd w:id="8"/>
      <w:r w:rsidR="00716827">
        <w:rPr>
          <w:rFonts w:ascii="Verdana" w:hAnsi="Verdana"/>
          <w:b/>
          <w:bCs w:val="0"/>
          <w:sz w:val="44"/>
          <w:szCs w:val="44"/>
        </w:rPr>
        <w:t>79.</w:t>
      </w:r>
      <w:r w:rsidR="00F9496C">
        <w:rPr>
          <w:rFonts w:ascii="Verdana" w:hAnsi="Verdana"/>
          <w:b/>
          <w:bCs w:val="0"/>
          <w:sz w:val="44"/>
          <w:szCs w:val="44"/>
        </w:rPr>
        <w:t>23.023</w:t>
      </w:r>
    </w:p>
    <w:p w14:paraId="66A0F1A3" w14:textId="77777777" w:rsidR="002D750C" w:rsidRPr="0045214C" w:rsidRDefault="002D750C" w:rsidP="00CF4948">
      <w:pPr>
        <w:rPr>
          <w:rFonts w:ascii="Verdana" w:hAnsi="Verdana" w:cs="Verdana"/>
          <w:sz w:val="18"/>
          <w:szCs w:val="18"/>
        </w:rPr>
      </w:pPr>
    </w:p>
    <w:p w14:paraId="4762EB0F" w14:textId="77777777" w:rsidR="002D750C" w:rsidRPr="0045214C" w:rsidRDefault="002D750C" w:rsidP="00CF4948">
      <w:pPr>
        <w:rPr>
          <w:rFonts w:ascii="Verdana" w:hAnsi="Verdana" w:cs="Verdana"/>
          <w:sz w:val="18"/>
          <w:szCs w:val="18"/>
        </w:rPr>
      </w:pPr>
    </w:p>
    <w:p w14:paraId="38E0670E" w14:textId="77777777" w:rsidR="002D750C" w:rsidRPr="0045214C" w:rsidRDefault="002D750C" w:rsidP="00CF4948">
      <w:pPr>
        <w:rPr>
          <w:rFonts w:ascii="Verdana" w:hAnsi="Verdana" w:cs="Verdana"/>
          <w:sz w:val="18"/>
          <w:szCs w:val="18"/>
        </w:rPr>
      </w:pPr>
    </w:p>
    <w:p w14:paraId="13DE5E4D" w14:textId="225A0549" w:rsidR="00367E51" w:rsidRDefault="00F9496C" w:rsidP="00367E51">
      <w:pPr>
        <w:jc w:val="right"/>
        <w:outlineLvl w:val="0"/>
        <w:rPr>
          <w:rFonts w:ascii="Verdana" w:hAnsi="Verdana" w:cs="Times New Roman"/>
          <w:b/>
          <w:bCs w:val="0"/>
          <w:sz w:val="44"/>
          <w:szCs w:val="44"/>
        </w:rPr>
      </w:pPr>
      <w:r>
        <w:rPr>
          <w:rFonts w:ascii="Verdana" w:hAnsi="Verdana" w:cs="Times New Roman"/>
          <w:b/>
          <w:bCs w:val="0"/>
          <w:sz w:val="44"/>
          <w:szCs w:val="44"/>
        </w:rPr>
        <w:t xml:space="preserve">Bodø </w:t>
      </w:r>
      <w:proofErr w:type="spellStart"/>
      <w:r>
        <w:rPr>
          <w:rFonts w:ascii="Verdana" w:hAnsi="Verdana" w:cs="Times New Roman"/>
          <w:b/>
          <w:bCs w:val="0"/>
          <w:sz w:val="44"/>
          <w:szCs w:val="44"/>
        </w:rPr>
        <w:t>vgs</w:t>
      </w:r>
      <w:proofErr w:type="spellEnd"/>
      <w:r>
        <w:rPr>
          <w:rFonts w:ascii="Verdana" w:hAnsi="Verdana" w:cs="Times New Roman"/>
          <w:b/>
          <w:bCs w:val="0"/>
          <w:sz w:val="44"/>
          <w:szCs w:val="44"/>
        </w:rPr>
        <w:t xml:space="preserve"> – bygg YZ - fasaderehabilitering</w:t>
      </w:r>
    </w:p>
    <w:p w14:paraId="54D47E1F" w14:textId="77777777" w:rsidR="00C361FF" w:rsidRPr="0046101D" w:rsidRDefault="0046101D" w:rsidP="00367E51">
      <w:pPr>
        <w:jc w:val="right"/>
        <w:outlineLvl w:val="0"/>
        <w:rPr>
          <w:rFonts w:ascii="Verdana" w:hAnsi="Verdana" w:cs="Times New Roman"/>
          <w:b/>
          <w:bCs w:val="0"/>
          <w:sz w:val="32"/>
          <w:szCs w:val="32"/>
        </w:rPr>
      </w:pPr>
      <w:r w:rsidRPr="0046101D">
        <w:rPr>
          <w:rFonts w:ascii="Verdana" w:hAnsi="Verdana" w:cs="Times New Roman"/>
          <w:b/>
          <w:bCs w:val="0"/>
          <w:sz w:val="32"/>
          <w:szCs w:val="32"/>
        </w:rPr>
        <w:t>NS 8406</w:t>
      </w:r>
    </w:p>
    <w:bookmarkEnd w:id="9"/>
    <w:p w14:paraId="76F75668" w14:textId="77777777" w:rsidR="000E010B" w:rsidRDefault="000E010B" w:rsidP="00EE4960">
      <w:pPr>
        <w:pStyle w:val="Bunntekst"/>
        <w:jc w:val="right"/>
        <w:rPr>
          <w:rFonts w:ascii="Verdana" w:hAnsi="Verdana"/>
          <w:b/>
          <w:bCs/>
          <w:sz w:val="48"/>
          <w:szCs w:val="48"/>
          <w:lang w:val="nb-NO"/>
        </w:rPr>
      </w:pPr>
    </w:p>
    <w:p w14:paraId="09BACA3F" w14:textId="77777777" w:rsidR="00ED7BB2" w:rsidRPr="00EE4960" w:rsidRDefault="00367E51" w:rsidP="00EE4960">
      <w:pPr>
        <w:pStyle w:val="Bunntekst"/>
        <w:jc w:val="right"/>
        <w:rPr>
          <w:rFonts w:ascii="Verdana" w:hAnsi="Verdana" w:cs="Verdana"/>
          <w:sz w:val="20"/>
          <w:szCs w:val="20"/>
          <w:lang w:val="nb-NO"/>
        </w:rPr>
      </w:pPr>
      <w:r>
        <w:rPr>
          <w:rFonts w:ascii="Verdana" w:hAnsi="Verdana"/>
          <w:b/>
          <w:bCs/>
          <w:sz w:val="48"/>
          <w:szCs w:val="48"/>
          <w:lang w:val="nb-NO"/>
        </w:rPr>
        <w:tab/>
      </w:r>
      <w:r>
        <w:rPr>
          <w:rFonts w:ascii="Verdana" w:hAnsi="Verdana"/>
          <w:b/>
          <w:bCs/>
          <w:sz w:val="48"/>
          <w:szCs w:val="48"/>
          <w:lang w:val="nb-NO"/>
        </w:rPr>
        <w:tab/>
      </w:r>
    </w:p>
    <w:p w14:paraId="5DED8D1B" w14:textId="77777777" w:rsidR="002D750C" w:rsidRPr="00ED7BB2" w:rsidRDefault="002D750C" w:rsidP="00CF4948">
      <w:pPr>
        <w:pStyle w:val="Bunntekst"/>
        <w:rPr>
          <w:rFonts w:ascii="Verdana" w:hAnsi="Verdana" w:cs="Verdana"/>
          <w:lang w:val="nb-NO"/>
        </w:rPr>
      </w:pPr>
    </w:p>
    <w:p w14:paraId="7D4B23D0" w14:textId="77777777" w:rsidR="002D750C" w:rsidRPr="00FB5E9D" w:rsidRDefault="002D750C" w:rsidP="00CF4948">
      <w:pPr>
        <w:pStyle w:val="Bunntekst"/>
        <w:rPr>
          <w:rFonts w:ascii="Verdana" w:hAnsi="Verdana" w:cs="Verdana"/>
        </w:rPr>
      </w:pPr>
    </w:p>
    <w:p w14:paraId="46A9EF0E" w14:textId="77777777" w:rsidR="002D750C" w:rsidRPr="00FB5E9D" w:rsidRDefault="002D750C" w:rsidP="00CF4948">
      <w:pPr>
        <w:rPr>
          <w:rFonts w:ascii="Verdana" w:hAnsi="Verdana" w:cs="Verdana"/>
        </w:rPr>
      </w:pPr>
    </w:p>
    <w:p w14:paraId="0044B5BF" w14:textId="77777777" w:rsidR="002D750C" w:rsidRDefault="002D750C" w:rsidP="00CF4948">
      <w:pPr>
        <w:rPr>
          <w:rFonts w:ascii="Verdana" w:hAnsi="Verdana" w:cs="Verdana"/>
        </w:rPr>
      </w:pPr>
    </w:p>
    <w:p w14:paraId="66FD02B4" w14:textId="77777777" w:rsidR="00F85668" w:rsidRDefault="00F85668" w:rsidP="00F85668">
      <w:pPr>
        <w:jc w:val="right"/>
        <w:rPr>
          <w:rFonts w:ascii="Verdana" w:hAnsi="Verdana"/>
          <w:b/>
          <w:bCs w:val="0"/>
          <w:color w:val="808080"/>
          <w:sz w:val="56"/>
          <w:szCs w:val="56"/>
        </w:rPr>
      </w:pPr>
      <w:r>
        <w:rPr>
          <w:rFonts w:ascii="Verdana" w:hAnsi="Verdana"/>
          <w:b/>
          <w:bCs w:val="0"/>
          <w:color w:val="808080"/>
          <w:sz w:val="56"/>
          <w:szCs w:val="56"/>
        </w:rPr>
        <w:t>PA-bok</w:t>
      </w:r>
    </w:p>
    <w:p w14:paraId="135D9494" w14:textId="77777777" w:rsidR="00F85668" w:rsidRDefault="00F85668" w:rsidP="00F85668">
      <w:pPr>
        <w:jc w:val="right"/>
        <w:rPr>
          <w:rFonts w:ascii="Verdana" w:hAnsi="Verdana"/>
          <w:b/>
          <w:bCs w:val="0"/>
          <w:color w:val="808080"/>
          <w:sz w:val="36"/>
          <w:szCs w:val="36"/>
        </w:rPr>
      </w:pPr>
      <w:r>
        <w:rPr>
          <w:rFonts w:ascii="Verdana" w:hAnsi="Verdana"/>
          <w:b/>
          <w:bCs w:val="0"/>
          <w:color w:val="808080"/>
          <w:sz w:val="36"/>
          <w:szCs w:val="36"/>
        </w:rPr>
        <w:t xml:space="preserve">Prosjektadministrative </w:t>
      </w:r>
    </w:p>
    <w:p w14:paraId="0819A3D2" w14:textId="77777777" w:rsidR="00F85668" w:rsidRPr="005B6783" w:rsidRDefault="00F85668" w:rsidP="00F85668">
      <w:pPr>
        <w:jc w:val="right"/>
        <w:rPr>
          <w:rFonts w:ascii="Verdana" w:hAnsi="Verdana"/>
          <w:b/>
          <w:bCs w:val="0"/>
          <w:color w:val="808080"/>
          <w:sz w:val="36"/>
          <w:szCs w:val="36"/>
        </w:rPr>
      </w:pPr>
      <w:r>
        <w:rPr>
          <w:rFonts w:ascii="Verdana" w:hAnsi="Verdana"/>
          <w:b/>
          <w:bCs w:val="0"/>
          <w:color w:val="808080"/>
          <w:sz w:val="36"/>
          <w:szCs w:val="36"/>
        </w:rPr>
        <w:t>bestemmelser</w:t>
      </w:r>
    </w:p>
    <w:p w14:paraId="5AAE6FA7" w14:textId="77777777" w:rsidR="002D750C" w:rsidRDefault="002D750C" w:rsidP="00CF4948">
      <w:pPr>
        <w:jc w:val="right"/>
        <w:rPr>
          <w:rFonts w:ascii="Verdana" w:hAnsi="Verdana" w:cs="Verdana"/>
          <w:color w:val="FF0000"/>
        </w:rPr>
      </w:pPr>
    </w:p>
    <w:p w14:paraId="70FE34A1" w14:textId="77777777" w:rsidR="002D750C" w:rsidRDefault="002D750C" w:rsidP="00CF4948">
      <w:pPr>
        <w:jc w:val="right"/>
        <w:rPr>
          <w:rFonts w:ascii="Verdana" w:hAnsi="Verdana" w:cs="Verdana"/>
          <w:color w:val="FF0000"/>
        </w:rPr>
      </w:pPr>
    </w:p>
    <w:p w14:paraId="6335F1F5" w14:textId="77777777" w:rsidR="00764B6A" w:rsidRDefault="00764B6A" w:rsidP="00CF4948">
      <w:pPr>
        <w:jc w:val="right"/>
        <w:rPr>
          <w:rFonts w:ascii="Verdana" w:hAnsi="Verdana" w:cs="Verdana"/>
          <w:color w:val="FF0000"/>
        </w:rPr>
      </w:pPr>
    </w:p>
    <w:p w14:paraId="27902C61" w14:textId="77777777" w:rsidR="002D750C" w:rsidRDefault="002D750C" w:rsidP="00CF4948">
      <w:pPr>
        <w:jc w:val="right"/>
        <w:rPr>
          <w:rFonts w:ascii="Verdana" w:hAnsi="Verdana" w:cs="Verdana"/>
          <w:color w:val="FF0000"/>
        </w:rPr>
      </w:pPr>
    </w:p>
    <w:p w14:paraId="6103600D" w14:textId="77777777" w:rsidR="002D750C" w:rsidRPr="00FB5E9D" w:rsidRDefault="002D750C" w:rsidP="00CF4948">
      <w:pPr>
        <w:rPr>
          <w:rFonts w:ascii="Verdana" w:hAnsi="Verdana" w:cs="Verdana"/>
        </w:rPr>
      </w:pPr>
    </w:p>
    <w:p w14:paraId="5988B241" w14:textId="77777777" w:rsidR="002D750C" w:rsidRDefault="002D750C" w:rsidP="00CF4948">
      <w:pPr>
        <w:jc w:val="right"/>
        <w:outlineLvl w:val="0"/>
        <w:rPr>
          <w:rFonts w:ascii="Verdana" w:hAnsi="Verdana"/>
          <w:b/>
          <w:bCs w:val="0"/>
          <w:color w:val="0000FF"/>
          <w:sz w:val="32"/>
          <w:szCs w:val="32"/>
        </w:rPr>
      </w:pPr>
      <w:r w:rsidRPr="00FB5E9D">
        <w:rPr>
          <w:rFonts w:ascii="Verdana" w:hAnsi="Verdana"/>
        </w:rPr>
        <w:tab/>
      </w:r>
      <w:r w:rsidRPr="00FB5E9D">
        <w:rPr>
          <w:rFonts w:ascii="Verdana" w:hAnsi="Verdana"/>
        </w:rPr>
        <w:tab/>
      </w:r>
      <w:r w:rsidRPr="00FB5E9D">
        <w:rPr>
          <w:rFonts w:ascii="Verdana" w:hAnsi="Verdana"/>
        </w:rPr>
        <w:tab/>
      </w:r>
      <w:bookmarkStart w:id="10" w:name="_Toc320790197"/>
      <w:bookmarkStart w:id="11" w:name="_Toc353197065"/>
      <w:r w:rsidRPr="00FB5E9D">
        <w:rPr>
          <w:rFonts w:ascii="Verdana" w:hAnsi="Verdana"/>
          <w:b/>
          <w:bCs w:val="0"/>
          <w:sz w:val="32"/>
          <w:szCs w:val="32"/>
        </w:rPr>
        <w:t xml:space="preserve">Utgave </w:t>
      </w:r>
      <w:bookmarkEnd w:id="10"/>
      <w:bookmarkEnd w:id="11"/>
      <w:r w:rsidR="0045214C">
        <w:rPr>
          <w:rFonts w:ascii="Verdana" w:hAnsi="Verdana"/>
          <w:b/>
          <w:bCs w:val="0"/>
          <w:color w:val="0000FF"/>
          <w:sz w:val="32"/>
          <w:szCs w:val="32"/>
        </w:rPr>
        <w:t>1</w:t>
      </w:r>
      <w:r w:rsidR="00367E51">
        <w:rPr>
          <w:rFonts w:ascii="Verdana" w:hAnsi="Verdana"/>
          <w:b/>
          <w:bCs w:val="0"/>
          <w:color w:val="0000FF"/>
          <w:sz w:val="32"/>
          <w:szCs w:val="32"/>
        </w:rPr>
        <w:t>.</w:t>
      </w:r>
      <w:r w:rsidR="00397613">
        <w:rPr>
          <w:rFonts w:ascii="Verdana" w:hAnsi="Verdana"/>
          <w:b/>
          <w:bCs w:val="0"/>
          <w:color w:val="0000FF"/>
          <w:sz w:val="32"/>
          <w:szCs w:val="32"/>
        </w:rPr>
        <w:t>0</w:t>
      </w:r>
    </w:p>
    <w:p w14:paraId="6C2B5827" w14:textId="77777777" w:rsidR="002D750C" w:rsidRDefault="002D750C" w:rsidP="00CF4948">
      <w:pPr>
        <w:jc w:val="right"/>
      </w:pPr>
    </w:p>
    <w:p w14:paraId="55E1C9A0" w14:textId="77777777" w:rsidR="002D750C" w:rsidRDefault="002D750C" w:rsidP="00CF4948">
      <w:pPr>
        <w:jc w:val="right"/>
      </w:pPr>
    </w:p>
    <w:p w14:paraId="5200E9E6" w14:textId="77777777" w:rsidR="00764B6A" w:rsidRDefault="00764B6A" w:rsidP="00CF4948">
      <w:pPr>
        <w:jc w:val="right"/>
      </w:pPr>
    </w:p>
    <w:p w14:paraId="0819F02E" w14:textId="77777777" w:rsidR="00764B6A" w:rsidRDefault="00764B6A" w:rsidP="00CF4948">
      <w:pPr>
        <w:jc w:val="right"/>
      </w:pPr>
    </w:p>
    <w:p w14:paraId="661FBD18" w14:textId="77777777" w:rsidR="00764B6A" w:rsidRDefault="00764B6A" w:rsidP="00CF4948">
      <w:pPr>
        <w:jc w:val="right"/>
      </w:pPr>
    </w:p>
    <w:p w14:paraId="6AA63E3F" w14:textId="77777777" w:rsidR="00764B6A" w:rsidRDefault="00764B6A" w:rsidP="00CF4948">
      <w:pPr>
        <w:jc w:val="right"/>
      </w:pPr>
    </w:p>
    <w:p w14:paraId="06AEF2BF" w14:textId="77777777" w:rsidR="00764B6A" w:rsidRDefault="00764B6A" w:rsidP="00CF4948">
      <w:pPr>
        <w:jc w:val="right"/>
      </w:pPr>
    </w:p>
    <w:p w14:paraId="00A34688" w14:textId="77777777" w:rsidR="00764B6A" w:rsidRDefault="00764B6A" w:rsidP="00CF4948">
      <w:pPr>
        <w:jc w:val="right"/>
      </w:pPr>
    </w:p>
    <w:p w14:paraId="12D58B47" w14:textId="77777777" w:rsidR="00764B6A" w:rsidRDefault="00764B6A" w:rsidP="00CF4948">
      <w:pPr>
        <w:jc w:val="right"/>
      </w:pPr>
    </w:p>
    <w:p w14:paraId="254CDB4B" w14:textId="77777777" w:rsidR="002D750C" w:rsidRDefault="002D750C" w:rsidP="00CF4948">
      <w:pPr>
        <w:tabs>
          <w:tab w:val="right" w:pos="8931"/>
        </w:tabs>
        <w:rPr>
          <w:b/>
          <w:sz w:val="24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560"/>
        <w:gridCol w:w="1701"/>
        <w:gridCol w:w="1275"/>
        <w:gridCol w:w="1985"/>
      </w:tblGrid>
      <w:tr w:rsidR="00764B6A" w:rsidRPr="00645E48" w14:paraId="742167D1" w14:textId="77777777" w:rsidTr="0080167F">
        <w:tc>
          <w:tcPr>
            <w:tcW w:w="1418" w:type="dxa"/>
          </w:tcPr>
          <w:p w14:paraId="10858994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Utg.</w:t>
            </w:r>
          </w:p>
        </w:tc>
        <w:tc>
          <w:tcPr>
            <w:tcW w:w="1417" w:type="dxa"/>
          </w:tcPr>
          <w:p w14:paraId="6DFBACDF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Utstedt av</w:t>
            </w:r>
          </w:p>
        </w:tc>
        <w:tc>
          <w:tcPr>
            <w:tcW w:w="1560" w:type="dxa"/>
          </w:tcPr>
          <w:p w14:paraId="6B23CEBF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Dato</w:t>
            </w:r>
          </w:p>
        </w:tc>
        <w:tc>
          <w:tcPr>
            <w:tcW w:w="1701" w:type="dxa"/>
          </w:tcPr>
          <w:p w14:paraId="57BF74FD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Godkjent av</w:t>
            </w:r>
          </w:p>
        </w:tc>
        <w:tc>
          <w:tcPr>
            <w:tcW w:w="1275" w:type="dxa"/>
          </w:tcPr>
          <w:p w14:paraId="66F7F4A3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Dato</w:t>
            </w:r>
          </w:p>
        </w:tc>
        <w:tc>
          <w:tcPr>
            <w:tcW w:w="1985" w:type="dxa"/>
          </w:tcPr>
          <w:p w14:paraId="5170EC2D" w14:textId="77777777" w:rsidR="00764B6A" w:rsidRPr="00645E48" w:rsidRDefault="00764B6A" w:rsidP="0080167F">
            <w:pPr>
              <w:pStyle w:val="Topptekst"/>
              <w:rPr>
                <w:rFonts w:ascii="Verdana" w:hAnsi="Verdana" w:cs="Arial"/>
                <w:b/>
                <w:szCs w:val="20"/>
                <w:lang w:val="nb-NO" w:eastAsia="nb-NO"/>
              </w:rPr>
            </w:pPr>
            <w:proofErr w:type="spellStart"/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Anm</w:t>
            </w:r>
            <w:proofErr w:type="spellEnd"/>
            <w:r w:rsidRPr="00645E48">
              <w:rPr>
                <w:rFonts w:ascii="Verdana" w:hAnsi="Verdana" w:cs="Arial"/>
                <w:b/>
                <w:szCs w:val="20"/>
                <w:lang w:val="nb-NO" w:eastAsia="nb-NO"/>
              </w:rPr>
              <w:t>.</w:t>
            </w:r>
          </w:p>
        </w:tc>
      </w:tr>
      <w:tr w:rsidR="00764B6A" w:rsidRPr="00EE4960" w14:paraId="43B1DF32" w14:textId="77777777" w:rsidTr="0080167F">
        <w:tc>
          <w:tcPr>
            <w:tcW w:w="1418" w:type="dxa"/>
          </w:tcPr>
          <w:p w14:paraId="4098A53A" w14:textId="77777777" w:rsidR="00764B6A" w:rsidRPr="007B3534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</w:pPr>
            <w:r w:rsidRPr="007B3534"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  <w:t>1.0</w:t>
            </w:r>
          </w:p>
        </w:tc>
        <w:tc>
          <w:tcPr>
            <w:tcW w:w="1417" w:type="dxa"/>
          </w:tcPr>
          <w:p w14:paraId="3B0775EA" w14:textId="77777777" w:rsidR="00764B6A" w:rsidRPr="007B3534" w:rsidRDefault="00D54010" w:rsidP="0080167F">
            <w:pPr>
              <w:pStyle w:val="Topptekst"/>
              <w:jc w:val="center"/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</w:pPr>
            <w:r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  <w:t>LE</w:t>
            </w:r>
          </w:p>
        </w:tc>
        <w:tc>
          <w:tcPr>
            <w:tcW w:w="1560" w:type="dxa"/>
          </w:tcPr>
          <w:p w14:paraId="284375AA" w14:textId="4D5D0D93" w:rsidR="00764B6A" w:rsidRPr="007B3534" w:rsidRDefault="00F9496C" w:rsidP="0080167F">
            <w:pPr>
              <w:pStyle w:val="Topptekst"/>
              <w:jc w:val="center"/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</w:pPr>
            <w:r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  <w:t>04.05.26</w:t>
            </w:r>
          </w:p>
        </w:tc>
        <w:tc>
          <w:tcPr>
            <w:tcW w:w="1701" w:type="dxa"/>
          </w:tcPr>
          <w:p w14:paraId="3F05C490" w14:textId="77777777" w:rsidR="00764B6A" w:rsidRPr="007B3534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</w:pPr>
          </w:p>
        </w:tc>
        <w:tc>
          <w:tcPr>
            <w:tcW w:w="1275" w:type="dxa"/>
          </w:tcPr>
          <w:p w14:paraId="5B529EEE" w14:textId="77777777" w:rsidR="00764B6A" w:rsidRPr="007B3534" w:rsidRDefault="00764B6A" w:rsidP="00677615">
            <w:pPr>
              <w:pStyle w:val="Topptekst"/>
              <w:rPr>
                <w:rFonts w:ascii="Verdana" w:hAnsi="Verdana" w:cs="Arial"/>
                <w:bCs/>
                <w:color w:val="000000"/>
                <w:szCs w:val="20"/>
                <w:lang w:val="nb-NO" w:eastAsia="nb-NO"/>
              </w:rPr>
            </w:pPr>
          </w:p>
        </w:tc>
        <w:tc>
          <w:tcPr>
            <w:tcW w:w="1985" w:type="dxa"/>
          </w:tcPr>
          <w:p w14:paraId="0BA7E968" w14:textId="77777777" w:rsidR="00764B6A" w:rsidRPr="00EE4960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color w:val="FF0000"/>
                <w:szCs w:val="20"/>
                <w:lang w:val="nb-NO" w:eastAsia="nb-NO"/>
              </w:rPr>
            </w:pPr>
          </w:p>
        </w:tc>
      </w:tr>
      <w:tr w:rsidR="00764B6A" w:rsidRPr="00645E48" w14:paraId="13C05147" w14:textId="77777777" w:rsidTr="0080167F">
        <w:tc>
          <w:tcPr>
            <w:tcW w:w="1418" w:type="dxa"/>
          </w:tcPr>
          <w:p w14:paraId="19CC65A5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417" w:type="dxa"/>
          </w:tcPr>
          <w:p w14:paraId="516434AC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560" w:type="dxa"/>
          </w:tcPr>
          <w:p w14:paraId="0C457A23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701" w:type="dxa"/>
          </w:tcPr>
          <w:p w14:paraId="606B4769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275" w:type="dxa"/>
          </w:tcPr>
          <w:p w14:paraId="0E9F77EA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985" w:type="dxa"/>
          </w:tcPr>
          <w:p w14:paraId="16C80DA6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</w:tr>
      <w:tr w:rsidR="00764B6A" w:rsidRPr="00645E48" w14:paraId="5414B933" w14:textId="77777777" w:rsidTr="0080167F">
        <w:tc>
          <w:tcPr>
            <w:tcW w:w="1418" w:type="dxa"/>
          </w:tcPr>
          <w:p w14:paraId="53FADE91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417" w:type="dxa"/>
          </w:tcPr>
          <w:p w14:paraId="5A394F58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560" w:type="dxa"/>
          </w:tcPr>
          <w:p w14:paraId="63A5C7AC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701" w:type="dxa"/>
          </w:tcPr>
          <w:p w14:paraId="69E9F01E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275" w:type="dxa"/>
          </w:tcPr>
          <w:p w14:paraId="4EAD988C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  <w:tc>
          <w:tcPr>
            <w:tcW w:w="1985" w:type="dxa"/>
          </w:tcPr>
          <w:p w14:paraId="74C2110B" w14:textId="77777777" w:rsidR="00764B6A" w:rsidRPr="00645E48" w:rsidRDefault="00764B6A" w:rsidP="0080167F">
            <w:pPr>
              <w:pStyle w:val="Topptekst"/>
              <w:jc w:val="center"/>
              <w:rPr>
                <w:rFonts w:ascii="Verdana" w:hAnsi="Verdana" w:cs="Arial"/>
                <w:bCs/>
                <w:szCs w:val="20"/>
                <w:lang w:val="nb-NO" w:eastAsia="nb-NO"/>
              </w:rPr>
            </w:pPr>
          </w:p>
        </w:tc>
      </w:tr>
    </w:tbl>
    <w:p w14:paraId="4752A246" w14:textId="77777777" w:rsidR="002D750C" w:rsidRDefault="002D750C" w:rsidP="00CF4948">
      <w:pPr>
        <w:pStyle w:val="Tittel"/>
      </w:pPr>
    </w:p>
    <w:p w14:paraId="48284247" w14:textId="77777777" w:rsidR="00E25CBF" w:rsidRPr="002D750C" w:rsidRDefault="0007637E" w:rsidP="00CF4948">
      <w:pPr>
        <w:tabs>
          <w:tab w:val="right" w:pos="8931"/>
        </w:tabs>
        <w:rPr>
          <w:rFonts w:ascii="Verdana" w:hAnsi="Verdana" w:cs="Times New Roman"/>
          <w:b/>
          <w:bCs w:val="0"/>
          <w:sz w:val="22"/>
          <w:szCs w:val="22"/>
        </w:rPr>
      </w:pPr>
      <w:r w:rsidRPr="002D750C">
        <w:rPr>
          <w:rFonts w:ascii="Verdana" w:hAnsi="Verdana" w:cs="Times New Roman"/>
          <w:b/>
          <w:bCs w:val="0"/>
          <w:sz w:val="22"/>
          <w:szCs w:val="22"/>
        </w:rPr>
        <w:t>Innholdsfortegnelse</w:t>
      </w:r>
    </w:p>
    <w:p w14:paraId="4B837862" w14:textId="7C969EA0" w:rsidR="00D54010" w:rsidRPr="004708A5" w:rsidRDefault="00E25CBF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r w:rsidRPr="00F441A2">
        <w:fldChar w:fldCharType="begin"/>
      </w:r>
      <w:r w:rsidRPr="00F441A2">
        <w:instrText xml:space="preserve"> TOC \o "1-3" \h \z </w:instrText>
      </w:r>
      <w:r w:rsidRPr="00F441A2">
        <w:fldChar w:fldCharType="separate"/>
      </w:r>
      <w:hyperlink w:anchor="_Toc128134722" w:history="1">
        <w:r w:rsidR="00D54010" w:rsidRPr="00382CA0">
          <w:rPr>
            <w:rStyle w:val="Hyperkobling"/>
            <w:rFonts w:ascii="Verdana" w:hAnsi="Verdana"/>
            <w:noProof/>
          </w:rPr>
          <w:t xml:space="preserve">1. </w:t>
        </w:r>
        <w:r w:rsidR="00D54010"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="00D54010" w:rsidRPr="00382CA0">
          <w:rPr>
            <w:rStyle w:val="Hyperkobling"/>
            <w:rFonts w:ascii="Verdana" w:hAnsi="Verdana"/>
            <w:noProof/>
          </w:rPr>
          <w:t>INNLEDNING</w:t>
        </w:r>
        <w:r w:rsidR="00D54010">
          <w:rPr>
            <w:noProof/>
            <w:webHidden/>
          </w:rPr>
          <w:tab/>
        </w:r>
        <w:r w:rsidR="00D54010">
          <w:rPr>
            <w:noProof/>
            <w:webHidden/>
          </w:rPr>
          <w:fldChar w:fldCharType="begin"/>
        </w:r>
        <w:r w:rsidR="00D54010">
          <w:rPr>
            <w:noProof/>
            <w:webHidden/>
          </w:rPr>
          <w:instrText xml:space="preserve"> PAGEREF _Toc128134722 \h </w:instrText>
        </w:r>
        <w:r w:rsidR="00D54010">
          <w:rPr>
            <w:noProof/>
            <w:webHidden/>
          </w:rPr>
        </w:r>
        <w:r w:rsidR="00D54010"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4</w:t>
        </w:r>
        <w:r w:rsidR="00D54010">
          <w:rPr>
            <w:noProof/>
            <w:webHidden/>
          </w:rPr>
          <w:fldChar w:fldCharType="end"/>
        </w:r>
      </w:hyperlink>
    </w:p>
    <w:p w14:paraId="0DAE123C" w14:textId="5B8C4843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3" w:history="1">
        <w:r w:rsidRPr="00382CA0">
          <w:rPr>
            <w:rStyle w:val="Hyperkobling"/>
          </w:rPr>
          <w:t>1.1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Prosjektforutsetninger og rammer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FE37F9" w14:textId="03832723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4" w:history="1">
        <w:r w:rsidRPr="00382CA0">
          <w:rPr>
            <w:rStyle w:val="Hyperkobling"/>
          </w:rPr>
          <w:t>1.2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Formålet med PA-boka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8B643CA" w14:textId="473BAA24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5" w:history="1">
        <w:r w:rsidRPr="00382CA0">
          <w:rPr>
            <w:rStyle w:val="Hyperkobling"/>
          </w:rPr>
          <w:t>1.3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Ansvar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35391A5" w14:textId="7456C073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6" w:history="1">
        <w:r w:rsidRPr="00382CA0">
          <w:rPr>
            <w:rStyle w:val="Hyperkobling"/>
          </w:rPr>
          <w:t>1.4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Revisjon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8074B0C" w14:textId="1288237E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27" w:history="1">
        <w:r w:rsidRPr="00382CA0">
          <w:rPr>
            <w:rStyle w:val="Hyperkobling"/>
            <w:rFonts w:ascii="Verdana" w:hAnsi="Verdana"/>
            <w:noProof/>
          </w:rPr>
          <w:t xml:space="preserve">2. 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PROSJEKTORGANISASJON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AD6D89C" w14:textId="52D5147F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8" w:history="1">
        <w:r w:rsidRPr="00382CA0">
          <w:rPr>
            <w:rStyle w:val="Hyperkobling"/>
          </w:rPr>
          <w:t>2.1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Innledning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F40BCED" w14:textId="783A8299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29" w:history="1">
        <w:r w:rsidRPr="00382CA0">
          <w:rPr>
            <w:rStyle w:val="Hyperkobling"/>
          </w:rPr>
          <w:t>2.2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Politisk ledelse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19CAB70" w14:textId="622ABD85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0" w:history="1">
        <w:r w:rsidRPr="00382CA0">
          <w:rPr>
            <w:rStyle w:val="Hyperkobling"/>
            <w:noProof/>
          </w:rPr>
          <w:t>2.2.1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Fylkestinget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69AB45" w14:textId="7C12AB8A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1" w:history="1">
        <w:r w:rsidRPr="00382CA0">
          <w:rPr>
            <w:rStyle w:val="Hyperkobling"/>
            <w:noProof/>
          </w:rPr>
          <w:t>2.2.2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Fylkesrådet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DC7020" w14:textId="3C8FFF52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32" w:history="1">
        <w:r w:rsidRPr="00382CA0">
          <w:rPr>
            <w:rStyle w:val="Hyperkobling"/>
          </w:rPr>
          <w:t>2.3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Administrativ ledelse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5C65CF5" w14:textId="494CBCDF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3" w:history="1">
        <w:r w:rsidRPr="00382CA0">
          <w:rPr>
            <w:rStyle w:val="Hyperkobling"/>
            <w:noProof/>
          </w:rPr>
          <w:t>2.3.1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Direktør for infrastruktur og 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5E8FAF8" w14:textId="502E57BB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4" w:history="1">
        <w:r w:rsidRPr="00382CA0">
          <w:rPr>
            <w:rStyle w:val="Hyperkobling"/>
            <w:noProof/>
          </w:rPr>
          <w:t>2.3.2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Seksjonsleder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F0DF60" w14:textId="1DCC0ED4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5" w:history="1">
        <w:r w:rsidRPr="00382CA0">
          <w:rPr>
            <w:rStyle w:val="Hyperkobling"/>
            <w:noProof/>
          </w:rPr>
          <w:t>2.3.3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Faggruppeleder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B63333" w14:textId="139E32B0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36" w:history="1">
        <w:r w:rsidRPr="00382CA0">
          <w:rPr>
            <w:rStyle w:val="Hyperkobling"/>
          </w:rPr>
          <w:t>2.4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Øvrige aktører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CD716C1" w14:textId="45B897BF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7" w:history="1">
        <w:r w:rsidRPr="00382CA0">
          <w:rPr>
            <w:rStyle w:val="Hyperkobling"/>
            <w:noProof/>
          </w:rPr>
          <w:t>2.4.1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Prosjektleder (PL)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909AD2" w14:textId="52436730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38" w:history="1">
        <w:r w:rsidRPr="00382CA0">
          <w:rPr>
            <w:rStyle w:val="Hyperkobling"/>
          </w:rPr>
          <w:t>2.5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Distribusjon av PA-boka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0902051" w14:textId="1CB0A236" w:rsidR="00D54010" w:rsidRPr="004708A5" w:rsidRDefault="00D54010">
      <w:pPr>
        <w:pStyle w:val="INNH3"/>
        <w:tabs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39" w:history="1">
        <w:r w:rsidRPr="00382CA0">
          <w:rPr>
            <w:rStyle w:val="Hyperkobling"/>
            <w:noProof/>
          </w:rPr>
          <w:t>Organisasjons plan: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34757B" w14:textId="55624BDF" w:rsidR="00D54010" w:rsidRPr="004708A5" w:rsidRDefault="00D54010">
      <w:pPr>
        <w:pStyle w:val="INNH1"/>
        <w:tabs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40" w:history="1">
        <w:r w:rsidRPr="00382CA0">
          <w:rPr>
            <w:rStyle w:val="Hyperkobling"/>
            <w:rFonts w:ascii="Verdana" w:hAnsi="Verdana"/>
            <w:noProof/>
          </w:rPr>
          <w:t>3.  ØKONOMIRUTINER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8BC70B" w14:textId="6A2FCD66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1" w:history="1">
        <w:r w:rsidRPr="00382CA0">
          <w:rPr>
            <w:rStyle w:val="Hyperkobling"/>
          </w:rPr>
          <w:t>3.1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C5FD61D" w14:textId="41E0C8FF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2" w:history="1">
        <w:r w:rsidRPr="00382CA0">
          <w:rPr>
            <w:rStyle w:val="Hyperkobling"/>
          </w:rPr>
          <w:t>3.2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Kontraktsrutiner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3A5E1EA" w14:textId="76702F25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3" w:history="1">
        <w:r w:rsidRPr="00382CA0">
          <w:rPr>
            <w:rStyle w:val="Hyperkobling"/>
          </w:rPr>
          <w:t>3.3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Faktureringsrutiner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DD89D82" w14:textId="11240A86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44" w:history="1">
        <w:r w:rsidRPr="00382CA0">
          <w:rPr>
            <w:rStyle w:val="Hyperkobling"/>
            <w:noProof/>
          </w:rPr>
          <w:t>3.3.1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Faktura utstedes av leverandør og skal inneholde opplysninger om: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1F5359" w14:textId="592B7FC8" w:rsidR="00D54010" w:rsidRPr="004708A5" w:rsidRDefault="00D54010">
      <w:pPr>
        <w:pStyle w:val="INNH3"/>
        <w:tabs>
          <w:tab w:val="left" w:pos="120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45" w:history="1">
        <w:r w:rsidRPr="00382CA0">
          <w:rPr>
            <w:rStyle w:val="Hyperkobling"/>
            <w:noProof/>
          </w:rPr>
          <w:t>3.3.2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noProof/>
          </w:rPr>
          <w:t>Faktura stiles til: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CD7657" w14:textId="374DA917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6" w:history="1">
        <w:r w:rsidRPr="00382CA0">
          <w:rPr>
            <w:rStyle w:val="Hyperkobling"/>
          </w:rPr>
          <w:t>3.4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Bestillinger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B41CEDB" w14:textId="35990ABB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7" w:history="1">
        <w:r w:rsidRPr="00382CA0">
          <w:rPr>
            <w:rStyle w:val="Hyperkobling"/>
          </w:rPr>
          <w:t>3.5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Regnskap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6A98CEF" w14:textId="115D9DF8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48" w:history="1">
        <w:r w:rsidRPr="00382CA0">
          <w:rPr>
            <w:rStyle w:val="Hyperkobling"/>
            <w:rFonts w:ascii="Verdana" w:hAnsi="Verdana"/>
            <w:noProof/>
          </w:rPr>
          <w:t xml:space="preserve">4.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ADMINISTRATIVE 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190A3D0" w14:textId="44354F32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49" w:history="1">
        <w:r w:rsidRPr="00382CA0">
          <w:rPr>
            <w:rStyle w:val="Hyperkobling"/>
          </w:rPr>
          <w:t>4.1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Korrespondanse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4E9271E" w14:textId="50CBB5BE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0" w:history="1">
        <w:r w:rsidRPr="00382CA0">
          <w:rPr>
            <w:rStyle w:val="Hyperkobling"/>
          </w:rPr>
          <w:t>4.2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F8EB1D2" w14:textId="7A705CA5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1" w:history="1">
        <w:r w:rsidRPr="00382CA0">
          <w:rPr>
            <w:rStyle w:val="Hyperkobling"/>
          </w:rPr>
          <w:t>4.3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Media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0488BF3" w14:textId="49E37E12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52" w:history="1">
        <w:r w:rsidRPr="00382CA0">
          <w:rPr>
            <w:rStyle w:val="Hyperkobling"/>
            <w:rFonts w:ascii="Verdana" w:hAnsi="Verdana"/>
            <w:noProof/>
          </w:rPr>
          <w:t xml:space="preserve">6. 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RUTINE FOR PROSJEKTGJENNOMGANG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2DA7C4" w14:textId="37558E9C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3" w:history="1">
        <w:r w:rsidRPr="00382CA0">
          <w:rPr>
            <w:rStyle w:val="Hyperkobling"/>
          </w:rPr>
          <w:t>6.1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Innkalling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489F6C6" w14:textId="662A2049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4" w:history="1">
        <w:r w:rsidRPr="00382CA0">
          <w:rPr>
            <w:rStyle w:val="Hyperkobling"/>
          </w:rPr>
          <w:t>6.2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Formål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BCCEB56" w14:textId="2E67DAD3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5" w:history="1">
        <w:r w:rsidRPr="00382CA0">
          <w:rPr>
            <w:rStyle w:val="Hyperkobling"/>
          </w:rPr>
          <w:t>6.3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Gjennomgang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F6D212E" w14:textId="52D61500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6" w:history="1">
        <w:r w:rsidRPr="00382CA0">
          <w:rPr>
            <w:rStyle w:val="Hyperkobling"/>
          </w:rPr>
          <w:t>6.4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Ansvarlig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89E9A81" w14:textId="1ACA8E97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57" w:history="1">
        <w:r w:rsidRPr="00382CA0">
          <w:rPr>
            <w:rStyle w:val="Hyperkobling"/>
            <w:rFonts w:ascii="Verdana" w:hAnsi="Verdana"/>
            <w:noProof/>
          </w:rPr>
          <w:t xml:space="preserve">7. 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RUTINE FOR AVVIKSBEHANDLING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79A3AEE" w14:textId="3B748E7B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8" w:history="1">
        <w:r w:rsidRPr="00382CA0">
          <w:rPr>
            <w:rStyle w:val="Hyperkobling"/>
          </w:rPr>
          <w:t>7.1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Definisjon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2D37DCC" w14:textId="49143A81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59" w:history="1">
        <w:r w:rsidRPr="00382CA0">
          <w:rPr>
            <w:rStyle w:val="Hyperkobling"/>
          </w:rPr>
          <w:t>7.2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Avviksbehandling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68DE3EF" w14:textId="53518BAA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0" w:history="1">
        <w:r w:rsidRPr="00382CA0">
          <w:rPr>
            <w:rStyle w:val="Hyperkobling"/>
          </w:rPr>
          <w:t>7.3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Ansvarlig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6E2615" w14:textId="7A9FB96B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1" w:history="1">
        <w:r w:rsidRPr="00382CA0">
          <w:rPr>
            <w:rStyle w:val="Hyperkobling"/>
          </w:rPr>
          <w:t>7.4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Økonomioppfølging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8B7E0CC" w14:textId="7A96972F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2" w:history="1">
        <w:r w:rsidRPr="00382CA0">
          <w:rPr>
            <w:rStyle w:val="Hyperkobling"/>
          </w:rPr>
          <w:t>7.5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Økonomisk ansvar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137E4FA" w14:textId="02C45771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3" w:history="1">
        <w:r w:rsidRPr="00382CA0">
          <w:rPr>
            <w:rStyle w:val="Hyperkobling"/>
          </w:rPr>
          <w:t>7.6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Avvik fra ferdigprosjekterte løsninger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8580FC0" w14:textId="645435B7" w:rsidR="00D54010" w:rsidRPr="004708A5" w:rsidRDefault="00D54010">
      <w:pPr>
        <w:pStyle w:val="INNH1"/>
        <w:tabs>
          <w:tab w:val="left" w:pos="48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64" w:history="1">
        <w:r w:rsidRPr="00382CA0">
          <w:rPr>
            <w:rStyle w:val="Hyperkobling"/>
            <w:rFonts w:ascii="Verdana" w:hAnsi="Verdana"/>
            <w:noProof/>
          </w:rPr>
          <w:t>8.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RUTINE FOR FREMDRIFTSOPPFØLGING OG SAMARBEID MELLOM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5613D25" w14:textId="72BE5F88" w:rsidR="00D54010" w:rsidRPr="004708A5" w:rsidRDefault="00D54010">
      <w:pPr>
        <w:pStyle w:val="INNH1"/>
        <w:tabs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65" w:history="1">
        <w:r w:rsidRPr="00382CA0">
          <w:rPr>
            <w:rStyle w:val="Hyperkobling"/>
            <w:rFonts w:ascii="Verdana" w:hAnsi="Verdana"/>
            <w:noProof/>
          </w:rPr>
          <w:t>ENTREPRENØRENE.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E73B325" w14:textId="6D493D62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6" w:history="1">
        <w:r w:rsidRPr="00382CA0">
          <w:rPr>
            <w:rStyle w:val="Hyperkobling"/>
          </w:rPr>
          <w:t>8.1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Hensikt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7AC7234" w14:textId="7017F2B0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7" w:history="1">
        <w:r w:rsidRPr="00382CA0">
          <w:rPr>
            <w:rStyle w:val="Hyperkobling"/>
          </w:rPr>
          <w:t>8.2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Fremdriftsoppfølging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DA5ED9C" w14:textId="0ADB69A9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68" w:history="1">
        <w:r w:rsidRPr="00382CA0">
          <w:rPr>
            <w:rStyle w:val="Hyperkobling"/>
          </w:rPr>
          <w:t>8.3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Samarbeid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19966C4" w14:textId="75CF85A4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69" w:history="1">
        <w:r w:rsidRPr="00382CA0">
          <w:rPr>
            <w:rStyle w:val="Hyperkobling"/>
            <w:rFonts w:ascii="Verdana" w:hAnsi="Verdana"/>
            <w:noProof/>
          </w:rPr>
          <w:t xml:space="preserve">9. 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RUTINE FOR GJENNOMFØRING AV SLUTTKONTROLL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085907" w14:textId="77822F57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70" w:history="1">
        <w:r w:rsidRPr="00382CA0">
          <w:rPr>
            <w:rStyle w:val="Hyperkobling"/>
          </w:rPr>
          <w:t>9.1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Hensikt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C4C23B4" w14:textId="522936CF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71" w:history="1">
        <w:r w:rsidRPr="00382CA0">
          <w:rPr>
            <w:rStyle w:val="Hyperkobling"/>
          </w:rPr>
          <w:t>9.2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0029925" w14:textId="35186867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72" w:history="1">
        <w:r w:rsidRPr="00382CA0">
          <w:rPr>
            <w:rStyle w:val="Hyperkobling"/>
          </w:rPr>
          <w:t>9.3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Ansvar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EB9D15F" w14:textId="726756B1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73" w:history="1">
        <w:r w:rsidRPr="00382CA0">
          <w:rPr>
            <w:rStyle w:val="Hyperkobling"/>
          </w:rPr>
          <w:t>9.4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Protokoll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9A1F470" w14:textId="1BEC929D" w:rsidR="00D54010" w:rsidRPr="004708A5" w:rsidRDefault="00D54010">
      <w:pPr>
        <w:pStyle w:val="INNH1"/>
        <w:tabs>
          <w:tab w:val="left" w:pos="720"/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74" w:history="1">
        <w:r w:rsidRPr="00382CA0">
          <w:rPr>
            <w:rStyle w:val="Hyperkobling"/>
            <w:rFonts w:ascii="Verdana" w:hAnsi="Verdana"/>
            <w:noProof/>
          </w:rPr>
          <w:t xml:space="preserve">10.  </w:t>
        </w:r>
        <w:r w:rsidRPr="004708A5">
          <w:rPr>
            <w:rFonts w:ascii="Calibri" w:hAnsi="Calibri" w:cs="Times New Roman"/>
            <w:bCs w:val="0"/>
            <w:noProof/>
            <w:sz w:val="22"/>
            <w:szCs w:val="22"/>
          </w:rPr>
          <w:tab/>
        </w:r>
        <w:r w:rsidRPr="00382CA0">
          <w:rPr>
            <w:rStyle w:val="Hyperkobling"/>
            <w:rFonts w:ascii="Verdana" w:hAnsi="Verdana"/>
            <w:noProof/>
          </w:rPr>
          <w:t>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52B5F1B" w14:textId="5BB8C3E4" w:rsidR="00D54010" w:rsidRPr="004708A5" w:rsidRDefault="00D54010">
      <w:pPr>
        <w:pStyle w:val="INNH1"/>
        <w:tabs>
          <w:tab w:val="right" w:leader="dot" w:pos="9346"/>
        </w:tabs>
        <w:rPr>
          <w:rFonts w:ascii="Calibri" w:hAnsi="Calibri" w:cs="Times New Roman"/>
          <w:bCs w:val="0"/>
          <w:noProof/>
          <w:sz w:val="22"/>
          <w:szCs w:val="22"/>
        </w:rPr>
      </w:pPr>
      <w:hyperlink w:anchor="_Toc128134775" w:history="1">
        <w:r w:rsidRPr="00382CA0">
          <w:rPr>
            <w:rStyle w:val="Hyperkobling"/>
            <w:rFonts w:ascii="Verdana" w:hAnsi="Verdana" w:cs="Times New Roman"/>
            <w:noProof/>
          </w:rPr>
          <w:t>11.  ADRESSELISTE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_Toc128134775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715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BEC504B" w14:textId="5EF4DFA1" w:rsidR="00D54010" w:rsidRPr="004708A5" w:rsidRDefault="00D54010">
      <w:pPr>
        <w:pStyle w:val="INNH2"/>
        <w:rPr>
          <w:rFonts w:ascii="Calibri" w:hAnsi="Calibri" w:cs="Times New Roman"/>
          <w:bCs w:val="0"/>
          <w:sz w:val="22"/>
          <w:szCs w:val="22"/>
        </w:rPr>
      </w:pPr>
      <w:hyperlink w:anchor="_Toc128134776" w:history="1">
        <w:r w:rsidRPr="00382CA0">
          <w:rPr>
            <w:rStyle w:val="Hyperkobling"/>
          </w:rPr>
          <w:t>11.1</w:t>
        </w:r>
        <w:r w:rsidRPr="004708A5">
          <w:rPr>
            <w:rFonts w:ascii="Calibri" w:hAnsi="Calibri" w:cs="Times New Roman"/>
            <w:bCs w:val="0"/>
            <w:sz w:val="22"/>
            <w:szCs w:val="22"/>
          </w:rPr>
          <w:tab/>
        </w:r>
        <w:r w:rsidRPr="00382CA0">
          <w:rPr>
            <w:rStyle w:val="Hyperkobling"/>
          </w:rPr>
          <w:t>Prosjektledelsen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_Toc128134776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15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3D14403" w14:textId="77777777" w:rsidR="00CF4948" w:rsidRPr="00B17525" w:rsidRDefault="00E25CBF" w:rsidP="00CF4948">
      <w:pPr>
        <w:pStyle w:val="Overskrift1"/>
        <w:rPr>
          <w:rFonts w:ascii="Verdana" w:hAnsi="Verdana"/>
          <w:sz w:val="22"/>
          <w:szCs w:val="22"/>
        </w:rPr>
      </w:pPr>
      <w:r w:rsidRPr="00F441A2">
        <w:rPr>
          <w:color w:val="5F5F5F"/>
          <w:kern w:val="28"/>
        </w:rPr>
        <w:fldChar w:fldCharType="end"/>
      </w:r>
      <w:r w:rsidRPr="00B17525">
        <w:rPr>
          <w:color w:val="5F5F5F"/>
          <w:kern w:val="28"/>
          <w:sz w:val="28"/>
          <w:szCs w:val="32"/>
        </w:rPr>
        <w:br w:type="page"/>
      </w:r>
      <w:bookmarkStart w:id="12" w:name="_Toc363200844"/>
      <w:bookmarkStart w:id="13" w:name="_Toc128134722"/>
      <w:r w:rsidR="00CF4948">
        <w:rPr>
          <w:rFonts w:ascii="Verdana" w:hAnsi="Verdana"/>
          <w:sz w:val="22"/>
          <w:szCs w:val="22"/>
        </w:rPr>
        <w:lastRenderedPageBreak/>
        <w:t xml:space="preserve">1. </w:t>
      </w:r>
      <w:r w:rsidR="00CF4948">
        <w:rPr>
          <w:rFonts w:ascii="Verdana" w:hAnsi="Verdana"/>
          <w:sz w:val="22"/>
          <w:szCs w:val="22"/>
        </w:rPr>
        <w:tab/>
        <w:t>INNLEDNING</w:t>
      </w:r>
      <w:bookmarkEnd w:id="12"/>
      <w:bookmarkEnd w:id="13"/>
    </w:p>
    <w:p w14:paraId="5E2AD6BE" w14:textId="77777777" w:rsidR="00CF4948" w:rsidRPr="00B17525" w:rsidRDefault="00CF4948" w:rsidP="00CF4948">
      <w:pPr>
        <w:rPr>
          <w:rFonts w:ascii="Verdana" w:hAnsi="Verdana"/>
        </w:rPr>
      </w:pPr>
    </w:p>
    <w:p w14:paraId="2C7D24F2" w14:textId="77777777" w:rsidR="00CF4948" w:rsidRPr="007E45B5" w:rsidRDefault="00CF4948" w:rsidP="00CF4948">
      <w:pPr>
        <w:pStyle w:val="Overskrift2"/>
        <w:rPr>
          <w:sz w:val="18"/>
          <w:szCs w:val="18"/>
        </w:rPr>
      </w:pPr>
      <w:bookmarkStart w:id="14" w:name="_Toc363200845"/>
      <w:bookmarkStart w:id="15" w:name="_Toc128134723"/>
      <w:r w:rsidRPr="007E45B5">
        <w:rPr>
          <w:sz w:val="18"/>
          <w:szCs w:val="18"/>
        </w:rPr>
        <w:t>1.1</w:t>
      </w:r>
      <w:r w:rsidRPr="007E45B5">
        <w:rPr>
          <w:sz w:val="18"/>
          <w:szCs w:val="18"/>
        </w:rPr>
        <w:tab/>
        <w:t>Prosjektforutsetninger og rammer</w:t>
      </w:r>
      <w:bookmarkEnd w:id="14"/>
      <w:bookmarkEnd w:id="15"/>
    </w:p>
    <w:p w14:paraId="57FF1D4C" w14:textId="166BE6F6" w:rsidR="00D54010" w:rsidRDefault="00CF4948" w:rsidP="00D54010">
      <w:pPr>
        <w:ind w:firstLine="708"/>
        <w:outlineLvl w:val="0"/>
        <w:rPr>
          <w:rFonts w:ascii="Verdana" w:hAnsi="Verdana" w:cs="Times New Roman"/>
          <w:b/>
          <w:bCs w:val="0"/>
          <w:sz w:val="44"/>
          <w:szCs w:val="44"/>
        </w:rPr>
      </w:pPr>
      <w:bookmarkStart w:id="16" w:name="_Hlk84280023"/>
      <w:r w:rsidRPr="007E45B5">
        <w:rPr>
          <w:rFonts w:ascii="Verdana" w:hAnsi="Verdana"/>
          <w:sz w:val="18"/>
          <w:szCs w:val="18"/>
        </w:rPr>
        <w:t>Prosj</w:t>
      </w:r>
      <w:r w:rsidR="00BD7178" w:rsidRPr="007E45B5">
        <w:rPr>
          <w:rFonts w:ascii="Verdana" w:hAnsi="Verdana"/>
          <w:sz w:val="18"/>
          <w:szCs w:val="18"/>
        </w:rPr>
        <w:t xml:space="preserve">ektet er lokalisert </w:t>
      </w:r>
      <w:r w:rsidR="00AA56C1">
        <w:rPr>
          <w:rFonts w:ascii="Verdana" w:hAnsi="Verdana"/>
          <w:sz w:val="18"/>
          <w:szCs w:val="18"/>
        </w:rPr>
        <w:t xml:space="preserve">på </w:t>
      </w:r>
      <w:r w:rsidR="00F9496C">
        <w:rPr>
          <w:rFonts w:ascii="Verdana" w:hAnsi="Verdana"/>
          <w:sz w:val="18"/>
          <w:szCs w:val="18"/>
        </w:rPr>
        <w:t xml:space="preserve">Bodø </w:t>
      </w:r>
      <w:proofErr w:type="spellStart"/>
      <w:r w:rsidR="00F9496C">
        <w:rPr>
          <w:rFonts w:ascii="Verdana" w:hAnsi="Verdana"/>
          <w:sz w:val="18"/>
          <w:szCs w:val="18"/>
        </w:rPr>
        <w:t>vgs</w:t>
      </w:r>
      <w:proofErr w:type="spellEnd"/>
      <w:r w:rsidR="00F9496C">
        <w:rPr>
          <w:rFonts w:ascii="Verdana" w:hAnsi="Verdana"/>
          <w:sz w:val="18"/>
          <w:szCs w:val="18"/>
        </w:rPr>
        <w:t xml:space="preserve"> – bygg YZ</w:t>
      </w:r>
    </w:p>
    <w:p w14:paraId="7113CE17" w14:textId="27096788" w:rsidR="00CF4948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43CAE887" w14:textId="699C9137" w:rsidR="000E010B" w:rsidRDefault="00F9496C" w:rsidP="000E010B">
      <w:pPr>
        <w:ind w:left="708"/>
        <w:rPr>
          <w:rFonts w:ascii="Verdana" w:hAnsi="Verdana"/>
          <w:sz w:val="18"/>
          <w:szCs w:val="18"/>
        </w:rPr>
      </w:pPr>
      <w:bookmarkStart w:id="17" w:name="_Toc363200846"/>
      <w:bookmarkStart w:id="18" w:name="_Hlk84280067"/>
      <w:r>
        <w:rPr>
          <w:rFonts w:ascii="Verdana" w:hAnsi="Verdana"/>
          <w:sz w:val="18"/>
          <w:szCs w:val="18"/>
        </w:rPr>
        <w:t>Fasaden og vinduene på bygg Y skal rehabiliteres, vinduene på bygg Z skal skiftes ut.</w:t>
      </w:r>
    </w:p>
    <w:bookmarkEnd w:id="16"/>
    <w:bookmarkEnd w:id="18"/>
    <w:p w14:paraId="5A47675F" w14:textId="77777777" w:rsidR="007E45B5" w:rsidRPr="007E45B5" w:rsidRDefault="007E45B5" w:rsidP="000E010B">
      <w:pPr>
        <w:ind w:left="708"/>
        <w:rPr>
          <w:rFonts w:ascii="Verdana" w:hAnsi="Verdana"/>
          <w:sz w:val="18"/>
          <w:szCs w:val="18"/>
        </w:rPr>
      </w:pPr>
    </w:p>
    <w:p w14:paraId="005589AC" w14:textId="77777777" w:rsidR="00CF4948" w:rsidRPr="006065D2" w:rsidRDefault="00CF4948" w:rsidP="00CF4948">
      <w:pPr>
        <w:pStyle w:val="Overskrift2"/>
        <w:rPr>
          <w:sz w:val="18"/>
          <w:szCs w:val="18"/>
        </w:rPr>
      </w:pPr>
      <w:bookmarkStart w:id="19" w:name="_Toc128134724"/>
      <w:r w:rsidRPr="006065D2">
        <w:rPr>
          <w:sz w:val="18"/>
          <w:szCs w:val="18"/>
        </w:rPr>
        <w:t>1.2</w:t>
      </w:r>
      <w:r w:rsidRPr="006065D2">
        <w:rPr>
          <w:sz w:val="18"/>
          <w:szCs w:val="18"/>
        </w:rPr>
        <w:tab/>
        <w:t>Formålet med PA-boka</w:t>
      </w:r>
      <w:bookmarkEnd w:id="17"/>
      <w:bookmarkEnd w:id="19"/>
    </w:p>
    <w:p w14:paraId="6C8F3D02" w14:textId="77777777" w:rsidR="00CF4948" w:rsidRPr="006065D2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6065D2">
        <w:rPr>
          <w:rFonts w:ascii="Verdana" w:hAnsi="Verdana"/>
          <w:sz w:val="18"/>
          <w:szCs w:val="18"/>
        </w:rPr>
        <w:t>PA-boka skal gi en oversikt over:</w:t>
      </w:r>
    </w:p>
    <w:p w14:paraId="4E247867" w14:textId="77777777" w:rsidR="00CF4948" w:rsidRPr="001F673A" w:rsidRDefault="00CF4948" w:rsidP="00CF4948">
      <w:pPr>
        <w:numPr>
          <w:ilvl w:val="0"/>
          <w:numId w:val="5"/>
        </w:numPr>
        <w:tabs>
          <w:tab w:val="clear" w:pos="1068"/>
        </w:tabs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Prosjektets og byggherrens administrative forutsetninger, organisasjon og ansvarsforhold ved gjennomføring av prosjektet.</w:t>
      </w:r>
    </w:p>
    <w:p w14:paraId="682BE740" w14:textId="77777777" w:rsidR="00CF4948" w:rsidRPr="001F673A" w:rsidRDefault="00CF4948" w:rsidP="00CF4948">
      <w:pPr>
        <w:numPr>
          <w:ilvl w:val="0"/>
          <w:numId w:val="5"/>
        </w:numPr>
        <w:tabs>
          <w:tab w:val="clear" w:pos="1068"/>
        </w:tabs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 viktigste formalia, rutiner og prosedyrer som skal benyttes ved gjennomføring av prosjektet. </w:t>
      </w:r>
    </w:p>
    <w:p w14:paraId="7753684D" w14:textId="77777777" w:rsidR="00CF4948" w:rsidRPr="001F673A" w:rsidRDefault="00CF4948" w:rsidP="00CF4948">
      <w:pPr>
        <w:rPr>
          <w:rFonts w:ascii="Verdana" w:hAnsi="Verdana"/>
          <w:sz w:val="18"/>
          <w:szCs w:val="18"/>
        </w:rPr>
      </w:pPr>
    </w:p>
    <w:p w14:paraId="55D53AF2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20" w:name="_Toc363200847"/>
      <w:bookmarkStart w:id="21" w:name="_Toc128134725"/>
      <w:r w:rsidRPr="001F673A">
        <w:rPr>
          <w:sz w:val="18"/>
          <w:szCs w:val="18"/>
        </w:rPr>
        <w:t>1.3</w:t>
      </w:r>
      <w:r w:rsidRPr="001F673A">
        <w:rPr>
          <w:sz w:val="18"/>
          <w:szCs w:val="18"/>
        </w:rPr>
        <w:tab/>
        <w:t>Ansvar</w:t>
      </w:r>
      <w:bookmarkEnd w:id="20"/>
      <w:bookmarkEnd w:id="21"/>
    </w:p>
    <w:p w14:paraId="7043422F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 ulike aktørene er selv ansvarlig for å opp</w:t>
      </w:r>
      <w:r w:rsidR="00811E67">
        <w:rPr>
          <w:rFonts w:ascii="Verdana" w:hAnsi="Verdana"/>
          <w:sz w:val="18"/>
          <w:szCs w:val="18"/>
        </w:rPr>
        <w:t>tre innenfor de rammene PA-boka</w:t>
      </w:r>
      <w:r w:rsidRPr="001F673A">
        <w:rPr>
          <w:rFonts w:ascii="Verdana" w:hAnsi="Verdana"/>
          <w:sz w:val="18"/>
          <w:szCs w:val="18"/>
        </w:rPr>
        <w:t xml:space="preserve"> trekker opp. Leder i de aktuelle virksomheter/firmaer som deltar i planlegging/prosjektering /byggeprosessen plikter å gjennomgå PA-boka og nøye sette seg inn i dennes innhold. Den enkelte saksbehandler plikter å sette seg inn i bokas innhold og de gjeldene standarder boka referer til. </w:t>
      </w:r>
    </w:p>
    <w:p w14:paraId="5F4EF0F8" w14:textId="77777777" w:rsidR="00CF4948" w:rsidRPr="001F673A" w:rsidRDefault="00CF4948" w:rsidP="00CF4948">
      <w:pPr>
        <w:rPr>
          <w:rFonts w:ascii="Verdana" w:hAnsi="Verdana"/>
          <w:sz w:val="18"/>
          <w:szCs w:val="18"/>
        </w:rPr>
      </w:pPr>
    </w:p>
    <w:p w14:paraId="727F4982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22" w:name="_Toc363200848"/>
      <w:bookmarkStart w:id="23" w:name="_Toc128134726"/>
      <w:r w:rsidRPr="001F673A">
        <w:rPr>
          <w:sz w:val="18"/>
          <w:szCs w:val="18"/>
        </w:rPr>
        <w:t>1.4</w:t>
      </w:r>
      <w:r w:rsidRPr="001F673A">
        <w:rPr>
          <w:sz w:val="18"/>
          <w:szCs w:val="18"/>
        </w:rPr>
        <w:tab/>
        <w:t>Revisjon</w:t>
      </w:r>
      <w:bookmarkEnd w:id="22"/>
      <w:bookmarkEnd w:id="23"/>
    </w:p>
    <w:p w14:paraId="18340441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PA-boka vil kontinuerlig bli oppdatert etter hvert som prosjektet skrider frem eller ved behov.</w:t>
      </w:r>
    </w:p>
    <w:p w14:paraId="1E93E730" w14:textId="77777777" w:rsidR="00CF4948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Prosjektleder/</w:t>
      </w:r>
      <w:r w:rsidR="00720F44">
        <w:rPr>
          <w:rFonts w:ascii="Verdana" w:hAnsi="Verdana"/>
          <w:sz w:val="18"/>
          <w:szCs w:val="18"/>
        </w:rPr>
        <w:t xml:space="preserve"> </w:t>
      </w:r>
      <w:r w:rsidRPr="001F673A">
        <w:rPr>
          <w:rFonts w:ascii="Verdana" w:hAnsi="Verdana"/>
          <w:sz w:val="18"/>
          <w:szCs w:val="18"/>
        </w:rPr>
        <w:t xml:space="preserve">prosjektkoordinator har ansvaret for revisjon. Virksomhetens leder er ansvarlig for at fortløpende revisjoner innarbeides og etterleves.  </w:t>
      </w:r>
    </w:p>
    <w:p w14:paraId="2B18F168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76F1FBDE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3C5872BA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283625CF" w14:textId="77777777" w:rsidR="00CF4948" w:rsidRPr="00B47277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24" w:name="_Toc363200849"/>
      <w:bookmarkStart w:id="25" w:name="_Toc128134727"/>
      <w:r w:rsidRPr="00B47277">
        <w:rPr>
          <w:rFonts w:ascii="Verdana" w:hAnsi="Verdana"/>
          <w:sz w:val="22"/>
          <w:szCs w:val="22"/>
        </w:rPr>
        <w:t xml:space="preserve">2.  </w:t>
      </w:r>
      <w:r w:rsidR="00ED7BB2">
        <w:rPr>
          <w:rFonts w:ascii="Verdana" w:hAnsi="Verdana"/>
          <w:sz w:val="22"/>
          <w:szCs w:val="22"/>
        </w:rPr>
        <w:tab/>
      </w:r>
      <w:r w:rsidRPr="00B47277">
        <w:rPr>
          <w:rFonts w:ascii="Verdana" w:hAnsi="Verdana"/>
          <w:sz w:val="22"/>
          <w:szCs w:val="22"/>
        </w:rPr>
        <w:t>P</w:t>
      </w:r>
      <w:r>
        <w:rPr>
          <w:rFonts w:ascii="Verdana" w:hAnsi="Verdana"/>
          <w:sz w:val="22"/>
          <w:szCs w:val="22"/>
        </w:rPr>
        <w:t>ROSJEKTORGANISASJON</w:t>
      </w:r>
      <w:bookmarkEnd w:id="24"/>
      <w:bookmarkEnd w:id="25"/>
    </w:p>
    <w:p w14:paraId="405540AE" w14:textId="77777777" w:rsidR="00CF4948" w:rsidRDefault="00CF4948" w:rsidP="00CF4948"/>
    <w:p w14:paraId="219F1BD2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26" w:name="_Toc363200850"/>
      <w:bookmarkStart w:id="27" w:name="_Toc128134728"/>
      <w:r w:rsidRPr="001F673A">
        <w:rPr>
          <w:sz w:val="18"/>
          <w:szCs w:val="18"/>
        </w:rPr>
        <w:t>2.1</w:t>
      </w:r>
      <w:r w:rsidRPr="001F673A">
        <w:rPr>
          <w:sz w:val="18"/>
          <w:szCs w:val="18"/>
        </w:rPr>
        <w:tab/>
        <w:t>Innledning</w:t>
      </w:r>
      <w:bookmarkEnd w:id="26"/>
      <w:bookmarkEnd w:id="27"/>
    </w:p>
    <w:p w14:paraId="6FFAFB2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Prosjektet skal gjennomføres innenfor fylkeskommunens ordinære organisasjon. Det innebærer at fullmakter og beslutningsrett følger ordinære organer og stillinger. Spesielle prosjektorganer som etableres, har bare forslagsrett og ikke beslutningsrett. </w:t>
      </w:r>
    </w:p>
    <w:p w14:paraId="0A81623B" w14:textId="77777777" w:rsidR="00CF4948" w:rsidRPr="001F673A" w:rsidRDefault="00CF4948" w:rsidP="00CF4948">
      <w:pPr>
        <w:pStyle w:val="Overskrift1"/>
        <w:rPr>
          <w:b w:val="0"/>
          <w:color w:val="auto"/>
          <w:sz w:val="18"/>
          <w:szCs w:val="18"/>
        </w:rPr>
      </w:pPr>
    </w:p>
    <w:p w14:paraId="20A2364C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28" w:name="_Toc363200851"/>
      <w:bookmarkStart w:id="29" w:name="_Toc128134729"/>
      <w:r w:rsidRPr="001F673A">
        <w:rPr>
          <w:sz w:val="18"/>
          <w:szCs w:val="18"/>
        </w:rPr>
        <w:t>2.2</w:t>
      </w:r>
      <w:r w:rsidRPr="001F673A">
        <w:rPr>
          <w:sz w:val="18"/>
          <w:szCs w:val="18"/>
        </w:rPr>
        <w:tab/>
        <w:t>Politisk ledelse</w:t>
      </w:r>
      <w:bookmarkEnd w:id="28"/>
      <w:bookmarkEnd w:id="29"/>
    </w:p>
    <w:p w14:paraId="0A09B251" w14:textId="77777777" w:rsidR="00CF4948" w:rsidRPr="001F673A" w:rsidRDefault="00CF4948" w:rsidP="00CF4948">
      <w:pPr>
        <w:ind w:firstLine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Den politiske ledelsen er </w:t>
      </w:r>
      <w:r w:rsidR="009D5EFD" w:rsidRPr="009D0632">
        <w:rPr>
          <w:rFonts w:ascii="Verdana" w:hAnsi="Verdana"/>
          <w:color w:val="000000"/>
          <w:sz w:val="18"/>
          <w:szCs w:val="18"/>
        </w:rPr>
        <w:t>2</w:t>
      </w:r>
      <w:r w:rsidRPr="001F673A">
        <w:rPr>
          <w:rFonts w:ascii="Verdana" w:hAnsi="Verdana"/>
          <w:sz w:val="18"/>
          <w:szCs w:val="18"/>
        </w:rPr>
        <w:t>-delt.</w:t>
      </w:r>
    </w:p>
    <w:p w14:paraId="310A8373" w14:textId="77777777" w:rsidR="00CF4948" w:rsidRPr="001F673A" w:rsidRDefault="00CF4948" w:rsidP="00CF4948">
      <w:pPr>
        <w:ind w:firstLine="708"/>
        <w:rPr>
          <w:rFonts w:ascii="Verdana" w:hAnsi="Verdana"/>
          <w:sz w:val="18"/>
          <w:szCs w:val="18"/>
        </w:rPr>
      </w:pPr>
    </w:p>
    <w:p w14:paraId="7B61AB30" w14:textId="77777777" w:rsidR="00CF4948" w:rsidRPr="001F673A" w:rsidRDefault="00CF4948" w:rsidP="00CF4948">
      <w:pPr>
        <w:pStyle w:val="Overskrift3"/>
        <w:spacing w:line="240" w:lineRule="auto"/>
        <w:rPr>
          <w:sz w:val="18"/>
          <w:szCs w:val="18"/>
        </w:rPr>
      </w:pPr>
      <w:bookmarkStart w:id="30" w:name="_Toc363200852"/>
      <w:bookmarkStart w:id="31" w:name="_Toc128134730"/>
      <w:r w:rsidRPr="001F673A">
        <w:rPr>
          <w:sz w:val="18"/>
          <w:szCs w:val="18"/>
        </w:rPr>
        <w:t>2.2.1</w:t>
      </w:r>
      <w:r w:rsidRPr="001F673A">
        <w:rPr>
          <w:sz w:val="18"/>
          <w:szCs w:val="18"/>
        </w:rPr>
        <w:tab/>
        <w:t>Fylkestinget</w:t>
      </w:r>
      <w:bookmarkEnd w:id="30"/>
      <w:bookmarkEnd w:id="31"/>
    </w:p>
    <w:p w14:paraId="6CF15D86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Fylkestinget foretar prioriteringer, fastsetter rammer og tildeler ressurser gjennom vedtak i:</w:t>
      </w:r>
    </w:p>
    <w:p w14:paraId="029DDF16" w14:textId="77777777" w:rsidR="00CF4948" w:rsidRPr="001F673A" w:rsidRDefault="00CF4948" w:rsidP="00CF4948">
      <w:pPr>
        <w:numPr>
          <w:ilvl w:val="0"/>
          <w:numId w:val="21"/>
        </w:numPr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Økonomiplan</w:t>
      </w:r>
    </w:p>
    <w:p w14:paraId="7D83F6C7" w14:textId="77777777" w:rsidR="00CF4948" w:rsidRPr="001F673A" w:rsidRDefault="00CF4948" w:rsidP="00CF4948">
      <w:pPr>
        <w:numPr>
          <w:ilvl w:val="0"/>
          <w:numId w:val="21"/>
        </w:numPr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Budsjett</w:t>
      </w:r>
    </w:p>
    <w:p w14:paraId="4A9F1B71" w14:textId="77777777" w:rsidR="00CF4948" w:rsidRPr="001F673A" w:rsidRDefault="00CF4948" w:rsidP="00CF4948">
      <w:pPr>
        <w:numPr>
          <w:ilvl w:val="0"/>
          <w:numId w:val="21"/>
        </w:numPr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Enkeltsaker</w:t>
      </w:r>
    </w:p>
    <w:p w14:paraId="54ECA53A" w14:textId="77777777" w:rsidR="00CF4948" w:rsidRPr="001F673A" w:rsidRDefault="00CF4948" w:rsidP="00CF4948">
      <w:pPr>
        <w:ind w:left="420"/>
        <w:rPr>
          <w:sz w:val="18"/>
          <w:szCs w:val="18"/>
        </w:rPr>
      </w:pPr>
    </w:p>
    <w:p w14:paraId="158B807C" w14:textId="77777777" w:rsidR="00CF4948" w:rsidRPr="001F673A" w:rsidRDefault="00CF4948" w:rsidP="00CF4948">
      <w:pPr>
        <w:pStyle w:val="Overskrift3"/>
        <w:spacing w:line="240" w:lineRule="auto"/>
        <w:rPr>
          <w:sz w:val="18"/>
          <w:szCs w:val="18"/>
        </w:rPr>
      </w:pPr>
      <w:bookmarkStart w:id="32" w:name="_Toc363200853"/>
      <w:bookmarkStart w:id="33" w:name="_Toc128134731"/>
      <w:r w:rsidRPr="001F673A">
        <w:rPr>
          <w:sz w:val="18"/>
          <w:szCs w:val="18"/>
        </w:rPr>
        <w:t>2.2.2</w:t>
      </w:r>
      <w:r w:rsidRPr="001F673A">
        <w:rPr>
          <w:sz w:val="18"/>
          <w:szCs w:val="18"/>
        </w:rPr>
        <w:tab/>
        <w:t>Fylkesrådet</w:t>
      </w:r>
      <w:bookmarkEnd w:id="32"/>
      <w:bookmarkEnd w:id="33"/>
    </w:p>
    <w:p w14:paraId="23CCC36E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Fylkesrådet vedtar: </w:t>
      </w:r>
    </w:p>
    <w:p w14:paraId="01721726" w14:textId="77777777" w:rsidR="00CF4948" w:rsidRPr="001F673A" w:rsidRDefault="008449AF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Areal- og funksjonsprogram</w:t>
      </w:r>
    </w:p>
    <w:p w14:paraId="10EECB86" w14:textId="77777777" w:rsidR="00CF4948" w:rsidRPr="001F673A" w:rsidRDefault="00CF4948" w:rsidP="00CF4948">
      <w:pPr>
        <w:numPr>
          <w:ilvl w:val="0"/>
          <w:numId w:val="7"/>
        </w:numPr>
        <w:ind w:left="142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Godkjenner utformingen av nybygg /tilbygg</w:t>
      </w:r>
      <w:r w:rsidR="008449AF" w:rsidRPr="001F673A">
        <w:rPr>
          <w:rFonts w:ascii="Verdana" w:hAnsi="Verdana"/>
          <w:sz w:val="18"/>
          <w:szCs w:val="18"/>
        </w:rPr>
        <w:t>, forprosjekt over 5</w:t>
      </w:r>
      <w:r w:rsidR="002D0F5B">
        <w:rPr>
          <w:rFonts w:ascii="Verdana" w:hAnsi="Verdana"/>
          <w:sz w:val="18"/>
          <w:szCs w:val="18"/>
        </w:rPr>
        <w:t>0</w:t>
      </w:r>
      <w:r w:rsidR="008449AF" w:rsidRPr="001F673A">
        <w:rPr>
          <w:rFonts w:ascii="Verdana" w:hAnsi="Verdana"/>
          <w:sz w:val="18"/>
          <w:szCs w:val="18"/>
        </w:rPr>
        <w:t xml:space="preserve"> </w:t>
      </w:r>
      <w:proofErr w:type="spellStart"/>
      <w:r w:rsidR="008449AF" w:rsidRPr="001F673A">
        <w:rPr>
          <w:rFonts w:ascii="Verdana" w:hAnsi="Verdana"/>
          <w:sz w:val="18"/>
          <w:szCs w:val="18"/>
        </w:rPr>
        <w:t>mill</w:t>
      </w:r>
      <w:proofErr w:type="spellEnd"/>
      <w:r w:rsidR="008449AF" w:rsidRPr="001F673A">
        <w:rPr>
          <w:rFonts w:ascii="Verdana" w:hAnsi="Verdana"/>
          <w:sz w:val="18"/>
          <w:szCs w:val="18"/>
        </w:rPr>
        <w:t xml:space="preserve"> kr</w:t>
      </w:r>
    </w:p>
    <w:p w14:paraId="3402886E" w14:textId="77777777" w:rsidR="00CF4948" w:rsidRPr="001F673A" w:rsidRDefault="00CF4948" w:rsidP="00CF4948">
      <w:pPr>
        <w:numPr>
          <w:ilvl w:val="0"/>
          <w:numId w:val="7"/>
        </w:numPr>
        <w:ind w:left="142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Vedtar igangsettelse av prosjekt</w:t>
      </w:r>
      <w:r w:rsidR="008449AF" w:rsidRPr="001F673A">
        <w:rPr>
          <w:rFonts w:ascii="Verdana" w:hAnsi="Verdana"/>
          <w:sz w:val="18"/>
          <w:szCs w:val="18"/>
        </w:rPr>
        <w:t xml:space="preserve"> med kostnadsramme over </w:t>
      </w:r>
      <w:r w:rsidR="002D0F5B">
        <w:rPr>
          <w:rFonts w:ascii="Verdana" w:hAnsi="Verdana"/>
          <w:sz w:val="18"/>
          <w:szCs w:val="18"/>
        </w:rPr>
        <w:t>15</w:t>
      </w:r>
      <w:r w:rsidR="008449AF" w:rsidRPr="001F673A">
        <w:rPr>
          <w:rFonts w:ascii="Verdana" w:hAnsi="Verdana"/>
          <w:sz w:val="18"/>
          <w:szCs w:val="18"/>
        </w:rPr>
        <w:t xml:space="preserve"> </w:t>
      </w:r>
      <w:proofErr w:type="spellStart"/>
      <w:r w:rsidR="008449AF" w:rsidRPr="001F673A">
        <w:rPr>
          <w:rFonts w:ascii="Verdana" w:hAnsi="Verdana"/>
          <w:sz w:val="18"/>
          <w:szCs w:val="18"/>
        </w:rPr>
        <w:t>mill</w:t>
      </w:r>
      <w:proofErr w:type="spellEnd"/>
      <w:r w:rsidR="008449AF" w:rsidRPr="001F673A">
        <w:rPr>
          <w:rFonts w:ascii="Verdana" w:hAnsi="Verdana"/>
          <w:sz w:val="18"/>
          <w:szCs w:val="18"/>
        </w:rPr>
        <w:t xml:space="preserve"> kr </w:t>
      </w:r>
    </w:p>
    <w:p w14:paraId="6038C481" w14:textId="77777777" w:rsidR="00CF4948" w:rsidRPr="001F673A" w:rsidRDefault="00CF4948" w:rsidP="00CF4948">
      <w:pPr>
        <w:rPr>
          <w:sz w:val="18"/>
          <w:szCs w:val="18"/>
        </w:rPr>
      </w:pPr>
    </w:p>
    <w:p w14:paraId="7CD77791" w14:textId="77777777" w:rsidR="00CF4948" w:rsidRPr="001F673A" w:rsidRDefault="00CF4948" w:rsidP="00CF4948">
      <w:pPr>
        <w:rPr>
          <w:rFonts w:ascii="Verdana" w:hAnsi="Verdana"/>
          <w:sz w:val="18"/>
          <w:szCs w:val="18"/>
        </w:rPr>
      </w:pPr>
    </w:p>
    <w:p w14:paraId="7112F101" w14:textId="77777777" w:rsidR="00CF4948" w:rsidRPr="001F673A" w:rsidRDefault="004063CF" w:rsidP="00CF4948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EB4B2F6" w14:textId="77777777" w:rsidR="00811E67" w:rsidRPr="00D53706" w:rsidRDefault="00CF4948" w:rsidP="00D53706">
      <w:pPr>
        <w:pStyle w:val="Overskrift2"/>
        <w:rPr>
          <w:sz w:val="18"/>
          <w:szCs w:val="18"/>
        </w:rPr>
      </w:pPr>
      <w:bookmarkStart w:id="34" w:name="_Toc174930938"/>
      <w:bookmarkStart w:id="35" w:name="_Toc346700081"/>
      <w:bookmarkStart w:id="36" w:name="_Toc363200856"/>
      <w:bookmarkStart w:id="37" w:name="_Toc128134732"/>
      <w:r w:rsidRPr="001F673A">
        <w:rPr>
          <w:sz w:val="18"/>
          <w:szCs w:val="18"/>
        </w:rPr>
        <w:lastRenderedPageBreak/>
        <w:t>2.3</w:t>
      </w:r>
      <w:r w:rsidRPr="001F673A">
        <w:rPr>
          <w:sz w:val="18"/>
          <w:szCs w:val="18"/>
        </w:rPr>
        <w:tab/>
        <w:t>Administrativ ledelse</w:t>
      </w:r>
      <w:bookmarkEnd w:id="34"/>
      <w:bookmarkEnd w:id="35"/>
      <w:bookmarkEnd w:id="36"/>
      <w:bookmarkEnd w:id="37"/>
    </w:p>
    <w:p w14:paraId="75429474" w14:textId="77777777" w:rsidR="00BD7178" w:rsidRPr="007E45B5" w:rsidRDefault="00BD7178" w:rsidP="00BD7178">
      <w:pPr>
        <w:pStyle w:val="Overskrift3"/>
        <w:spacing w:line="240" w:lineRule="auto"/>
        <w:rPr>
          <w:sz w:val="18"/>
          <w:szCs w:val="18"/>
        </w:rPr>
      </w:pPr>
      <w:bookmarkStart w:id="38" w:name="_Toc363200854"/>
      <w:bookmarkStart w:id="39" w:name="_Toc128134733"/>
      <w:r w:rsidRPr="007E45B5">
        <w:rPr>
          <w:sz w:val="18"/>
          <w:szCs w:val="18"/>
        </w:rPr>
        <w:t>2.3.1</w:t>
      </w:r>
      <w:r w:rsidRPr="007E45B5">
        <w:rPr>
          <w:sz w:val="18"/>
          <w:szCs w:val="18"/>
        </w:rPr>
        <w:tab/>
      </w:r>
      <w:bookmarkEnd w:id="38"/>
      <w:r w:rsidR="00214A3D" w:rsidRPr="007E45B5">
        <w:rPr>
          <w:sz w:val="18"/>
        </w:rPr>
        <w:t>Direktør for infrastruktur og transport</w:t>
      </w:r>
      <w:bookmarkEnd w:id="39"/>
    </w:p>
    <w:p w14:paraId="1646278B" w14:textId="77777777" w:rsidR="00BD7178" w:rsidRPr="007E45B5" w:rsidRDefault="00BD7178" w:rsidP="00BD7178">
      <w:pPr>
        <w:ind w:left="708"/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Har myndighet til:</w:t>
      </w:r>
    </w:p>
    <w:p w14:paraId="1C67CDA6" w14:textId="77777777" w:rsidR="00BD7178" w:rsidRPr="007E45B5" w:rsidRDefault="00BD7178" w:rsidP="00BD7178">
      <w:pPr>
        <w:numPr>
          <w:ilvl w:val="0"/>
          <w:numId w:val="8"/>
        </w:numPr>
        <w:tabs>
          <w:tab w:val="clear" w:pos="720"/>
          <w:tab w:val="num" w:pos="1428"/>
        </w:tabs>
        <w:ind w:left="1428"/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 xml:space="preserve">kontraktsinngåelse </w:t>
      </w:r>
      <w:r w:rsidR="00E70B19" w:rsidRPr="007E45B5">
        <w:rPr>
          <w:rFonts w:ascii="Verdana" w:hAnsi="Verdana"/>
          <w:sz w:val="18"/>
          <w:szCs w:val="18"/>
        </w:rPr>
        <w:t>som gjelder</w:t>
      </w:r>
      <w:r w:rsidRPr="007E45B5">
        <w:rPr>
          <w:rFonts w:ascii="Verdana" w:hAnsi="Verdana"/>
          <w:sz w:val="18"/>
          <w:szCs w:val="18"/>
        </w:rPr>
        <w:t xml:space="preserve"> byggeprosjekter </w:t>
      </w:r>
      <w:r w:rsidR="007E45B5" w:rsidRPr="007E45B5">
        <w:rPr>
          <w:rFonts w:ascii="Verdana" w:hAnsi="Verdana"/>
          <w:sz w:val="18"/>
          <w:szCs w:val="18"/>
        </w:rPr>
        <w:t>oppad til</w:t>
      </w:r>
      <w:r w:rsidRPr="007E45B5">
        <w:rPr>
          <w:rFonts w:ascii="Verdana" w:hAnsi="Verdana"/>
          <w:sz w:val="18"/>
          <w:szCs w:val="18"/>
        </w:rPr>
        <w:t xml:space="preserve"> </w:t>
      </w:r>
      <w:r w:rsidR="00901A5E" w:rsidRPr="007E45B5">
        <w:rPr>
          <w:rFonts w:ascii="Verdana" w:hAnsi="Verdana"/>
          <w:sz w:val="18"/>
          <w:szCs w:val="18"/>
        </w:rPr>
        <w:t>5</w:t>
      </w:r>
      <w:r w:rsidRPr="007E45B5">
        <w:rPr>
          <w:rFonts w:ascii="Verdana" w:hAnsi="Verdana"/>
          <w:sz w:val="18"/>
          <w:szCs w:val="18"/>
        </w:rPr>
        <w:t>0 mill.</w:t>
      </w:r>
    </w:p>
    <w:p w14:paraId="55491E16" w14:textId="77777777" w:rsidR="00BD7178" w:rsidRPr="007E45B5" w:rsidRDefault="00BD7178" w:rsidP="00BD7178">
      <w:pPr>
        <w:numPr>
          <w:ilvl w:val="0"/>
          <w:numId w:val="8"/>
        </w:numPr>
        <w:ind w:left="1428"/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endring av areal- og funksjonsprogram innenfor vedtatt ramme</w:t>
      </w:r>
    </w:p>
    <w:p w14:paraId="71142873" w14:textId="77777777" w:rsidR="00BD7178" w:rsidRPr="007E45B5" w:rsidRDefault="00BD7178" w:rsidP="00BD7178"/>
    <w:p w14:paraId="2D60CAA6" w14:textId="77777777" w:rsidR="008449AF" w:rsidRPr="007E45B5" w:rsidRDefault="00BD7178" w:rsidP="008449AF">
      <w:pPr>
        <w:pStyle w:val="Overskrift3"/>
        <w:spacing w:line="240" w:lineRule="auto"/>
        <w:rPr>
          <w:sz w:val="18"/>
          <w:szCs w:val="18"/>
        </w:rPr>
      </w:pPr>
      <w:bookmarkStart w:id="40" w:name="_Toc363200855"/>
      <w:bookmarkStart w:id="41" w:name="_Toc128134734"/>
      <w:r w:rsidRPr="007E45B5">
        <w:rPr>
          <w:sz w:val="18"/>
          <w:szCs w:val="18"/>
        </w:rPr>
        <w:t>2.3.2</w:t>
      </w:r>
      <w:r w:rsidR="008449AF" w:rsidRPr="007E45B5">
        <w:rPr>
          <w:sz w:val="18"/>
          <w:szCs w:val="18"/>
        </w:rPr>
        <w:tab/>
      </w:r>
      <w:bookmarkEnd w:id="40"/>
      <w:r w:rsidR="008A41AF" w:rsidRPr="007E45B5">
        <w:rPr>
          <w:sz w:val="18"/>
          <w:szCs w:val="18"/>
        </w:rPr>
        <w:t>Seksjonsleder</w:t>
      </w:r>
      <w:bookmarkEnd w:id="41"/>
    </w:p>
    <w:p w14:paraId="754B1A58" w14:textId="77777777" w:rsidR="008449AF" w:rsidRPr="007E45B5" w:rsidRDefault="008A41AF" w:rsidP="008449AF">
      <w:pPr>
        <w:ind w:left="708"/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Seksjonsleder</w:t>
      </w:r>
      <w:r w:rsidR="008449AF" w:rsidRPr="007E45B5">
        <w:rPr>
          <w:rFonts w:ascii="Verdana" w:hAnsi="Verdana"/>
          <w:sz w:val="18"/>
          <w:szCs w:val="18"/>
        </w:rPr>
        <w:t xml:space="preserve"> har myndighet til:</w:t>
      </w:r>
    </w:p>
    <w:p w14:paraId="5D3E8C37" w14:textId="77777777" w:rsidR="008449AF" w:rsidRPr="007E45B5" w:rsidRDefault="008449AF" w:rsidP="008449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 xml:space="preserve">kontraktsinngåelse </w:t>
      </w:r>
      <w:r w:rsidR="00E70B19" w:rsidRPr="007E45B5">
        <w:rPr>
          <w:rFonts w:ascii="Verdana" w:hAnsi="Verdana"/>
          <w:sz w:val="18"/>
          <w:szCs w:val="18"/>
        </w:rPr>
        <w:t>som gjelder</w:t>
      </w:r>
      <w:r w:rsidRPr="007E45B5">
        <w:rPr>
          <w:rFonts w:ascii="Verdana" w:hAnsi="Verdana"/>
          <w:sz w:val="18"/>
          <w:szCs w:val="18"/>
        </w:rPr>
        <w:t xml:space="preserve"> byggeprosjekter </w:t>
      </w:r>
      <w:r w:rsidR="00901A5E" w:rsidRPr="007E45B5">
        <w:rPr>
          <w:rFonts w:ascii="Verdana" w:hAnsi="Verdana"/>
          <w:sz w:val="18"/>
          <w:szCs w:val="18"/>
        </w:rPr>
        <w:t>oppad til</w:t>
      </w:r>
      <w:r w:rsidRPr="007E45B5">
        <w:rPr>
          <w:rFonts w:ascii="Verdana" w:hAnsi="Verdana"/>
          <w:sz w:val="18"/>
          <w:szCs w:val="18"/>
        </w:rPr>
        <w:t xml:space="preserve"> </w:t>
      </w:r>
      <w:r w:rsidR="00901A5E" w:rsidRPr="007E45B5">
        <w:rPr>
          <w:rFonts w:ascii="Verdana" w:hAnsi="Verdana"/>
          <w:sz w:val="18"/>
          <w:szCs w:val="18"/>
        </w:rPr>
        <w:t>5</w:t>
      </w:r>
      <w:r w:rsidR="002D0F5B" w:rsidRPr="007E45B5">
        <w:rPr>
          <w:rFonts w:ascii="Verdana" w:hAnsi="Verdana"/>
          <w:sz w:val="18"/>
          <w:szCs w:val="18"/>
        </w:rPr>
        <w:t>0</w:t>
      </w:r>
      <w:r w:rsidRPr="007E45B5">
        <w:rPr>
          <w:rFonts w:ascii="Verdana" w:hAnsi="Verdana"/>
          <w:sz w:val="18"/>
          <w:szCs w:val="18"/>
        </w:rPr>
        <w:t xml:space="preserve"> mill. </w:t>
      </w:r>
    </w:p>
    <w:p w14:paraId="439609B3" w14:textId="77777777" w:rsidR="008449AF" w:rsidRPr="007E45B5" w:rsidRDefault="008449AF" w:rsidP="008449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 xml:space="preserve">å velge anbud. </w:t>
      </w:r>
    </w:p>
    <w:p w14:paraId="6DFEEB32" w14:textId="77777777" w:rsidR="008449AF" w:rsidRPr="007E45B5" w:rsidRDefault="008449AF" w:rsidP="008449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tilpasse/justere byggeprogram</w:t>
      </w:r>
    </w:p>
    <w:p w14:paraId="6791CED4" w14:textId="77777777" w:rsidR="008449AF" w:rsidRPr="007E45B5" w:rsidRDefault="008449AF" w:rsidP="008449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anta leverandør</w:t>
      </w:r>
    </w:p>
    <w:p w14:paraId="5FB889FC" w14:textId="77777777" w:rsidR="008449AF" w:rsidRPr="007E45B5" w:rsidRDefault="008449AF" w:rsidP="008449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igangsette byggearbeidet hvis budsjettet ligger innenfor godkjente rammer.</w:t>
      </w:r>
    </w:p>
    <w:p w14:paraId="459262C3" w14:textId="77777777" w:rsidR="008A41AF" w:rsidRPr="007E45B5" w:rsidRDefault="008A41AF" w:rsidP="008A41AF">
      <w:pPr>
        <w:rPr>
          <w:rFonts w:ascii="Verdana" w:hAnsi="Verdana"/>
          <w:sz w:val="18"/>
          <w:szCs w:val="18"/>
        </w:rPr>
      </w:pPr>
    </w:p>
    <w:p w14:paraId="1BE3A0FE" w14:textId="77777777" w:rsidR="008A41AF" w:rsidRPr="007E45B5" w:rsidRDefault="008A41AF" w:rsidP="008A41AF">
      <w:pPr>
        <w:pStyle w:val="Overskrift3"/>
        <w:spacing w:line="240" w:lineRule="auto"/>
        <w:rPr>
          <w:sz w:val="18"/>
          <w:szCs w:val="18"/>
        </w:rPr>
      </w:pPr>
      <w:bookmarkStart w:id="42" w:name="_Toc128134735"/>
      <w:r w:rsidRPr="007E45B5">
        <w:rPr>
          <w:sz w:val="18"/>
          <w:szCs w:val="18"/>
        </w:rPr>
        <w:t>2.3.3</w:t>
      </w:r>
      <w:r w:rsidRPr="007E45B5">
        <w:rPr>
          <w:sz w:val="18"/>
          <w:szCs w:val="18"/>
        </w:rPr>
        <w:tab/>
        <w:t>Faggruppeleder</w:t>
      </w:r>
      <w:bookmarkEnd w:id="42"/>
    </w:p>
    <w:p w14:paraId="06A3F510" w14:textId="77777777" w:rsidR="008A41AF" w:rsidRPr="007E45B5" w:rsidRDefault="008A41AF" w:rsidP="008A41AF">
      <w:pPr>
        <w:ind w:left="708"/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Seksjonsleder har myndighet til:</w:t>
      </w:r>
    </w:p>
    <w:p w14:paraId="5AFD108C" w14:textId="77777777" w:rsidR="008A41AF" w:rsidRPr="007E45B5" w:rsidRDefault="008A41AF" w:rsidP="008A41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 xml:space="preserve">kontraktsinngåelse </w:t>
      </w:r>
      <w:r w:rsidR="00E70B19" w:rsidRPr="007E45B5">
        <w:rPr>
          <w:rFonts w:ascii="Verdana" w:hAnsi="Verdana"/>
          <w:sz w:val="18"/>
          <w:szCs w:val="18"/>
        </w:rPr>
        <w:t>som gjelder</w:t>
      </w:r>
      <w:r w:rsidRPr="007E45B5">
        <w:rPr>
          <w:rFonts w:ascii="Verdana" w:hAnsi="Verdana"/>
          <w:sz w:val="18"/>
          <w:szCs w:val="18"/>
        </w:rPr>
        <w:t xml:space="preserve"> byggeprosjekter </w:t>
      </w:r>
      <w:r w:rsidR="007E45B5" w:rsidRPr="007E45B5">
        <w:rPr>
          <w:rFonts w:ascii="Verdana" w:hAnsi="Verdana"/>
          <w:sz w:val="18"/>
          <w:szCs w:val="18"/>
        </w:rPr>
        <w:t>oppad til</w:t>
      </w:r>
      <w:r w:rsidRPr="007E45B5">
        <w:rPr>
          <w:rFonts w:ascii="Verdana" w:hAnsi="Verdana"/>
          <w:sz w:val="18"/>
          <w:szCs w:val="18"/>
        </w:rPr>
        <w:t xml:space="preserve"> 10 mill. </w:t>
      </w:r>
    </w:p>
    <w:p w14:paraId="3970AB5E" w14:textId="77777777" w:rsidR="008A41AF" w:rsidRPr="007E45B5" w:rsidRDefault="008A41AF" w:rsidP="008A41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 xml:space="preserve">å velge anbud. </w:t>
      </w:r>
    </w:p>
    <w:p w14:paraId="326B0D31" w14:textId="77777777" w:rsidR="008A41AF" w:rsidRPr="007E45B5" w:rsidRDefault="008A41AF" w:rsidP="008A41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tilpasse/justere byggeprogram</w:t>
      </w:r>
    </w:p>
    <w:p w14:paraId="4FE5D4AF" w14:textId="77777777" w:rsidR="008A41AF" w:rsidRPr="007E45B5" w:rsidRDefault="008A41AF" w:rsidP="008A41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anta leverandør</w:t>
      </w:r>
    </w:p>
    <w:p w14:paraId="3F1D2D25" w14:textId="77777777" w:rsidR="008A41AF" w:rsidRPr="007E45B5" w:rsidRDefault="008A41AF" w:rsidP="008A41AF">
      <w:pPr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7E45B5">
        <w:rPr>
          <w:rFonts w:ascii="Verdana" w:hAnsi="Verdana"/>
          <w:sz w:val="18"/>
          <w:szCs w:val="18"/>
        </w:rPr>
        <w:t>å igangsette byggearbeidet hvis budsjettet ligger innenfor godkjente rammer.</w:t>
      </w:r>
    </w:p>
    <w:p w14:paraId="5D59A9AC" w14:textId="77777777" w:rsidR="008A41AF" w:rsidRPr="00E04A21" w:rsidRDefault="008A41AF" w:rsidP="008A41AF">
      <w:pPr>
        <w:rPr>
          <w:rFonts w:ascii="Verdana" w:hAnsi="Verdana"/>
          <w:color w:val="000000"/>
          <w:sz w:val="18"/>
          <w:szCs w:val="18"/>
        </w:rPr>
      </w:pPr>
    </w:p>
    <w:p w14:paraId="53CF2564" w14:textId="77777777" w:rsidR="008449AF" w:rsidRPr="00E04A21" w:rsidRDefault="008449AF" w:rsidP="00CF4948">
      <w:pPr>
        <w:ind w:left="708"/>
        <w:rPr>
          <w:rFonts w:ascii="Verdana" w:hAnsi="Verdana"/>
          <w:color w:val="000000"/>
          <w:sz w:val="18"/>
          <w:szCs w:val="18"/>
        </w:rPr>
      </w:pPr>
    </w:p>
    <w:p w14:paraId="4CDA5B79" w14:textId="77777777" w:rsidR="00CF4948" w:rsidRPr="00E04A21" w:rsidRDefault="00CF4948" w:rsidP="00CF4948">
      <w:pPr>
        <w:ind w:left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Prosjektorganisasjonen består av t</w:t>
      </w:r>
      <w:r w:rsidR="003B4BA7" w:rsidRPr="00E04A21">
        <w:rPr>
          <w:rFonts w:ascii="Verdana" w:hAnsi="Verdana"/>
          <w:color w:val="000000"/>
          <w:sz w:val="18"/>
          <w:szCs w:val="18"/>
        </w:rPr>
        <w:t>re</w:t>
      </w:r>
      <w:r w:rsidRPr="00E04A21">
        <w:rPr>
          <w:rFonts w:ascii="Verdana" w:hAnsi="Verdana"/>
          <w:color w:val="000000"/>
          <w:sz w:val="18"/>
          <w:szCs w:val="18"/>
        </w:rPr>
        <w:t xml:space="preserve"> hoveddeler:</w:t>
      </w:r>
    </w:p>
    <w:p w14:paraId="6FF40B3E" w14:textId="77777777" w:rsidR="008449AF" w:rsidRPr="00E04A21" w:rsidRDefault="008449AF" w:rsidP="00CF4948">
      <w:pPr>
        <w:ind w:left="708"/>
        <w:rPr>
          <w:rFonts w:ascii="Verdana" w:hAnsi="Verdana"/>
          <w:color w:val="000000"/>
          <w:sz w:val="18"/>
          <w:szCs w:val="18"/>
        </w:rPr>
      </w:pPr>
    </w:p>
    <w:p w14:paraId="00604502" w14:textId="6E34607E" w:rsidR="008449AF" w:rsidRPr="00187418" w:rsidRDefault="008449AF" w:rsidP="003B4BA7">
      <w:pPr>
        <w:numPr>
          <w:ilvl w:val="0"/>
          <w:numId w:val="8"/>
        </w:numPr>
        <w:tabs>
          <w:tab w:val="clear" w:pos="720"/>
          <w:tab w:val="num" w:pos="1134"/>
        </w:tabs>
        <w:ind w:left="1134" w:hanging="425"/>
        <w:rPr>
          <w:rFonts w:ascii="Verdana" w:hAnsi="Verdana"/>
          <w:b/>
          <w:bCs w:val="0"/>
          <w:sz w:val="18"/>
          <w:szCs w:val="18"/>
        </w:rPr>
      </w:pPr>
      <w:r w:rsidRPr="001F673A">
        <w:rPr>
          <w:rFonts w:ascii="Verdana" w:hAnsi="Verdana"/>
          <w:b/>
          <w:bCs w:val="0"/>
          <w:sz w:val="18"/>
          <w:szCs w:val="18"/>
        </w:rPr>
        <w:t xml:space="preserve">Byggherreorganisasjonen </w:t>
      </w:r>
      <w:r w:rsidR="003B4BA7" w:rsidRPr="001F673A">
        <w:rPr>
          <w:rFonts w:ascii="Verdana" w:hAnsi="Verdana"/>
          <w:sz w:val="18"/>
          <w:szCs w:val="18"/>
        </w:rPr>
        <w:t>e</w:t>
      </w:r>
      <w:r w:rsidRPr="001F673A">
        <w:rPr>
          <w:rFonts w:ascii="Verdana" w:hAnsi="Verdana"/>
          <w:sz w:val="18"/>
          <w:szCs w:val="18"/>
        </w:rPr>
        <w:t xml:space="preserve">r </w:t>
      </w:r>
      <w:r w:rsidR="006B3E90" w:rsidRPr="00DD58F1">
        <w:rPr>
          <w:rFonts w:ascii="Verdana" w:hAnsi="Verdana"/>
          <w:sz w:val="18"/>
          <w:szCs w:val="18"/>
        </w:rPr>
        <w:t xml:space="preserve">avdeling for </w:t>
      </w:r>
      <w:r w:rsidR="00F9496C">
        <w:rPr>
          <w:rFonts w:ascii="Verdana" w:hAnsi="Verdana"/>
          <w:b/>
          <w:sz w:val="18"/>
          <w:szCs w:val="18"/>
        </w:rPr>
        <w:t>Finans og organisasjon er</w:t>
      </w:r>
      <w:r w:rsidRPr="00187418">
        <w:rPr>
          <w:rFonts w:ascii="Verdana" w:hAnsi="Verdana"/>
          <w:sz w:val="18"/>
          <w:szCs w:val="18"/>
        </w:rPr>
        <w:t xml:space="preserve"> </w:t>
      </w:r>
      <w:r w:rsidR="00BD7178" w:rsidRPr="00187418">
        <w:rPr>
          <w:rFonts w:ascii="Verdana" w:hAnsi="Verdana"/>
          <w:sz w:val="18"/>
          <w:szCs w:val="18"/>
        </w:rPr>
        <w:t xml:space="preserve">representert </w:t>
      </w:r>
      <w:r w:rsidRPr="00187418">
        <w:rPr>
          <w:rFonts w:ascii="Verdana" w:hAnsi="Verdana"/>
          <w:sz w:val="18"/>
          <w:szCs w:val="18"/>
        </w:rPr>
        <w:t xml:space="preserve">ved </w:t>
      </w:r>
      <w:r w:rsidR="004612CD">
        <w:rPr>
          <w:rFonts w:ascii="Verdana" w:hAnsi="Verdana"/>
          <w:sz w:val="18"/>
          <w:szCs w:val="18"/>
        </w:rPr>
        <w:t>Bygg og eiendom</w:t>
      </w:r>
      <w:r w:rsidRPr="00187418">
        <w:rPr>
          <w:rFonts w:ascii="Verdana" w:hAnsi="Verdana"/>
          <w:sz w:val="18"/>
          <w:szCs w:val="18"/>
        </w:rPr>
        <w:t xml:space="preserve">. </w:t>
      </w:r>
      <w:r w:rsidR="008A41AF">
        <w:rPr>
          <w:rFonts w:ascii="Verdana" w:hAnsi="Verdana"/>
          <w:sz w:val="18"/>
          <w:szCs w:val="18"/>
        </w:rPr>
        <w:t>Faggruppeleder</w:t>
      </w:r>
      <w:r w:rsidRPr="00187418">
        <w:rPr>
          <w:rFonts w:ascii="Verdana" w:hAnsi="Verdana"/>
          <w:sz w:val="18"/>
          <w:szCs w:val="18"/>
        </w:rPr>
        <w:t xml:space="preserve"> er prosjektansvarlig og er utøvende byggherre på vegne av Nordland fylkeskommune. Avdelingen er ansvarlig for å planlegge og gjennomføre alle bygningsmessige tiltak.</w:t>
      </w:r>
    </w:p>
    <w:p w14:paraId="08441E65" w14:textId="77777777" w:rsidR="00CF4948" w:rsidRPr="00187418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384EB2CE" w14:textId="77777777" w:rsidR="003B4BA7" w:rsidRPr="00811E67" w:rsidRDefault="003B4BA7" w:rsidP="003B4BA7">
      <w:pPr>
        <w:numPr>
          <w:ilvl w:val="0"/>
          <w:numId w:val="8"/>
        </w:numPr>
        <w:tabs>
          <w:tab w:val="clear" w:pos="720"/>
        </w:tabs>
        <w:spacing w:after="120"/>
        <w:ind w:left="1134" w:hanging="425"/>
        <w:contextualSpacing/>
        <w:rPr>
          <w:rFonts w:ascii="Verdana" w:hAnsi="Verdana"/>
          <w:sz w:val="18"/>
          <w:szCs w:val="18"/>
        </w:rPr>
      </w:pPr>
      <w:r w:rsidRPr="00811E67">
        <w:rPr>
          <w:rFonts w:ascii="Verdana" w:hAnsi="Verdana"/>
          <w:b/>
          <w:sz w:val="18"/>
          <w:szCs w:val="18"/>
        </w:rPr>
        <w:t>Utdanningsavdelingen</w:t>
      </w:r>
      <w:r w:rsidRPr="00811E67">
        <w:rPr>
          <w:rFonts w:ascii="Verdana" w:hAnsi="Verdana"/>
          <w:sz w:val="18"/>
          <w:szCs w:val="18"/>
        </w:rPr>
        <w:t xml:space="preserve"> er fagavdelingen og er ansvarlig for å klargjøre de driftsmessige premissene som er nødvendig for utviklingen av prosjektet. </w:t>
      </w:r>
    </w:p>
    <w:p w14:paraId="3E2E4DD6" w14:textId="77777777" w:rsidR="003B4BA7" w:rsidRPr="00811E67" w:rsidRDefault="003B4BA7" w:rsidP="003B4BA7">
      <w:pPr>
        <w:pStyle w:val="Listeavsnitt"/>
        <w:ind w:left="1134"/>
        <w:rPr>
          <w:rFonts w:ascii="Verdana" w:hAnsi="Verdana"/>
          <w:sz w:val="18"/>
          <w:szCs w:val="18"/>
        </w:rPr>
      </w:pPr>
      <w:r w:rsidRPr="00811E67">
        <w:rPr>
          <w:rFonts w:ascii="Verdana" w:hAnsi="Verdana"/>
          <w:sz w:val="18"/>
          <w:szCs w:val="18"/>
        </w:rPr>
        <w:t>Fagavdelingen plikter å avsette de ressursene i egen organisasjon som er nødvendige for å gjennomføre prosjektet.</w:t>
      </w:r>
    </w:p>
    <w:p w14:paraId="116CE077" w14:textId="77777777" w:rsidR="003B4BA7" w:rsidRPr="00E04A21" w:rsidRDefault="003B4BA7" w:rsidP="003B4BA7">
      <w:pPr>
        <w:pStyle w:val="Listeavsnitt"/>
        <w:ind w:left="1134"/>
        <w:rPr>
          <w:rFonts w:ascii="Verdana" w:hAnsi="Verdana"/>
          <w:color w:val="000000"/>
          <w:sz w:val="18"/>
          <w:szCs w:val="18"/>
        </w:rPr>
      </w:pPr>
    </w:p>
    <w:p w14:paraId="18EBE0EB" w14:textId="77777777" w:rsidR="007E45B5" w:rsidRPr="00E04A21" w:rsidRDefault="00CF4948" w:rsidP="00E04A21">
      <w:pPr>
        <w:numPr>
          <w:ilvl w:val="0"/>
          <w:numId w:val="8"/>
        </w:numPr>
        <w:tabs>
          <w:tab w:val="clear" w:pos="720"/>
          <w:tab w:val="num" w:pos="1134"/>
        </w:tabs>
        <w:ind w:left="1134" w:hanging="425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b/>
          <w:bCs w:val="0"/>
          <w:color w:val="000000"/>
          <w:sz w:val="18"/>
          <w:szCs w:val="18"/>
        </w:rPr>
        <w:t>Styringsgruppe</w:t>
      </w:r>
      <w:r w:rsidR="001139CD" w:rsidRPr="00E04A21">
        <w:rPr>
          <w:rFonts w:ascii="Verdana" w:hAnsi="Verdana"/>
          <w:b/>
          <w:bCs w:val="0"/>
          <w:color w:val="000000"/>
          <w:sz w:val="18"/>
          <w:szCs w:val="18"/>
        </w:rPr>
        <w:t xml:space="preserve"> </w:t>
      </w:r>
      <w:r w:rsidR="00B95583">
        <w:rPr>
          <w:rFonts w:ascii="Verdana" w:hAnsi="Verdana"/>
          <w:b/>
          <w:bCs w:val="0"/>
          <w:color w:val="000000"/>
          <w:sz w:val="18"/>
          <w:szCs w:val="18"/>
        </w:rPr>
        <w:t>(ikke relevant for dette prosjektet)</w:t>
      </w:r>
    </w:p>
    <w:p w14:paraId="2C2046E1" w14:textId="77777777" w:rsidR="001139CD" w:rsidRPr="00E04A21" w:rsidRDefault="00CF4948" w:rsidP="007E45B5">
      <w:pPr>
        <w:ind w:left="1134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Dette er en gruppe bestående av de prosjektansvarlige innenfor hver av de overnevnte organisasjoner.</w:t>
      </w:r>
    </w:p>
    <w:p w14:paraId="6D4BDF5B" w14:textId="77777777" w:rsidR="007E45B5" w:rsidRPr="00E04A21" w:rsidRDefault="007E45B5" w:rsidP="007E45B5">
      <w:pPr>
        <w:ind w:left="1134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Sammensetning opprettes og er avhengig av prosjektets størrelse og kompleksitet</w:t>
      </w:r>
    </w:p>
    <w:p w14:paraId="12C49A0D" w14:textId="77777777" w:rsidR="001139CD" w:rsidRPr="00E04A21" w:rsidRDefault="00CF4948" w:rsidP="005A73CF">
      <w:pPr>
        <w:pStyle w:val="Brdtekstinnrykk2"/>
        <w:ind w:left="1134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 xml:space="preserve">Gruppen </w:t>
      </w:r>
      <w:r w:rsidR="007E45B5" w:rsidRPr="00E04A21">
        <w:rPr>
          <w:rFonts w:ascii="Verdana" w:hAnsi="Verdana"/>
          <w:color w:val="000000"/>
          <w:sz w:val="18"/>
          <w:szCs w:val="18"/>
        </w:rPr>
        <w:t>kan</w:t>
      </w:r>
      <w:r w:rsidRPr="00E04A21">
        <w:rPr>
          <w:rFonts w:ascii="Verdana" w:hAnsi="Verdana"/>
          <w:color w:val="000000"/>
          <w:sz w:val="18"/>
          <w:szCs w:val="18"/>
        </w:rPr>
        <w:t xml:space="preserve"> bestå</w:t>
      </w:r>
      <w:r w:rsidR="001139CD" w:rsidRPr="00E04A21">
        <w:rPr>
          <w:rFonts w:ascii="Verdana" w:hAnsi="Verdana"/>
          <w:color w:val="000000"/>
          <w:sz w:val="18"/>
          <w:szCs w:val="18"/>
        </w:rPr>
        <w:t xml:space="preserve"> av:</w:t>
      </w:r>
    </w:p>
    <w:p w14:paraId="1B569F18" w14:textId="4D86168C" w:rsidR="001139CD" w:rsidRPr="00E04A21" w:rsidRDefault="001139CD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 xml:space="preserve">Direktør for </w:t>
      </w:r>
      <w:r w:rsidR="00F9496C">
        <w:rPr>
          <w:rFonts w:ascii="Verdana" w:hAnsi="Verdana"/>
          <w:color w:val="000000"/>
          <w:sz w:val="18"/>
          <w:szCs w:val="18"/>
        </w:rPr>
        <w:t>Finans og organisasjon</w:t>
      </w:r>
    </w:p>
    <w:p w14:paraId="6522224D" w14:textId="77777777" w:rsidR="001139CD" w:rsidRPr="00E04A21" w:rsidRDefault="001139CD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Fylkesdirektør for utdanning</w:t>
      </w:r>
    </w:p>
    <w:p w14:paraId="698AC1DB" w14:textId="77777777" w:rsidR="007E45B5" w:rsidRPr="00E04A21" w:rsidRDefault="007E45B5" w:rsidP="007E45B5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Seksjonsleder Bygg og eiendom</w:t>
      </w:r>
    </w:p>
    <w:p w14:paraId="0B3BDF41" w14:textId="77777777" w:rsidR="007E45B5" w:rsidRPr="00E04A21" w:rsidRDefault="007E45B5" w:rsidP="007E45B5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Faggruppeleder Bygg</w:t>
      </w:r>
      <w:r w:rsidR="0021634E" w:rsidRPr="00E04A21">
        <w:rPr>
          <w:rFonts w:ascii="Verdana" w:hAnsi="Verdana"/>
          <w:color w:val="000000"/>
          <w:sz w:val="18"/>
          <w:szCs w:val="18"/>
        </w:rPr>
        <w:t xml:space="preserve"> </w:t>
      </w:r>
      <w:r w:rsidRPr="00E04A21">
        <w:rPr>
          <w:rFonts w:ascii="Verdana" w:hAnsi="Verdana"/>
          <w:color w:val="000000"/>
          <w:sz w:val="18"/>
          <w:szCs w:val="18"/>
        </w:rPr>
        <w:t>og eiendom</w:t>
      </w:r>
    </w:p>
    <w:p w14:paraId="12F07B49" w14:textId="77777777" w:rsidR="007E45B5" w:rsidRPr="00E04A21" w:rsidRDefault="007E45B5" w:rsidP="007E45B5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 xml:space="preserve">Prosjektleder </w:t>
      </w:r>
      <w:r w:rsidR="0021634E" w:rsidRPr="00E04A21">
        <w:rPr>
          <w:rFonts w:ascii="Verdana" w:hAnsi="Verdana"/>
          <w:color w:val="000000"/>
          <w:sz w:val="18"/>
          <w:szCs w:val="18"/>
        </w:rPr>
        <w:t xml:space="preserve">Bygg og </w:t>
      </w:r>
      <w:r w:rsidRPr="00E04A21">
        <w:rPr>
          <w:rFonts w:ascii="Verdana" w:hAnsi="Verdana"/>
          <w:color w:val="000000"/>
          <w:sz w:val="18"/>
          <w:szCs w:val="18"/>
        </w:rPr>
        <w:t>eiendom</w:t>
      </w:r>
    </w:p>
    <w:p w14:paraId="2EB65B9D" w14:textId="77777777" w:rsidR="001139CD" w:rsidRPr="00E04A21" w:rsidRDefault="001139CD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Fylkeshovedverneombud</w:t>
      </w:r>
    </w:p>
    <w:p w14:paraId="24E56370" w14:textId="77777777" w:rsidR="001139CD" w:rsidRPr="00E04A21" w:rsidRDefault="001139CD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Ass utdanningssjef</w:t>
      </w:r>
    </w:p>
    <w:p w14:paraId="0F248B85" w14:textId="77777777" w:rsidR="001139CD" w:rsidRPr="00E04A21" w:rsidRDefault="001139CD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Rektor</w:t>
      </w:r>
      <w:r w:rsidR="0021634E" w:rsidRPr="00E04A21">
        <w:rPr>
          <w:rFonts w:ascii="Verdana" w:hAnsi="Verdana"/>
          <w:color w:val="000000"/>
          <w:sz w:val="18"/>
          <w:szCs w:val="18"/>
        </w:rPr>
        <w:t xml:space="preserve"> (for skoleprosjekter)</w:t>
      </w:r>
    </w:p>
    <w:p w14:paraId="080919E7" w14:textId="77777777" w:rsidR="0021634E" w:rsidRPr="00E04A21" w:rsidRDefault="0021634E" w:rsidP="001139CD">
      <w:pPr>
        <w:ind w:left="426" w:firstLine="708"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>Klinikkleder (for tannklinikker)</w:t>
      </w:r>
    </w:p>
    <w:p w14:paraId="60336950" w14:textId="77777777" w:rsidR="00CF4948" w:rsidRPr="00811E67" w:rsidRDefault="00CF4948" w:rsidP="00CF4948">
      <w:pPr>
        <w:pStyle w:val="Brdtekstinnrykk2"/>
        <w:ind w:left="1134"/>
        <w:rPr>
          <w:rFonts w:ascii="Verdana" w:hAnsi="Verdana"/>
          <w:sz w:val="18"/>
          <w:szCs w:val="18"/>
        </w:rPr>
      </w:pPr>
    </w:p>
    <w:p w14:paraId="2F5C1D52" w14:textId="77777777" w:rsidR="00CF4948" w:rsidRPr="00811E67" w:rsidRDefault="00CF4948" w:rsidP="006017E4">
      <w:pPr>
        <w:ind w:left="1134"/>
        <w:rPr>
          <w:rFonts w:ascii="Verdana" w:hAnsi="Verdana"/>
          <w:sz w:val="18"/>
          <w:szCs w:val="18"/>
        </w:rPr>
      </w:pPr>
      <w:r w:rsidRPr="00811E67">
        <w:rPr>
          <w:rFonts w:ascii="Verdana" w:hAnsi="Verdana"/>
          <w:sz w:val="18"/>
          <w:szCs w:val="18"/>
        </w:rPr>
        <w:t>Styringsgruppen</w:t>
      </w:r>
      <w:r w:rsidR="001139CD">
        <w:rPr>
          <w:rFonts w:ascii="Verdana" w:hAnsi="Verdana"/>
          <w:sz w:val="18"/>
          <w:szCs w:val="18"/>
        </w:rPr>
        <w:t>/</w:t>
      </w:r>
      <w:r w:rsidRPr="00811E67">
        <w:rPr>
          <w:rFonts w:ascii="Verdana" w:hAnsi="Verdana"/>
          <w:sz w:val="18"/>
          <w:szCs w:val="18"/>
        </w:rPr>
        <w:t xml:space="preserve"> er ikke et vedtaksført organ, men den enkelte leder fatter beslutninger innenfor sitt ansvarsområde.</w:t>
      </w:r>
    </w:p>
    <w:p w14:paraId="7BDDA4E8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010C5B7C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521E599F" w14:textId="77777777" w:rsidR="007E45B5" w:rsidRDefault="007E45B5" w:rsidP="006017E4">
      <w:pPr>
        <w:rPr>
          <w:rFonts w:ascii="Verdana" w:hAnsi="Verdana"/>
          <w:sz w:val="18"/>
          <w:szCs w:val="18"/>
        </w:rPr>
      </w:pPr>
    </w:p>
    <w:p w14:paraId="7160FDBB" w14:textId="77777777" w:rsidR="007E45B5" w:rsidRDefault="007E45B5" w:rsidP="006017E4">
      <w:pPr>
        <w:rPr>
          <w:rFonts w:ascii="Verdana" w:hAnsi="Verdana"/>
          <w:sz w:val="18"/>
          <w:szCs w:val="18"/>
        </w:rPr>
      </w:pPr>
    </w:p>
    <w:p w14:paraId="30F2D37D" w14:textId="77777777" w:rsidR="007E45B5" w:rsidRDefault="007E45B5" w:rsidP="006017E4">
      <w:pPr>
        <w:rPr>
          <w:rFonts w:ascii="Verdana" w:hAnsi="Verdana"/>
          <w:sz w:val="18"/>
          <w:szCs w:val="18"/>
        </w:rPr>
      </w:pPr>
    </w:p>
    <w:p w14:paraId="6EA83341" w14:textId="77777777" w:rsidR="007E45B5" w:rsidRDefault="007E45B5" w:rsidP="006017E4">
      <w:pPr>
        <w:rPr>
          <w:rFonts w:ascii="Verdana" w:hAnsi="Verdana"/>
          <w:sz w:val="18"/>
          <w:szCs w:val="18"/>
        </w:rPr>
      </w:pPr>
    </w:p>
    <w:p w14:paraId="45C34471" w14:textId="7333FE26" w:rsidR="006E7157" w:rsidRDefault="006E715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2CA9EFC4" w14:textId="77777777" w:rsidR="007E45B5" w:rsidRDefault="007E45B5" w:rsidP="006017E4">
      <w:pPr>
        <w:rPr>
          <w:rFonts w:ascii="Verdana" w:hAnsi="Verdana"/>
          <w:sz w:val="18"/>
          <w:szCs w:val="18"/>
        </w:rPr>
      </w:pPr>
    </w:p>
    <w:p w14:paraId="6F257864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43" w:name="_Toc363200857"/>
      <w:bookmarkStart w:id="44" w:name="_Toc128134736"/>
      <w:r w:rsidRPr="001F673A">
        <w:rPr>
          <w:sz w:val="18"/>
          <w:szCs w:val="18"/>
        </w:rPr>
        <w:t>2.4</w:t>
      </w:r>
      <w:r w:rsidRPr="001F673A">
        <w:rPr>
          <w:sz w:val="18"/>
          <w:szCs w:val="18"/>
        </w:rPr>
        <w:tab/>
        <w:t>Øvrige aktører</w:t>
      </w:r>
      <w:bookmarkEnd w:id="43"/>
      <w:bookmarkEnd w:id="44"/>
    </w:p>
    <w:p w14:paraId="0B889043" w14:textId="77777777" w:rsidR="00CF4948" w:rsidRPr="001F673A" w:rsidRDefault="00CF4948" w:rsidP="00CF4948">
      <w:pPr>
        <w:pStyle w:val="Overskrift3"/>
        <w:spacing w:line="240" w:lineRule="auto"/>
        <w:rPr>
          <w:sz w:val="18"/>
          <w:szCs w:val="18"/>
        </w:rPr>
      </w:pPr>
      <w:bookmarkStart w:id="45" w:name="_Toc363200858"/>
      <w:bookmarkStart w:id="46" w:name="_Toc128134737"/>
      <w:r w:rsidRPr="001F673A">
        <w:rPr>
          <w:sz w:val="18"/>
          <w:szCs w:val="18"/>
        </w:rPr>
        <w:t>2.4.1</w:t>
      </w:r>
      <w:r w:rsidRPr="001F673A">
        <w:rPr>
          <w:sz w:val="18"/>
          <w:szCs w:val="18"/>
        </w:rPr>
        <w:tab/>
        <w:t>Prosjektleder (PL)</w:t>
      </w:r>
      <w:bookmarkEnd w:id="45"/>
      <w:bookmarkEnd w:id="46"/>
    </w:p>
    <w:p w14:paraId="11131E9A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Prosjektledelse: </w:t>
      </w:r>
      <w:r w:rsidRPr="001F673A">
        <w:rPr>
          <w:rFonts w:ascii="Verdana" w:hAnsi="Verdana"/>
          <w:sz w:val="18"/>
          <w:szCs w:val="18"/>
        </w:rPr>
        <w:tab/>
        <w:t xml:space="preserve">Nordland fylkeskommune, </w:t>
      </w:r>
      <w:r w:rsidR="004612CD">
        <w:rPr>
          <w:rFonts w:ascii="Verdana" w:hAnsi="Verdana"/>
          <w:sz w:val="18"/>
          <w:szCs w:val="18"/>
        </w:rPr>
        <w:t>Bygg og eiendom</w:t>
      </w:r>
      <w:r w:rsidRPr="001F673A">
        <w:rPr>
          <w:rFonts w:ascii="Verdana" w:hAnsi="Verdana"/>
          <w:sz w:val="18"/>
          <w:szCs w:val="18"/>
        </w:rPr>
        <w:t xml:space="preserve">: </w:t>
      </w:r>
    </w:p>
    <w:p w14:paraId="2589BFA1" w14:textId="77777777" w:rsidR="00CF4948" w:rsidRPr="001F673A" w:rsidRDefault="00811E67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Prosjektleder:</w:t>
      </w:r>
      <w:r>
        <w:rPr>
          <w:rFonts w:ascii="Verdana" w:hAnsi="Verdana"/>
          <w:sz w:val="18"/>
          <w:szCs w:val="18"/>
        </w:rPr>
        <w:tab/>
      </w:r>
      <w:r w:rsidR="00E45B6F">
        <w:rPr>
          <w:rFonts w:ascii="Verdana" w:hAnsi="Verdana"/>
          <w:sz w:val="18"/>
          <w:szCs w:val="18"/>
        </w:rPr>
        <w:tab/>
      </w:r>
      <w:r w:rsidR="00D54010">
        <w:rPr>
          <w:rFonts w:ascii="Verdana" w:hAnsi="Verdana"/>
          <w:sz w:val="18"/>
          <w:szCs w:val="18"/>
        </w:rPr>
        <w:t xml:space="preserve">Louise Engan </w:t>
      </w:r>
    </w:p>
    <w:p w14:paraId="30895A7B" w14:textId="77777777" w:rsidR="00CF4948" w:rsidRPr="001F673A" w:rsidRDefault="00CF4948" w:rsidP="00CF4948">
      <w:pPr>
        <w:ind w:left="708"/>
        <w:rPr>
          <w:sz w:val="18"/>
          <w:szCs w:val="18"/>
        </w:rPr>
      </w:pPr>
    </w:p>
    <w:p w14:paraId="2060F61B" w14:textId="77777777" w:rsidR="008A41AF" w:rsidRPr="00E04A21" w:rsidRDefault="00CF4948" w:rsidP="008A41AF">
      <w:pPr>
        <w:spacing w:after="120"/>
        <w:ind w:left="708"/>
        <w:contextualSpacing/>
        <w:rPr>
          <w:rFonts w:ascii="Verdana" w:hAnsi="Verdana"/>
          <w:color w:val="000000"/>
          <w:sz w:val="18"/>
          <w:szCs w:val="18"/>
        </w:rPr>
      </w:pPr>
      <w:r w:rsidRPr="00E04A21">
        <w:rPr>
          <w:rFonts w:ascii="Verdana" w:hAnsi="Verdana"/>
          <w:color w:val="000000"/>
          <w:sz w:val="18"/>
          <w:szCs w:val="18"/>
        </w:rPr>
        <w:t xml:space="preserve">Prosjektlederen representerer </w:t>
      </w:r>
      <w:r w:rsidR="008A41AF" w:rsidRPr="00E04A21">
        <w:rPr>
          <w:rFonts w:ascii="Verdana" w:hAnsi="Verdana"/>
          <w:color w:val="000000"/>
          <w:sz w:val="18"/>
          <w:szCs w:val="18"/>
        </w:rPr>
        <w:t xml:space="preserve">Seksjonsleder </w:t>
      </w:r>
      <w:r w:rsidRPr="00E04A21">
        <w:rPr>
          <w:rFonts w:ascii="Verdana" w:hAnsi="Verdana"/>
          <w:color w:val="000000"/>
          <w:sz w:val="18"/>
          <w:szCs w:val="18"/>
        </w:rPr>
        <w:t>og er den øverste administrative leder for byggesaken.</w:t>
      </w:r>
      <w:r w:rsidR="00901A5E" w:rsidRPr="00E04A21">
        <w:rPr>
          <w:rFonts w:ascii="Verdana" w:hAnsi="Verdana"/>
          <w:color w:val="000000"/>
          <w:sz w:val="18"/>
          <w:szCs w:val="18"/>
        </w:rPr>
        <w:t xml:space="preserve"> Prosjektleder har myndighet til kontraktsinngåelse og bestillinger </w:t>
      </w:r>
      <w:r w:rsidR="00E70B19" w:rsidRPr="00E04A21">
        <w:rPr>
          <w:rFonts w:ascii="Verdana" w:hAnsi="Verdana"/>
          <w:color w:val="000000"/>
          <w:sz w:val="18"/>
          <w:szCs w:val="18"/>
        </w:rPr>
        <w:t>som gjelder</w:t>
      </w:r>
      <w:r w:rsidR="00901A5E" w:rsidRPr="00E04A21">
        <w:rPr>
          <w:rFonts w:ascii="Verdana" w:hAnsi="Verdana"/>
          <w:color w:val="000000"/>
          <w:sz w:val="18"/>
          <w:szCs w:val="18"/>
        </w:rPr>
        <w:t xml:space="preserve"> byggeprosjekter </w:t>
      </w:r>
      <w:r w:rsidR="007E45B5" w:rsidRPr="00E04A21">
        <w:rPr>
          <w:rFonts w:ascii="Verdana" w:hAnsi="Verdana"/>
          <w:color w:val="000000"/>
          <w:sz w:val="18"/>
          <w:szCs w:val="18"/>
        </w:rPr>
        <w:t>oppad til</w:t>
      </w:r>
      <w:r w:rsidR="00901A5E" w:rsidRPr="00E04A21">
        <w:rPr>
          <w:rFonts w:ascii="Verdana" w:hAnsi="Verdana"/>
          <w:color w:val="000000"/>
          <w:sz w:val="18"/>
          <w:szCs w:val="18"/>
        </w:rPr>
        <w:t xml:space="preserve"> 0,7 mill</w:t>
      </w:r>
      <w:r w:rsidR="00D53706">
        <w:rPr>
          <w:rFonts w:ascii="Verdana" w:hAnsi="Verdana"/>
          <w:color w:val="000000"/>
          <w:sz w:val="18"/>
          <w:szCs w:val="18"/>
        </w:rPr>
        <w:t>.</w:t>
      </w:r>
    </w:p>
    <w:p w14:paraId="42CE1FFB" w14:textId="77777777" w:rsidR="00CF4948" w:rsidRPr="008A41AF" w:rsidRDefault="00CF4948" w:rsidP="008A41AF">
      <w:pPr>
        <w:spacing w:after="120"/>
        <w:ind w:left="70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Oppgavene er bl.a. å ivareta følgende forhold:</w:t>
      </w:r>
    </w:p>
    <w:p w14:paraId="78ADC688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Forhold til egne overordnede organer.</w:t>
      </w:r>
    </w:p>
    <w:p w14:paraId="3DA65441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Forhold til brukeren.</w:t>
      </w:r>
    </w:p>
    <w:p w14:paraId="30FB1D67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Forhold til planleggerne.</w:t>
      </w:r>
    </w:p>
    <w:p w14:paraId="2CA3BF74" w14:textId="77777777" w:rsidR="00CF4948" w:rsidRPr="001F673A" w:rsidRDefault="00DD58F1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Forhold til </w:t>
      </w:r>
      <w:r w:rsidR="00C361FF">
        <w:rPr>
          <w:rFonts w:ascii="Verdana" w:hAnsi="Verdana"/>
          <w:sz w:val="18"/>
          <w:szCs w:val="18"/>
        </w:rPr>
        <w:t>byggeleder/byggherreombud</w:t>
      </w:r>
    </w:p>
    <w:p w14:paraId="20F4801D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Forhold til offentlige myndigheter der det ikke er delegert til andre aktører i prosjektorganisasjonen.</w:t>
      </w:r>
    </w:p>
    <w:p w14:paraId="5EE38A23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Ansvar for økonomisk styring og rapportering i samsvar med gjeldende prosedyrer.</w:t>
      </w:r>
    </w:p>
    <w:p w14:paraId="5A3743FE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Ansvar for å ivareta tiltakshavers ansvar i forhold til plan og bygningslov, herunder engasjere ansvarlig søker, gjennomføre forhåndskonferanse og prosjekt-gjennomgang.</w:t>
      </w:r>
    </w:p>
    <w:p w14:paraId="15385AF7" w14:textId="77777777" w:rsidR="00CF4948" w:rsidRPr="001F673A" w:rsidRDefault="00CF4948" w:rsidP="00CF4948">
      <w:pPr>
        <w:numPr>
          <w:ilvl w:val="0"/>
          <w:numId w:val="7"/>
        </w:numPr>
        <w:tabs>
          <w:tab w:val="clear" w:pos="720"/>
          <w:tab w:val="num" w:pos="1428"/>
        </w:tabs>
        <w:ind w:left="1428"/>
        <w:contextualSpacing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Ivareta tiltakshavers ansvar i </w:t>
      </w:r>
      <w:proofErr w:type="spellStart"/>
      <w:r w:rsidRPr="001F673A">
        <w:rPr>
          <w:rFonts w:ascii="Verdana" w:hAnsi="Verdana"/>
          <w:sz w:val="18"/>
          <w:szCs w:val="18"/>
        </w:rPr>
        <w:t>ft</w:t>
      </w:r>
      <w:proofErr w:type="spellEnd"/>
      <w:r w:rsidRPr="001F673A">
        <w:rPr>
          <w:rFonts w:ascii="Verdana" w:hAnsi="Verdana"/>
          <w:sz w:val="18"/>
          <w:szCs w:val="18"/>
        </w:rPr>
        <w:t xml:space="preserve">. Byggherreforskriften, HMS-koordinator for prosjekteringsfase og utførelsesfase, sørge for utarbeidelse av HMS-plan, ivaretakelse av krav til Universell Utforming samt </w:t>
      </w:r>
      <w:r w:rsidR="00E70B19" w:rsidRPr="001F673A">
        <w:rPr>
          <w:rFonts w:ascii="Verdana" w:hAnsi="Verdana"/>
          <w:sz w:val="18"/>
          <w:szCs w:val="18"/>
        </w:rPr>
        <w:t>ta hånd om</w:t>
      </w:r>
      <w:r w:rsidRPr="001F673A">
        <w:rPr>
          <w:rFonts w:ascii="Verdana" w:hAnsi="Verdana"/>
          <w:sz w:val="18"/>
          <w:szCs w:val="18"/>
        </w:rPr>
        <w:t xml:space="preserve"> forhåndsmelding til arbeidstilsynet.</w:t>
      </w:r>
    </w:p>
    <w:p w14:paraId="2E067A97" w14:textId="77777777" w:rsidR="00CF4948" w:rsidRPr="004B704A" w:rsidRDefault="00CF4948" w:rsidP="00CF4948">
      <w:pPr>
        <w:rPr>
          <w:rFonts w:ascii="Verdana" w:hAnsi="Verdana"/>
          <w:sz w:val="18"/>
          <w:szCs w:val="18"/>
        </w:rPr>
      </w:pPr>
    </w:p>
    <w:p w14:paraId="4999C9EC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2BE43F1F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47" w:name="_Toc346700090"/>
      <w:bookmarkStart w:id="48" w:name="_Toc363200865"/>
      <w:bookmarkStart w:id="49" w:name="_Toc128134738"/>
      <w:r w:rsidRPr="001F673A">
        <w:rPr>
          <w:sz w:val="18"/>
          <w:szCs w:val="18"/>
        </w:rPr>
        <w:t>2.5</w:t>
      </w:r>
      <w:r w:rsidRPr="001F673A">
        <w:rPr>
          <w:sz w:val="18"/>
          <w:szCs w:val="18"/>
        </w:rPr>
        <w:tab/>
        <w:t>Distribusjon av PA-boka</w:t>
      </w:r>
      <w:bookmarkEnd w:id="47"/>
      <w:bookmarkEnd w:id="48"/>
      <w:bookmarkEnd w:id="49"/>
    </w:p>
    <w:p w14:paraId="6E5660AD" w14:textId="77777777" w:rsidR="00CF4948" w:rsidRPr="00811E67" w:rsidRDefault="00CF4948" w:rsidP="00811E67">
      <w:pPr>
        <w:spacing w:after="120"/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PA-boka distribueres</w:t>
      </w:r>
      <w:r w:rsidR="00811E67">
        <w:rPr>
          <w:rFonts w:ascii="Verdana" w:hAnsi="Verdana"/>
          <w:sz w:val="18"/>
          <w:szCs w:val="18"/>
        </w:rPr>
        <w:t xml:space="preserve"> normalt elektronisk og da til:</w:t>
      </w:r>
    </w:p>
    <w:p w14:paraId="02C7B394" w14:textId="77777777" w:rsidR="00CF4948" w:rsidRPr="001F673A" w:rsidRDefault="00367AC3" w:rsidP="00CF4948">
      <w:pPr>
        <w:numPr>
          <w:ilvl w:val="0"/>
          <w:numId w:val="25"/>
        </w:numPr>
        <w:spacing w:after="60"/>
        <w:ind w:left="142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Faggruppeleder</w:t>
      </w:r>
    </w:p>
    <w:p w14:paraId="4240E971" w14:textId="77777777" w:rsidR="00CF4948" w:rsidRPr="001F673A" w:rsidRDefault="00CF4948" w:rsidP="00CF4948">
      <w:pPr>
        <w:numPr>
          <w:ilvl w:val="0"/>
          <w:numId w:val="25"/>
        </w:numPr>
        <w:spacing w:after="60"/>
        <w:ind w:left="142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Prosjektleder (PL)</w:t>
      </w:r>
      <w:r w:rsidRPr="001F673A">
        <w:rPr>
          <w:rFonts w:ascii="Verdana" w:hAnsi="Verdana"/>
          <w:sz w:val="18"/>
          <w:szCs w:val="18"/>
        </w:rPr>
        <w:tab/>
      </w:r>
      <w:r w:rsidRPr="001F673A">
        <w:rPr>
          <w:rFonts w:ascii="Verdana" w:hAnsi="Verdana"/>
          <w:sz w:val="18"/>
          <w:szCs w:val="18"/>
        </w:rPr>
        <w:tab/>
      </w:r>
    </w:p>
    <w:p w14:paraId="4F486221" w14:textId="77777777" w:rsidR="00CF4948" w:rsidRDefault="00E70B19" w:rsidP="00CF4948">
      <w:pPr>
        <w:numPr>
          <w:ilvl w:val="0"/>
          <w:numId w:val="25"/>
        </w:numPr>
        <w:spacing w:after="60"/>
        <w:ind w:left="142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</w:t>
      </w:r>
      <w:r w:rsidR="009A2B20">
        <w:rPr>
          <w:rFonts w:ascii="Verdana" w:hAnsi="Verdana"/>
          <w:sz w:val="18"/>
          <w:szCs w:val="18"/>
        </w:rPr>
        <w:t>ntreprenør</w:t>
      </w:r>
      <w:r w:rsidR="00CF4948" w:rsidRPr="001F673A">
        <w:rPr>
          <w:rFonts w:ascii="Verdana" w:hAnsi="Verdana"/>
          <w:sz w:val="18"/>
          <w:szCs w:val="18"/>
        </w:rPr>
        <w:t>, som er ansvarlig for intern distribusjon ovenfor</w:t>
      </w:r>
      <w:r>
        <w:rPr>
          <w:rFonts w:ascii="Verdana" w:hAnsi="Verdana"/>
          <w:sz w:val="18"/>
          <w:szCs w:val="18"/>
        </w:rPr>
        <w:t xml:space="preserve"> </w:t>
      </w:r>
      <w:r w:rsidR="00CF4948" w:rsidRPr="001F673A">
        <w:rPr>
          <w:rFonts w:ascii="Verdana" w:hAnsi="Verdana"/>
          <w:sz w:val="18"/>
          <w:szCs w:val="18"/>
        </w:rPr>
        <w:t>underentreprenører og leverandører.</w:t>
      </w:r>
    </w:p>
    <w:p w14:paraId="26E960CF" w14:textId="77777777" w:rsidR="00193B4A" w:rsidRDefault="00193B4A" w:rsidP="00193B4A">
      <w:pPr>
        <w:spacing w:after="60"/>
        <w:ind w:left="1428"/>
        <w:rPr>
          <w:rFonts w:ascii="Verdana" w:hAnsi="Verdana"/>
          <w:sz w:val="18"/>
          <w:szCs w:val="18"/>
        </w:rPr>
      </w:pPr>
    </w:p>
    <w:p w14:paraId="6233B05A" w14:textId="77777777" w:rsidR="00CF4948" w:rsidRPr="00D53706" w:rsidRDefault="00CF4948" w:rsidP="00CF4948">
      <w:pPr>
        <w:spacing w:after="6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b/>
          <w:sz w:val="18"/>
          <w:szCs w:val="18"/>
        </w:rPr>
        <w:t>2.6</w:t>
      </w:r>
      <w:r w:rsidRPr="001F673A">
        <w:rPr>
          <w:rFonts w:ascii="Verdana" w:hAnsi="Verdana"/>
          <w:b/>
          <w:sz w:val="18"/>
          <w:szCs w:val="18"/>
        </w:rPr>
        <w:tab/>
        <w:t>Prosjektorganisasjon</w:t>
      </w:r>
    </w:p>
    <w:p w14:paraId="74014DA6" w14:textId="77777777" w:rsidR="00CF4948" w:rsidRPr="001F673A" w:rsidRDefault="00CF4948" w:rsidP="009A2B20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Prosjektorganisasjon er her illustrert ved organisasjonskart.  Av dette fremgår det hvordan organisasjonen er oppbygd, hvilke personer som har ansvar for de ulike delene av prosjektet og hvordan rapporterings- og ordre</w:t>
      </w:r>
      <w:r w:rsidR="00811E67">
        <w:rPr>
          <w:rFonts w:ascii="Verdana" w:hAnsi="Verdana"/>
          <w:sz w:val="18"/>
          <w:szCs w:val="18"/>
        </w:rPr>
        <w:t xml:space="preserve"> </w:t>
      </w:r>
      <w:r w:rsidR="004612CD" w:rsidRPr="001F673A">
        <w:rPr>
          <w:rFonts w:ascii="Verdana" w:hAnsi="Verdana"/>
          <w:sz w:val="18"/>
          <w:szCs w:val="18"/>
        </w:rPr>
        <w:t>givings veiene</w:t>
      </w:r>
      <w:r w:rsidRPr="001F673A">
        <w:rPr>
          <w:rFonts w:ascii="Verdana" w:hAnsi="Verdana"/>
          <w:sz w:val="18"/>
          <w:szCs w:val="18"/>
        </w:rPr>
        <w:t xml:space="preserve"> går (skjematisk). </w:t>
      </w:r>
    </w:p>
    <w:p w14:paraId="710CDB27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Det vises til diagram</w:t>
      </w:r>
      <w:r w:rsidR="009A2B20">
        <w:rPr>
          <w:rFonts w:ascii="Verdana" w:hAnsi="Verdana"/>
          <w:sz w:val="18"/>
          <w:szCs w:val="18"/>
        </w:rPr>
        <w:t>.</w:t>
      </w:r>
    </w:p>
    <w:p w14:paraId="15405F22" w14:textId="77777777" w:rsidR="006017E4" w:rsidRPr="001F673A" w:rsidRDefault="006017E4" w:rsidP="009A2B20">
      <w:pPr>
        <w:rPr>
          <w:rFonts w:ascii="Verdana" w:hAnsi="Verdana"/>
          <w:sz w:val="18"/>
          <w:szCs w:val="18"/>
        </w:rPr>
      </w:pPr>
    </w:p>
    <w:p w14:paraId="618E477C" w14:textId="77777777" w:rsidR="00CF4948" w:rsidRPr="001F673A" w:rsidRDefault="00CF4948" w:rsidP="00CF4948">
      <w:pPr>
        <w:pStyle w:val="INNH1"/>
        <w:spacing w:before="0" w:after="0"/>
        <w:rPr>
          <w:rFonts w:ascii="Verdana" w:hAnsi="Verdana"/>
          <w:b/>
          <w:sz w:val="18"/>
          <w:szCs w:val="18"/>
        </w:rPr>
      </w:pPr>
      <w:r w:rsidRPr="001F673A">
        <w:rPr>
          <w:rFonts w:ascii="Verdana" w:hAnsi="Verdana"/>
          <w:b/>
          <w:sz w:val="18"/>
          <w:szCs w:val="18"/>
        </w:rPr>
        <w:t>2.7</w:t>
      </w:r>
      <w:r w:rsidRPr="001F673A">
        <w:rPr>
          <w:rFonts w:ascii="Verdana" w:hAnsi="Verdana"/>
          <w:b/>
          <w:sz w:val="18"/>
          <w:szCs w:val="18"/>
        </w:rPr>
        <w:tab/>
        <w:t>Entreprise</w:t>
      </w:r>
    </w:p>
    <w:p w14:paraId="2A59395D" w14:textId="77777777" w:rsidR="006017E4" w:rsidRDefault="00CF4948" w:rsidP="006017E4">
      <w:pPr>
        <w:pStyle w:val="INNH1"/>
        <w:spacing w:before="0" w:after="0"/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Arbeidene vil bli gjennomfør</w:t>
      </w:r>
      <w:r w:rsidR="00E70B19">
        <w:rPr>
          <w:rFonts w:ascii="Verdana" w:hAnsi="Verdana"/>
          <w:sz w:val="18"/>
          <w:szCs w:val="18"/>
        </w:rPr>
        <w:t>t</w:t>
      </w:r>
      <w:r w:rsidR="00811E67">
        <w:rPr>
          <w:rFonts w:ascii="Verdana" w:hAnsi="Verdana"/>
          <w:sz w:val="18"/>
          <w:szCs w:val="18"/>
        </w:rPr>
        <w:t xml:space="preserve"> </w:t>
      </w:r>
      <w:proofErr w:type="spellStart"/>
      <w:r w:rsidR="00811E67">
        <w:rPr>
          <w:rFonts w:ascii="Verdana" w:hAnsi="Verdana"/>
          <w:sz w:val="18"/>
          <w:szCs w:val="18"/>
        </w:rPr>
        <w:t>ihht</w:t>
      </w:r>
      <w:proofErr w:type="spellEnd"/>
      <w:r w:rsidR="00E70B19">
        <w:rPr>
          <w:rFonts w:ascii="Verdana" w:hAnsi="Verdana"/>
          <w:sz w:val="18"/>
          <w:szCs w:val="18"/>
        </w:rPr>
        <w:t>.</w:t>
      </w:r>
      <w:r w:rsidR="00811E67">
        <w:rPr>
          <w:rFonts w:ascii="Verdana" w:hAnsi="Verdana"/>
          <w:sz w:val="18"/>
          <w:szCs w:val="18"/>
        </w:rPr>
        <w:t xml:space="preserve"> NS 840</w:t>
      </w:r>
      <w:r w:rsidR="00E70B19">
        <w:rPr>
          <w:rFonts w:ascii="Verdana" w:hAnsi="Verdana"/>
          <w:sz w:val="18"/>
          <w:szCs w:val="18"/>
        </w:rPr>
        <w:t>6</w:t>
      </w:r>
      <w:r w:rsidRPr="001F673A">
        <w:rPr>
          <w:rFonts w:ascii="Verdana" w:hAnsi="Verdana"/>
          <w:sz w:val="18"/>
          <w:szCs w:val="18"/>
        </w:rPr>
        <w:t xml:space="preserve"> «</w:t>
      </w:r>
      <w:r w:rsidR="00E70B19">
        <w:rPr>
          <w:rFonts w:ascii="Verdana" w:hAnsi="Verdana"/>
          <w:sz w:val="18"/>
          <w:szCs w:val="18"/>
        </w:rPr>
        <w:t>Forenklet norsk bygge- og anleggskontrakt</w:t>
      </w:r>
      <w:r w:rsidR="009A2B20">
        <w:rPr>
          <w:rFonts w:ascii="Verdana" w:hAnsi="Verdana"/>
          <w:sz w:val="18"/>
          <w:szCs w:val="18"/>
        </w:rPr>
        <w:t>»</w:t>
      </w:r>
    </w:p>
    <w:p w14:paraId="3BFA6C0B" w14:textId="77777777" w:rsidR="006017E4" w:rsidRDefault="006017E4" w:rsidP="006017E4"/>
    <w:p w14:paraId="110FB1DF" w14:textId="77777777" w:rsidR="00D53706" w:rsidRDefault="00D53706" w:rsidP="006017E4"/>
    <w:p w14:paraId="2227839E" w14:textId="77777777" w:rsidR="00D53706" w:rsidRDefault="00D53706" w:rsidP="006017E4"/>
    <w:p w14:paraId="60F10270" w14:textId="77777777" w:rsidR="00D53706" w:rsidRDefault="00D53706" w:rsidP="006017E4"/>
    <w:p w14:paraId="18F76BD1" w14:textId="77777777" w:rsidR="00D53706" w:rsidRDefault="00D53706" w:rsidP="006017E4"/>
    <w:p w14:paraId="66EFDE55" w14:textId="77777777" w:rsidR="00D53706" w:rsidRDefault="00D53706" w:rsidP="006017E4"/>
    <w:p w14:paraId="1B313F91" w14:textId="77777777" w:rsidR="00D53706" w:rsidRDefault="00D53706" w:rsidP="006017E4"/>
    <w:p w14:paraId="4B606B9A" w14:textId="77777777" w:rsidR="00D53706" w:rsidRDefault="00D53706" w:rsidP="006017E4"/>
    <w:p w14:paraId="4D0CC930" w14:textId="77777777" w:rsidR="00D53706" w:rsidRDefault="00D53706" w:rsidP="006017E4"/>
    <w:p w14:paraId="7E8F12E5" w14:textId="77777777" w:rsidR="00D53706" w:rsidRDefault="00D53706" w:rsidP="006017E4"/>
    <w:p w14:paraId="51D4E0F0" w14:textId="77777777" w:rsidR="00D53706" w:rsidRDefault="00D53706" w:rsidP="006017E4"/>
    <w:p w14:paraId="6EC639DE" w14:textId="77777777" w:rsidR="00D53706" w:rsidRDefault="00D53706" w:rsidP="006017E4"/>
    <w:p w14:paraId="45A6DBF4" w14:textId="77777777" w:rsidR="00D53706" w:rsidRDefault="00D53706" w:rsidP="006017E4"/>
    <w:p w14:paraId="2D510578" w14:textId="77777777" w:rsidR="00D53706" w:rsidRDefault="00D53706" w:rsidP="006017E4"/>
    <w:p w14:paraId="184BA0AB" w14:textId="77777777" w:rsidR="00D53706" w:rsidRDefault="00D53706" w:rsidP="006017E4"/>
    <w:p w14:paraId="285F6BF5" w14:textId="77777777" w:rsidR="00D53706" w:rsidRDefault="00D53706" w:rsidP="006017E4"/>
    <w:p w14:paraId="6FBD5371" w14:textId="77777777" w:rsidR="00D53706" w:rsidRDefault="00D53706" w:rsidP="006017E4"/>
    <w:p w14:paraId="4D371428" w14:textId="77777777" w:rsidR="00D53706" w:rsidRDefault="00D53706" w:rsidP="006017E4"/>
    <w:p w14:paraId="550D10FB" w14:textId="77777777" w:rsidR="00D53706" w:rsidRDefault="00D53706" w:rsidP="006017E4"/>
    <w:p w14:paraId="71514DD7" w14:textId="77777777" w:rsidR="00D53706" w:rsidRDefault="00D53706" w:rsidP="006017E4"/>
    <w:p w14:paraId="57241715" w14:textId="77777777" w:rsidR="00D53706" w:rsidRDefault="00D53706" w:rsidP="006017E4"/>
    <w:p w14:paraId="1E9662B6" w14:textId="77777777" w:rsidR="00D53706" w:rsidRDefault="00D53706" w:rsidP="006017E4"/>
    <w:p w14:paraId="0A55B10B" w14:textId="77777777" w:rsidR="00D53706" w:rsidRDefault="00D53706" w:rsidP="006017E4"/>
    <w:p w14:paraId="1475AD12" w14:textId="77777777" w:rsidR="00D53706" w:rsidRDefault="00D53706" w:rsidP="006017E4"/>
    <w:p w14:paraId="017D3641" w14:textId="77777777" w:rsidR="006F2727" w:rsidRPr="009A2B20" w:rsidRDefault="006F2727" w:rsidP="009A2B20">
      <w:pPr>
        <w:pStyle w:val="Overskrift3"/>
        <w:rPr>
          <w:bCs/>
        </w:rPr>
      </w:pPr>
      <w:bookmarkStart w:id="50" w:name="_Toc128134739"/>
      <w:r w:rsidRPr="00EF24C8">
        <w:t>Organisasjons plan</w:t>
      </w:r>
      <w:r w:rsidRPr="00EF24C8">
        <w:rPr>
          <w:bCs/>
        </w:rPr>
        <w:t>:</w:t>
      </w:r>
      <w:bookmarkEnd w:id="50"/>
      <w:r w:rsidRPr="00EF24C8">
        <w:rPr>
          <w:bCs/>
        </w:rPr>
        <w:t xml:space="preserve"> </w:t>
      </w:r>
    </w:p>
    <w:p w14:paraId="3B96FD42" w14:textId="77777777" w:rsidR="006F2727" w:rsidRPr="006F2727" w:rsidRDefault="006F2727" w:rsidP="00ED1F7B">
      <w:pPr>
        <w:ind w:left="993"/>
      </w:pPr>
      <w:r w:rsidRPr="006F2727">
        <w:t xml:space="preserve">       </w:t>
      </w:r>
    </w:p>
    <w:p w14:paraId="2A7E95CF" w14:textId="77777777" w:rsidR="006F2727" w:rsidRPr="006F2727" w:rsidRDefault="006F2727" w:rsidP="00ED1F7B">
      <w:pPr>
        <w:ind w:left="993"/>
      </w:pPr>
    </w:p>
    <w:p w14:paraId="5545FA6B" w14:textId="290E3E1A" w:rsidR="006F2727" w:rsidRPr="006F2727" w:rsidRDefault="00F9496C" w:rsidP="00ED1F7B">
      <w:pPr>
        <w:ind w:left="993"/>
      </w:pP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30402E7" wp14:editId="1CFCCB41">
                <wp:simplePos x="0" y="0"/>
                <wp:positionH relativeFrom="column">
                  <wp:posOffset>2667000</wp:posOffset>
                </wp:positionH>
                <wp:positionV relativeFrom="paragraph">
                  <wp:posOffset>139700</wp:posOffset>
                </wp:positionV>
                <wp:extent cx="24130" cy="5550535"/>
                <wp:effectExtent l="5715" t="8890" r="8255" b="12700"/>
                <wp:wrapNone/>
                <wp:docPr id="462414011" name="Line 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130" cy="55505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171C3" id="Line 953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1pt" to="211.9pt,4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"/>
            </w:pict>
          </mc:Fallback>
        </mc:AlternateContent>
      </w:r>
    </w:p>
    <w:p w14:paraId="78A4BB00" w14:textId="590BDCFA" w:rsidR="006F2727" w:rsidRPr="006F2727" w:rsidRDefault="00F9496C" w:rsidP="00ED1F7B">
      <w:pPr>
        <w:ind w:left="993"/>
      </w:pP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F03F19" wp14:editId="63FC1704">
                <wp:simplePos x="0" y="0"/>
                <wp:positionH relativeFrom="column">
                  <wp:posOffset>2971800</wp:posOffset>
                </wp:positionH>
                <wp:positionV relativeFrom="paragraph">
                  <wp:posOffset>2965450</wp:posOffset>
                </wp:positionV>
                <wp:extent cx="0" cy="0"/>
                <wp:effectExtent l="5715" t="8890" r="13335" b="10160"/>
                <wp:wrapNone/>
                <wp:docPr id="2064933475" name="Line 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35D67" id="Line 97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33.5pt" to="234pt,2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"/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AB15A22" wp14:editId="22C0315D">
                <wp:simplePos x="0" y="0"/>
                <wp:positionH relativeFrom="column">
                  <wp:posOffset>1943100</wp:posOffset>
                </wp:positionH>
                <wp:positionV relativeFrom="paragraph">
                  <wp:posOffset>-577850</wp:posOffset>
                </wp:positionV>
                <wp:extent cx="1600200" cy="571500"/>
                <wp:effectExtent l="5715" t="8890" r="13335" b="10160"/>
                <wp:wrapNone/>
                <wp:docPr id="2111583049" name="Text Box 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DCD6E" w14:textId="77777777" w:rsidR="00716827" w:rsidRPr="002D750C" w:rsidRDefault="00716827" w:rsidP="002D750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750C">
                              <w:rPr>
                                <w:b/>
                              </w:rPr>
                              <w:t>FYLKESTING</w:t>
                            </w:r>
                          </w:p>
                          <w:p w14:paraId="258EE1FC" w14:textId="77777777" w:rsidR="00716827" w:rsidRPr="002D750C" w:rsidRDefault="00716827" w:rsidP="002D750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750C">
                              <w:rPr>
                                <w:b/>
                              </w:rPr>
                              <w:t>Fylkesråd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15A22" id="_x0000_t202" coordsize="21600,21600" o:spt="202" path="m,l,21600r21600,l21600,xe">
                <v:stroke joinstyle="miter"/>
                <v:path gradientshapeok="t" o:connecttype="rect"/>
              </v:shapetype>
              <v:shape id="Text Box 956" o:spid="_x0000_s1026" type="#_x0000_t202" style="position:absolute;left:0;text-align:left;margin-left:153pt;margin-top:-45.5pt;width:126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">
                <v:textbox>
                  <w:txbxContent>
                    <w:p w14:paraId="4D0DCD6E" w14:textId="77777777" w:rsidR="00716827" w:rsidRPr="002D750C" w:rsidRDefault="00716827" w:rsidP="002D750C">
                      <w:pPr>
                        <w:jc w:val="center"/>
                        <w:rPr>
                          <w:b/>
                        </w:rPr>
                      </w:pPr>
                      <w:r w:rsidRPr="002D750C">
                        <w:rPr>
                          <w:b/>
                        </w:rPr>
                        <w:t>FYLKESTING</w:t>
                      </w:r>
                    </w:p>
                    <w:p w14:paraId="258EE1FC" w14:textId="77777777" w:rsidR="00716827" w:rsidRPr="002D750C" w:rsidRDefault="00716827" w:rsidP="002D750C">
                      <w:pPr>
                        <w:jc w:val="center"/>
                        <w:rPr>
                          <w:b/>
                        </w:rPr>
                      </w:pPr>
                      <w:r w:rsidRPr="002D750C">
                        <w:rPr>
                          <w:b/>
                        </w:rPr>
                        <w:t>Fylkesråd</w:t>
                      </w:r>
                    </w:p>
                  </w:txbxContent>
                </v:textbox>
              </v:shape>
            </w:pict>
          </mc:Fallback>
        </mc:AlternateContent>
      </w:r>
    </w:p>
    <w:p w14:paraId="62A6F0ED" w14:textId="592C6D03" w:rsidR="006F2727" w:rsidRPr="006F2727" w:rsidRDefault="00F9496C" w:rsidP="00ED1F7B">
      <w:pPr>
        <w:ind w:left="993"/>
      </w:pP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0DB78BC" wp14:editId="4B5A1034">
                <wp:simplePos x="0" y="0"/>
                <wp:positionH relativeFrom="column">
                  <wp:posOffset>1845945</wp:posOffset>
                </wp:positionH>
                <wp:positionV relativeFrom="paragraph">
                  <wp:posOffset>89535</wp:posOffset>
                </wp:positionV>
                <wp:extent cx="1877695" cy="510540"/>
                <wp:effectExtent l="13335" t="12700" r="13970" b="10160"/>
                <wp:wrapNone/>
                <wp:docPr id="1570482128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F28D7" w14:textId="77777777" w:rsidR="00716827" w:rsidRDefault="00716827" w:rsidP="00367AC3">
                            <w:pPr>
                              <w:jc w:val="center"/>
                            </w:pPr>
                            <w:r w:rsidRPr="002D750C">
                              <w:rPr>
                                <w:b/>
                              </w:rPr>
                              <w:t>Fylkesråd</w:t>
                            </w:r>
                            <w:r>
                              <w:t xml:space="preserve"> </w:t>
                            </w:r>
                            <w:r w:rsidRPr="00E70B19">
                              <w:rPr>
                                <w:b/>
                                <w:bCs w:val="0"/>
                              </w:rPr>
                              <w:t>for</w:t>
                            </w:r>
                          </w:p>
                          <w:p w14:paraId="7ECEA195" w14:textId="77270346" w:rsidR="00716827" w:rsidRPr="005A73CF" w:rsidRDefault="00F9496C" w:rsidP="00367AC3">
                            <w:pPr>
                              <w:jc w:val="center"/>
                              <w:rPr>
                                <w:b/>
                                <w:bCs w:val="0"/>
                              </w:rPr>
                            </w:pPr>
                            <w:r>
                              <w:rPr>
                                <w:b/>
                                <w:bCs w:val="0"/>
                              </w:rPr>
                              <w:t>Finans og organisasjon</w:t>
                            </w:r>
                            <w:r w:rsidR="00716827" w:rsidRPr="005A73CF">
                              <w:rPr>
                                <w:b/>
                                <w:bCs w:val="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B78BC" id="Text Box 962" o:spid="_x0000_s1027" type="#_x0000_t202" style="position:absolute;left:0;text-align:left;margin-left:145.35pt;margin-top:7.05pt;width:147.85pt;height:40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">
                <v:textbox>
                  <w:txbxContent>
                    <w:p w14:paraId="53FF28D7" w14:textId="77777777" w:rsidR="00716827" w:rsidRDefault="00716827" w:rsidP="00367AC3">
                      <w:pPr>
                        <w:jc w:val="center"/>
                      </w:pPr>
                      <w:r w:rsidRPr="002D750C">
                        <w:rPr>
                          <w:b/>
                        </w:rPr>
                        <w:t>Fylkesråd</w:t>
                      </w:r>
                      <w:r>
                        <w:t xml:space="preserve"> </w:t>
                      </w:r>
                      <w:r w:rsidRPr="00E70B19">
                        <w:rPr>
                          <w:b/>
                          <w:bCs w:val="0"/>
                        </w:rPr>
                        <w:t>for</w:t>
                      </w:r>
                    </w:p>
                    <w:p w14:paraId="7ECEA195" w14:textId="77270346" w:rsidR="00716827" w:rsidRPr="005A73CF" w:rsidRDefault="00F9496C" w:rsidP="00367AC3">
                      <w:pPr>
                        <w:jc w:val="center"/>
                        <w:rPr>
                          <w:b/>
                          <w:bCs w:val="0"/>
                        </w:rPr>
                      </w:pPr>
                      <w:r>
                        <w:rPr>
                          <w:b/>
                          <w:bCs w:val="0"/>
                        </w:rPr>
                        <w:t>Finans og organisasjon</w:t>
                      </w:r>
                      <w:r w:rsidR="00716827" w:rsidRPr="005A73CF">
                        <w:rPr>
                          <w:b/>
                          <w:bCs w:val="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9758CBD" w14:textId="77777777" w:rsidR="006F2727" w:rsidRPr="006F2727" w:rsidRDefault="006F2727" w:rsidP="00ED1F7B">
      <w:pPr>
        <w:ind w:left="993"/>
      </w:pPr>
    </w:p>
    <w:p w14:paraId="6DA503ED" w14:textId="77777777" w:rsidR="006F2727" w:rsidRPr="006F2727" w:rsidRDefault="006F2727" w:rsidP="00ED1F7B">
      <w:pPr>
        <w:ind w:left="993"/>
      </w:pPr>
    </w:p>
    <w:p w14:paraId="6E94900F" w14:textId="2267B8E5" w:rsidR="00E25CBF" w:rsidRPr="006F2727" w:rsidRDefault="00F9496C" w:rsidP="00ED1F7B">
      <w:pPr>
        <w:ind w:left="993"/>
      </w:pP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EB3887C" wp14:editId="25896155">
                <wp:simplePos x="0" y="0"/>
                <wp:positionH relativeFrom="column">
                  <wp:posOffset>685800</wp:posOffset>
                </wp:positionH>
                <wp:positionV relativeFrom="paragraph">
                  <wp:posOffset>-1905</wp:posOffset>
                </wp:positionV>
                <wp:extent cx="68580" cy="228600"/>
                <wp:effectExtent l="0" t="0" r="1905" b="2540"/>
                <wp:wrapNone/>
                <wp:docPr id="1414324742" name="Rectangle 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F46BA" w14:textId="77777777" w:rsidR="00716827" w:rsidRDefault="00716827" w:rsidP="006F2727"/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3887C" id="Rectangle 954" o:spid="_x0000_s1028" style="position:absolute;left:0;text-align:left;margin-left:54pt;margin-top:-.15pt;width:5.4pt;height:18pt;z-index: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" filled="f" stroked="f">
                <v:textbox inset="0,0,0,0">
                  <w:txbxContent>
                    <w:p w14:paraId="734F46BA" w14:textId="77777777" w:rsidR="00716827" w:rsidRDefault="00716827" w:rsidP="006F2727"/>
                  </w:txbxContent>
                </v:textbox>
              </v:rect>
            </w:pict>
          </mc:Fallback>
        </mc:AlternateContent>
      </w:r>
    </w:p>
    <w:p w14:paraId="54677E1E" w14:textId="511C3413" w:rsidR="00E25CBF" w:rsidRDefault="00F9496C" w:rsidP="00ED1F7B">
      <w:pPr>
        <w:ind w:left="993"/>
      </w:pP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7BBC2" wp14:editId="4492DC5A">
                <wp:simplePos x="0" y="0"/>
                <wp:positionH relativeFrom="column">
                  <wp:posOffset>2108835</wp:posOffset>
                </wp:positionH>
                <wp:positionV relativeFrom="paragraph">
                  <wp:posOffset>3208020</wp:posOffset>
                </wp:positionV>
                <wp:extent cx="1419225" cy="601980"/>
                <wp:effectExtent l="9525" t="10160" r="9525" b="6985"/>
                <wp:wrapNone/>
                <wp:docPr id="355141487" name="Text Box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62B0E" w14:textId="77777777" w:rsidR="00716827" w:rsidRDefault="00716827" w:rsidP="0039761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Bygg</w:t>
                            </w:r>
                            <w:r w:rsidR="00BE1485">
                              <w:rPr>
                                <w:b/>
                              </w:rPr>
                              <w:t>eleder</w:t>
                            </w:r>
                          </w:p>
                          <w:p w14:paraId="5999D82E" w14:textId="038F6384" w:rsidR="00F9496C" w:rsidRPr="00F9496C" w:rsidRDefault="00F9496C" w:rsidP="00397613">
                            <w:pPr>
                              <w:jc w:val="center"/>
                              <w:rPr>
                                <w:bCs w:val="0"/>
                              </w:rPr>
                            </w:pPr>
                            <w:proofErr w:type="spellStart"/>
                            <w:r w:rsidRPr="00F9496C">
                              <w:rPr>
                                <w:bCs w:val="0"/>
                              </w:rPr>
                              <w:t>Sweco</w:t>
                            </w:r>
                            <w:proofErr w:type="spellEnd"/>
                          </w:p>
                          <w:p w14:paraId="68EE9A3D" w14:textId="77777777" w:rsidR="00716827" w:rsidRDefault="00716827" w:rsidP="0039761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4A0146B" w14:textId="77777777" w:rsidR="00716827" w:rsidRPr="009A2B20" w:rsidRDefault="00716827" w:rsidP="00BE1485">
                            <w:pPr>
                              <w:jc w:val="center"/>
                              <w:rPr>
                                <w:bCs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7BBC2" id="Text Box 989" o:spid="_x0000_s1029" type="#_x0000_t202" style="position:absolute;left:0;text-align:left;margin-left:166.05pt;margin-top:252.6pt;width:111.75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">
                <v:textbox>
                  <w:txbxContent>
                    <w:p w14:paraId="52462B0E" w14:textId="77777777" w:rsidR="00716827" w:rsidRDefault="00716827" w:rsidP="0039761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Bygg</w:t>
                      </w:r>
                      <w:r w:rsidR="00BE1485">
                        <w:rPr>
                          <w:b/>
                        </w:rPr>
                        <w:t>eleder</w:t>
                      </w:r>
                    </w:p>
                    <w:p w14:paraId="5999D82E" w14:textId="038F6384" w:rsidR="00F9496C" w:rsidRPr="00F9496C" w:rsidRDefault="00F9496C" w:rsidP="00397613">
                      <w:pPr>
                        <w:jc w:val="center"/>
                        <w:rPr>
                          <w:bCs w:val="0"/>
                        </w:rPr>
                      </w:pPr>
                      <w:proofErr w:type="spellStart"/>
                      <w:r w:rsidRPr="00F9496C">
                        <w:rPr>
                          <w:bCs w:val="0"/>
                        </w:rPr>
                        <w:t>Sweco</w:t>
                      </w:r>
                      <w:proofErr w:type="spellEnd"/>
                    </w:p>
                    <w:p w14:paraId="68EE9A3D" w14:textId="77777777" w:rsidR="00716827" w:rsidRDefault="00716827" w:rsidP="00397613">
                      <w:pPr>
                        <w:jc w:val="center"/>
                        <w:rPr>
                          <w:b/>
                        </w:rPr>
                      </w:pPr>
                    </w:p>
                    <w:p w14:paraId="24A0146B" w14:textId="77777777" w:rsidR="00716827" w:rsidRPr="009A2B20" w:rsidRDefault="00716827" w:rsidP="00BE1485">
                      <w:pPr>
                        <w:jc w:val="center"/>
                        <w:rPr>
                          <w:bCs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3B02F4" wp14:editId="15C44C9D">
                <wp:simplePos x="0" y="0"/>
                <wp:positionH relativeFrom="column">
                  <wp:posOffset>2635250</wp:posOffset>
                </wp:positionH>
                <wp:positionV relativeFrom="paragraph">
                  <wp:posOffset>5038090</wp:posOffset>
                </wp:positionV>
                <wp:extent cx="10160" cy="922655"/>
                <wp:effectExtent l="12065" t="11430" r="6350" b="8890"/>
                <wp:wrapNone/>
                <wp:docPr id="1011891498" name="Line 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9226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467D9" id="Line 99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5pt,396.7pt" to="208.3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"/>
            </w:pict>
          </mc:Fallback>
        </mc:AlternateContent>
      </w:r>
      <w:r w:rsidRPr="006F2727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ED1FB0" wp14:editId="59A59EDD">
                <wp:simplePos x="0" y="0"/>
                <wp:positionH relativeFrom="column">
                  <wp:posOffset>2357120</wp:posOffset>
                </wp:positionH>
                <wp:positionV relativeFrom="paragraph">
                  <wp:posOffset>5960745</wp:posOffset>
                </wp:positionV>
                <wp:extent cx="283845" cy="0"/>
                <wp:effectExtent l="10160" t="10160" r="10795" b="8890"/>
                <wp:wrapNone/>
                <wp:docPr id="1243725080" name="Line 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F4CBF" id="Line 99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469.35pt" to="207.95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"/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55CA3" wp14:editId="1AE56373">
                <wp:simplePos x="0" y="0"/>
                <wp:positionH relativeFrom="column">
                  <wp:posOffset>2348865</wp:posOffset>
                </wp:positionH>
                <wp:positionV relativeFrom="paragraph">
                  <wp:posOffset>5650230</wp:posOffset>
                </wp:positionV>
                <wp:extent cx="0" cy="610870"/>
                <wp:effectExtent l="11430" t="13970" r="7620" b="13335"/>
                <wp:wrapNone/>
                <wp:docPr id="1191396017" name="Line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0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EA61C" id="Line 99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95pt,444.9pt" to="184.95pt,4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"/>
            </w:pict>
          </mc:Fallback>
        </mc:AlternateContent>
      </w:r>
      <w:r w:rsidRPr="006F2727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1F8772" wp14:editId="0203D041">
                <wp:simplePos x="0" y="0"/>
                <wp:positionH relativeFrom="column">
                  <wp:posOffset>2036445</wp:posOffset>
                </wp:positionH>
                <wp:positionV relativeFrom="paragraph">
                  <wp:posOffset>6261100</wp:posOffset>
                </wp:positionV>
                <wp:extent cx="312420" cy="0"/>
                <wp:effectExtent l="13335" t="5715" r="7620" b="13335"/>
                <wp:wrapNone/>
                <wp:docPr id="1677263845" name="Line 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8E890" id="Line 99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35pt,493pt" to="184.95pt,4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"/>
            </w:pict>
          </mc:Fallback>
        </mc:AlternateContent>
      </w:r>
      <w:r w:rsidRPr="006F2727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9BFD07" wp14:editId="015ECD9F">
                <wp:simplePos x="0" y="0"/>
                <wp:positionH relativeFrom="column">
                  <wp:posOffset>2024380</wp:posOffset>
                </wp:positionH>
                <wp:positionV relativeFrom="paragraph">
                  <wp:posOffset>5657215</wp:posOffset>
                </wp:positionV>
                <wp:extent cx="332740" cy="0"/>
                <wp:effectExtent l="10795" t="11430" r="8890" b="7620"/>
                <wp:wrapNone/>
                <wp:docPr id="1199759094" name="Line 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8C739" id="Line 99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445.45pt" to="185.6pt,4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"/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46BC80" wp14:editId="6682B99A">
                <wp:simplePos x="0" y="0"/>
                <wp:positionH relativeFrom="column">
                  <wp:posOffset>384810</wp:posOffset>
                </wp:positionH>
                <wp:positionV relativeFrom="paragraph">
                  <wp:posOffset>6045835</wp:posOffset>
                </wp:positionV>
                <wp:extent cx="1651635" cy="466725"/>
                <wp:effectExtent l="9525" t="9525" r="5715" b="9525"/>
                <wp:wrapNone/>
                <wp:docPr id="190751075" name="Text Box 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63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503BD" w14:textId="77777777" w:rsidR="00716827" w:rsidRDefault="00716827" w:rsidP="002D750C">
                            <w:pPr>
                              <w:jc w:val="center"/>
                            </w:pPr>
                            <w:r>
                              <w:t>Underentreprenører</w:t>
                            </w:r>
                          </w:p>
                          <w:p w14:paraId="13AD2E26" w14:textId="77777777" w:rsidR="00716827" w:rsidRDefault="00716827" w:rsidP="002D750C">
                            <w:pPr>
                              <w:jc w:val="center"/>
                            </w:pPr>
                            <w:r>
                              <w:t>Leverandører</w:t>
                            </w:r>
                          </w:p>
                          <w:p w14:paraId="75D01C07" w14:textId="77777777" w:rsidR="00716827" w:rsidRDefault="00716827" w:rsidP="006F27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6BC80" id="Text Box 994" o:spid="_x0000_s1030" type="#_x0000_t202" style="position:absolute;left:0;text-align:left;margin-left:30.3pt;margin-top:476.05pt;width:130.0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">
                <v:textbox>
                  <w:txbxContent>
                    <w:p w14:paraId="154503BD" w14:textId="77777777" w:rsidR="00716827" w:rsidRDefault="00716827" w:rsidP="002D750C">
                      <w:pPr>
                        <w:jc w:val="center"/>
                      </w:pPr>
                      <w:r>
                        <w:t>Underentreprenører</w:t>
                      </w:r>
                    </w:p>
                    <w:p w14:paraId="13AD2E26" w14:textId="77777777" w:rsidR="00716827" w:rsidRDefault="00716827" w:rsidP="002D750C">
                      <w:pPr>
                        <w:jc w:val="center"/>
                      </w:pPr>
                      <w:r>
                        <w:t>Leverandører</w:t>
                      </w:r>
                    </w:p>
                    <w:p w14:paraId="75D01C07" w14:textId="77777777" w:rsidR="00716827" w:rsidRDefault="00716827" w:rsidP="006F2727"/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BA54DE" wp14:editId="0EF8B5A5">
                <wp:simplePos x="0" y="0"/>
                <wp:positionH relativeFrom="column">
                  <wp:posOffset>360680</wp:posOffset>
                </wp:positionH>
                <wp:positionV relativeFrom="paragraph">
                  <wp:posOffset>5357495</wp:posOffset>
                </wp:positionV>
                <wp:extent cx="1651635" cy="466725"/>
                <wp:effectExtent l="13970" t="6985" r="10795" b="12065"/>
                <wp:wrapNone/>
                <wp:docPr id="128548529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63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64351" w14:textId="77777777" w:rsidR="0078014B" w:rsidRDefault="0078014B" w:rsidP="0078014B">
                            <w:pPr>
                              <w:jc w:val="center"/>
                            </w:pPr>
                            <w:r>
                              <w:t>Underentreprenører</w:t>
                            </w:r>
                          </w:p>
                          <w:p w14:paraId="35E12609" w14:textId="77777777" w:rsidR="0078014B" w:rsidRDefault="0078014B" w:rsidP="0078014B">
                            <w:pPr>
                              <w:jc w:val="center"/>
                            </w:pPr>
                            <w:r>
                              <w:t>Leverandører</w:t>
                            </w:r>
                          </w:p>
                          <w:p w14:paraId="197CF62C" w14:textId="77777777" w:rsidR="00716827" w:rsidRDefault="00716827" w:rsidP="006F27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A54DE" id="Text Box 985" o:spid="_x0000_s1031" type="#_x0000_t202" style="position:absolute;left:0;text-align:left;margin-left:28.4pt;margin-top:421.85pt;width:130.0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">
                <v:textbox>
                  <w:txbxContent>
                    <w:p w14:paraId="0BD64351" w14:textId="77777777" w:rsidR="0078014B" w:rsidRDefault="0078014B" w:rsidP="0078014B">
                      <w:pPr>
                        <w:jc w:val="center"/>
                      </w:pPr>
                      <w:r>
                        <w:t>Underentreprenører</w:t>
                      </w:r>
                    </w:p>
                    <w:p w14:paraId="35E12609" w14:textId="77777777" w:rsidR="0078014B" w:rsidRDefault="0078014B" w:rsidP="0078014B">
                      <w:pPr>
                        <w:jc w:val="center"/>
                      </w:pPr>
                      <w:r>
                        <w:t>Leverandører</w:t>
                      </w:r>
                    </w:p>
                    <w:p w14:paraId="197CF62C" w14:textId="77777777" w:rsidR="00716827" w:rsidRDefault="00716827" w:rsidP="006F2727"/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7567E60" wp14:editId="2402C07E">
                <wp:simplePos x="0" y="0"/>
                <wp:positionH relativeFrom="column">
                  <wp:posOffset>1853565</wp:posOffset>
                </wp:positionH>
                <wp:positionV relativeFrom="paragraph">
                  <wp:posOffset>4163695</wp:posOffset>
                </wp:positionV>
                <wp:extent cx="1600200" cy="874395"/>
                <wp:effectExtent l="11430" t="13335" r="7620" b="7620"/>
                <wp:wrapNone/>
                <wp:docPr id="314254882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74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7B3D3" w14:textId="77777777" w:rsidR="00716827" w:rsidRPr="002D750C" w:rsidRDefault="00716827" w:rsidP="002D750C">
                            <w:p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70A638B" w14:textId="77777777" w:rsidR="00716827" w:rsidRPr="002D750C" w:rsidRDefault="00716827" w:rsidP="002D750C">
                            <w:p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2D750C">
                              <w:rPr>
                                <w:b/>
                              </w:rPr>
                              <w:t>Entreprenør</w:t>
                            </w:r>
                          </w:p>
                          <w:p w14:paraId="4499A6AF" w14:textId="77777777" w:rsidR="00716827" w:rsidRPr="002D750C" w:rsidRDefault="00716827" w:rsidP="002D750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750C">
                              <w:rPr>
                                <w:b/>
                              </w:rPr>
                              <w:t>Hovedbedrift</w:t>
                            </w:r>
                          </w:p>
                          <w:p w14:paraId="559C6396" w14:textId="77777777" w:rsidR="00716827" w:rsidRDefault="00716827" w:rsidP="006F27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67E60" id="Text Box 965" o:spid="_x0000_s1032" type="#_x0000_t202" style="position:absolute;left:0;text-align:left;margin-left:145.95pt;margin-top:327.85pt;width:126pt;height:68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">
                <v:textbox>
                  <w:txbxContent>
                    <w:p w14:paraId="1E87B3D3" w14:textId="77777777" w:rsidR="00716827" w:rsidRPr="002D750C" w:rsidRDefault="00716827" w:rsidP="002D750C">
                      <w:pPr>
                        <w:contextualSpacing/>
                        <w:jc w:val="center"/>
                        <w:rPr>
                          <w:b/>
                        </w:rPr>
                      </w:pPr>
                    </w:p>
                    <w:p w14:paraId="570A638B" w14:textId="77777777" w:rsidR="00716827" w:rsidRPr="002D750C" w:rsidRDefault="00716827" w:rsidP="002D750C">
                      <w:pPr>
                        <w:contextualSpacing/>
                        <w:jc w:val="center"/>
                        <w:rPr>
                          <w:b/>
                        </w:rPr>
                      </w:pPr>
                      <w:r w:rsidRPr="002D750C">
                        <w:rPr>
                          <w:b/>
                        </w:rPr>
                        <w:t>Entreprenør</w:t>
                      </w:r>
                    </w:p>
                    <w:p w14:paraId="4499A6AF" w14:textId="77777777" w:rsidR="00716827" w:rsidRPr="002D750C" w:rsidRDefault="00716827" w:rsidP="002D750C">
                      <w:pPr>
                        <w:jc w:val="center"/>
                        <w:rPr>
                          <w:b/>
                        </w:rPr>
                      </w:pPr>
                      <w:r w:rsidRPr="002D750C">
                        <w:rPr>
                          <w:b/>
                        </w:rPr>
                        <w:t>Hovedbedrift</w:t>
                      </w:r>
                    </w:p>
                    <w:p w14:paraId="559C6396" w14:textId="77777777" w:rsidR="00716827" w:rsidRDefault="00716827" w:rsidP="006F2727"/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3AE56C" wp14:editId="3AD97F45">
                <wp:simplePos x="0" y="0"/>
                <wp:positionH relativeFrom="column">
                  <wp:posOffset>1868805</wp:posOffset>
                </wp:positionH>
                <wp:positionV relativeFrom="paragraph">
                  <wp:posOffset>2398395</wp:posOffset>
                </wp:positionV>
                <wp:extent cx="1812290" cy="565785"/>
                <wp:effectExtent l="7620" t="10160" r="8890" b="5080"/>
                <wp:wrapNone/>
                <wp:docPr id="396950464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849EE" w14:textId="77777777" w:rsidR="00716827" w:rsidRDefault="00716827" w:rsidP="005A73C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750C">
                              <w:rPr>
                                <w:b/>
                              </w:rPr>
                              <w:t>Prosjektleder</w:t>
                            </w:r>
                            <w:r>
                              <w:rPr>
                                <w:b/>
                              </w:rPr>
                              <w:t xml:space="preserve"> (</w:t>
                            </w:r>
                            <w:r w:rsidRPr="002D750C">
                              <w:rPr>
                                <w:b/>
                              </w:rPr>
                              <w:t>PL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  <w:p w14:paraId="505908B3" w14:textId="77777777" w:rsidR="0021634E" w:rsidRPr="002D750C" w:rsidRDefault="0021634E" w:rsidP="002163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Bygg og e</w:t>
                            </w:r>
                            <w:r w:rsidRPr="002D750C">
                              <w:rPr>
                                <w:b/>
                              </w:rPr>
                              <w:t>iendom</w:t>
                            </w:r>
                          </w:p>
                          <w:p w14:paraId="02AFA1AF" w14:textId="77777777" w:rsidR="00716827" w:rsidRDefault="00D54010" w:rsidP="002D750C">
                            <w:pPr>
                              <w:jc w:val="center"/>
                            </w:pPr>
                            <w:r>
                              <w:t>Louise Engan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AE56C" id="Text Box 964" o:spid="_x0000_s1033" type="#_x0000_t202" style="position:absolute;left:0;text-align:left;margin-left:147.15pt;margin-top:188.85pt;width:142.7pt;height:44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">
                <v:textbox>
                  <w:txbxContent>
                    <w:p w14:paraId="3F9849EE" w14:textId="77777777" w:rsidR="00716827" w:rsidRDefault="00716827" w:rsidP="005A73CF">
                      <w:pPr>
                        <w:jc w:val="center"/>
                        <w:rPr>
                          <w:b/>
                        </w:rPr>
                      </w:pPr>
                      <w:r w:rsidRPr="002D750C">
                        <w:rPr>
                          <w:b/>
                        </w:rPr>
                        <w:t>Prosjektleder</w:t>
                      </w:r>
                      <w:r>
                        <w:rPr>
                          <w:b/>
                        </w:rPr>
                        <w:t xml:space="preserve"> (</w:t>
                      </w:r>
                      <w:r w:rsidRPr="002D750C">
                        <w:rPr>
                          <w:b/>
                        </w:rPr>
                        <w:t>PL</w:t>
                      </w:r>
                      <w:r>
                        <w:rPr>
                          <w:b/>
                        </w:rPr>
                        <w:t>)</w:t>
                      </w:r>
                    </w:p>
                    <w:p w14:paraId="505908B3" w14:textId="77777777" w:rsidR="0021634E" w:rsidRPr="002D750C" w:rsidRDefault="0021634E" w:rsidP="002163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Bygg og e</w:t>
                      </w:r>
                      <w:r w:rsidRPr="002D750C">
                        <w:rPr>
                          <w:b/>
                        </w:rPr>
                        <w:t>iendom</w:t>
                      </w:r>
                    </w:p>
                    <w:p w14:paraId="02AFA1AF" w14:textId="77777777" w:rsidR="00716827" w:rsidRDefault="00D54010" w:rsidP="002D750C">
                      <w:pPr>
                        <w:jc w:val="center"/>
                      </w:pPr>
                      <w:r>
                        <w:t>Louise Engan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801639" wp14:editId="677C6CAC">
                <wp:simplePos x="0" y="0"/>
                <wp:positionH relativeFrom="column">
                  <wp:posOffset>1845945</wp:posOffset>
                </wp:positionH>
                <wp:positionV relativeFrom="paragraph">
                  <wp:posOffset>1691005</wp:posOffset>
                </wp:positionV>
                <wp:extent cx="1864360" cy="556895"/>
                <wp:effectExtent l="13335" t="7620" r="8255" b="6985"/>
                <wp:wrapNone/>
                <wp:docPr id="2123704911" name="Text Box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436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3107D" w14:textId="77777777" w:rsidR="00716827" w:rsidRPr="002D750C" w:rsidRDefault="00716827" w:rsidP="005A73C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Faggruppeleder</w:t>
                            </w:r>
                          </w:p>
                          <w:p w14:paraId="5EDC3D9C" w14:textId="77777777" w:rsidR="0021634E" w:rsidRPr="002D750C" w:rsidRDefault="0021634E" w:rsidP="002163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Bygg og e</w:t>
                            </w:r>
                            <w:r w:rsidRPr="002D750C">
                              <w:rPr>
                                <w:b/>
                              </w:rPr>
                              <w:t>iendom</w:t>
                            </w:r>
                          </w:p>
                          <w:p w14:paraId="42347E56" w14:textId="77777777" w:rsidR="00716827" w:rsidRDefault="00716827" w:rsidP="002D750C">
                            <w:pPr>
                              <w:jc w:val="center"/>
                            </w:pPr>
                            <w:r>
                              <w:t>Magnar Steffensen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01639" id="Text Box 999" o:spid="_x0000_s1034" type="#_x0000_t202" style="position:absolute;left:0;text-align:left;margin-left:145.35pt;margin-top:133.15pt;width:146.8pt;height:4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">
                <v:textbox>
                  <w:txbxContent>
                    <w:p w14:paraId="2343107D" w14:textId="77777777" w:rsidR="00716827" w:rsidRPr="002D750C" w:rsidRDefault="00716827" w:rsidP="005A73C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Faggruppeleder</w:t>
                      </w:r>
                    </w:p>
                    <w:p w14:paraId="5EDC3D9C" w14:textId="77777777" w:rsidR="0021634E" w:rsidRPr="002D750C" w:rsidRDefault="0021634E" w:rsidP="002163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Bygg og e</w:t>
                      </w:r>
                      <w:r w:rsidRPr="002D750C">
                        <w:rPr>
                          <w:b/>
                        </w:rPr>
                        <w:t>iendom</w:t>
                      </w:r>
                    </w:p>
                    <w:p w14:paraId="42347E56" w14:textId="77777777" w:rsidR="00716827" w:rsidRDefault="00716827" w:rsidP="002D750C">
                      <w:pPr>
                        <w:jc w:val="center"/>
                      </w:pPr>
                      <w:r>
                        <w:t>Magnar Steffensen</w:t>
                      </w:r>
                    </w:p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E14A75" wp14:editId="355BC0DB">
                <wp:simplePos x="0" y="0"/>
                <wp:positionH relativeFrom="column">
                  <wp:posOffset>1868805</wp:posOffset>
                </wp:positionH>
                <wp:positionV relativeFrom="paragraph">
                  <wp:posOffset>1042670</wp:posOffset>
                </wp:positionV>
                <wp:extent cx="1827530" cy="525145"/>
                <wp:effectExtent l="7620" t="6985" r="12700" b="10795"/>
                <wp:wrapNone/>
                <wp:docPr id="682300139" name="Text Box 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753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37A97" w14:textId="77777777" w:rsidR="00716827" w:rsidRPr="002D750C" w:rsidRDefault="00716827" w:rsidP="005A73C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Seksjonsleder</w:t>
                            </w:r>
                          </w:p>
                          <w:p w14:paraId="54A2ADD3" w14:textId="77777777" w:rsidR="00716827" w:rsidRPr="002D750C" w:rsidRDefault="0021634E" w:rsidP="002D750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Bygg og e</w:t>
                            </w:r>
                            <w:r w:rsidR="00716827" w:rsidRPr="002D750C">
                              <w:rPr>
                                <w:b/>
                              </w:rPr>
                              <w:t>iendom</w:t>
                            </w:r>
                          </w:p>
                          <w:p w14:paraId="7FF34F9E" w14:textId="2B9752C4" w:rsidR="00716827" w:rsidRDefault="00F9496C" w:rsidP="002D750C">
                            <w:pPr>
                              <w:jc w:val="center"/>
                            </w:pPr>
                            <w:r>
                              <w:t>Lars Henrik Lauritzen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14A75" id="Text Box 970" o:spid="_x0000_s1035" type="#_x0000_t202" style="position:absolute;left:0;text-align:left;margin-left:147.15pt;margin-top:82.1pt;width:143.9pt;height:4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">
                <v:textbox>
                  <w:txbxContent>
                    <w:p w14:paraId="02A37A97" w14:textId="77777777" w:rsidR="00716827" w:rsidRPr="002D750C" w:rsidRDefault="00716827" w:rsidP="005A73C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Seksjonsleder</w:t>
                      </w:r>
                    </w:p>
                    <w:p w14:paraId="54A2ADD3" w14:textId="77777777" w:rsidR="00716827" w:rsidRPr="002D750C" w:rsidRDefault="0021634E" w:rsidP="002D750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Bygg og e</w:t>
                      </w:r>
                      <w:r w:rsidR="00716827" w:rsidRPr="002D750C">
                        <w:rPr>
                          <w:b/>
                        </w:rPr>
                        <w:t>iendom</w:t>
                      </w:r>
                    </w:p>
                    <w:p w14:paraId="7FF34F9E" w14:textId="2B9752C4" w:rsidR="00716827" w:rsidRDefault="00F9496C" w:rsidP="002D750C">
                      <w:pPr>
                        <w:jc w:val="center"/>
                      </w:pPr>
                      <w:r>
                        <w:t>Lars Henrik Lauritzen</w:t>
                      </w:r>
                    </w:p>
                  </w:txbxContent>
                </v:textbox>
              </v:shape>
            </w:pict>
          </mc:Fallback>
        </mc:AlternateContent>
      </w:r>
      <w:r w:rsidRPr="006F2727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F2401C" wp14:editId="341E8F65">
                <wp:simplePos x="0" y="0"/>
                <wp:positionH relativeFrom="column">
                  <wp:posOffset>1853565</wp:posOffset>
                </wp:positionH>
                <wp:positionV relativeFrom="paragraph">
                  <wp:posOffset>193040</wp:posOffset>
                </wp:positionV>
                <wp:extent cx="1870075" cy="685800"/>
                <wp:effectExtent l="11430" t="5080" r="13970" b="13970"/>
                <wp:wrapNone/>
                <wp:docPr id="2011592750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0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DAFD5" w14:textId="77777777" w:rsidR="00716827" w:rsidRDefault="00716827" w:rsidP="003A725B">
                            <w:pPr>
                              <w:jc w:val="center"/>
                              <w:rPr>
                                <w:b/>
                                <w:bCs w:val="0"/>
                              </w:rPr>
                            </w:pPr>
                            <w:r w:rsidRPr="003A725B">
                              <w:rPr>
                                <w:b/>
                                <w:bCs w:val="0"/>
                              </w:rPr>
                              <w:t xml:space="preserve">Fylkesdirektør </w:t>
                            </w:r>
                            <w:r w:rsidRPr="00E70B19">
                              <w:rPr>
                                <w:b/>
                                <w:bCs w:val="0"/>
                              </w:rPr>
                              <w:t>for</w:t>
                            </w:r>
                          </w:p>
                          <w:p w14:paraId="0952AEBE" w14:textId="37E4E028" w:rsidR="00716827" w:rsidRDefault="00F9496C" w:rsidP="003A725B">
                            <w:pPr>
                              <w:jc w:val="center"/>
                              <w:rPr>
                                <w:b/>
                                <w:bCs w:val="0"/>
                              </w:rPr>
                            </w:pPr>
                            <w:r>
                              <w:rPr>
                                <w:b/>
                                <w:bCs w:val="0"/>
                              </w:rPr>
                              <w:t>Finans og organisasjon</w:t>
                            </w:r>
                          </w:p>
                          <w:p w14:paraId="371D7CF2" w14:textId="301EC455" w:rsidR="00F9496C" w:rsidRPr="00F9496C" w:rsidRDefault="00F9496C" w:rsidP="003A725B">
                            <w:pPr>
                              <w:jc w:val="center"/>
                            </w:pPr>
                            <w:r w:rsidRPr="00F9496C">
                              <w:t>Laila Holmvaag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2401C" id="Text Box 963" o:spid="_x0000_s1036" type="#_x0000_t202" style="position:absolute;left:0;text-align:left;margin-left:145.95pt;margin-top:15.2pt;width:147.25pt;height:5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">
                <v:textbox>
                  <w:txbxContent>
                    <w:p w14:paraId="709DAFD5" w14:textId="77777777" w:rsidR="00716827" w:rsidRDefault="00716827" w:rsidP="003A725B">
                      <w:pPr>
                        <w:jc w:val="center"/>
                        <w:rPr>
                          <w:b/>
                          <w:bCs w:val="0"/>
                        </w:rPr>
                      </w:pPr>
                      <w:r w:rsidRPr="003A725B">
                        <w:rPr>
                          <w:b/>
                          <w:bCs w:val="0"/>
                        </w:rPr>
                        <w:t xml:space="preserve">Fylkesdirektør </w:t>
                      </w:r>
                      <w:r w:rsidRPr="00E70B19">
                        <w:rPr>
                          <w:b/>
                          <w:bCs w:val="0"/>
                        </w:rPr>
                        <w:t>for</w:t>
                      </w:r>
                    </w:p>
                    <w:p w14:paraId="0952AEBE" w14:textId="37E4E028" w:rsidR="00716827" w:rsidRDefault="00F9496C" w:rsidP="003A725B">
                      <w:pPr>
                        <w:jc w:val="center"/>
                        <w:rPr>
                          <w:b/>
                          <w:bCs w:val="0"/>
                        </w:rPr>
                      </w:pPr>
                      <w:r>
                        <w:rPr>
                          <w:b/>
                          <w:bCs w:val="0"/>
                        </w:rPr>
                        <w:t>Finans og organisasjon</w:t>
                      </w:r>
                    </w:p>
                    <w:p w14:paraId="371D7CF2" w14:textId="301EC455" w:rsidR="00F9496C" w:rsidRPr="00F9496C" w:rsidRDefault="00F9496C" w:rsidP="003A725B">
                      <w:pPr>
                        <w:jc w:val="center"/>
                      </w:pPr>
                      <w:r w:rsidRPr="00F9496C">
                        <w:t>Laila Holmvaag</w:t>
                      </w:r>
                    </w:p>
                  </w:txbxContent>
                </v:textbox>
              </v:shape>
            </w:pict>
          </mc:Fallback>
        </mc:AlternateContent>
      </w:r>
      <w:r w:rsidR="00E25CBF" w:rsidRPr="006F2727">
        <w:br w:type="page"/>
      </w:r>
    </w:p>
    <w:p w14:paraId="215E29AE" w14:textId="77777777" w:rsidR="00CF4948" w:rsidRPr="00126029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51" w:name="_Toc363200866"/>
      <w:bookmarkStart w:id="52" w:name="_Toc128134740"/>
      <w:r w:rsidRPr="00126029">
        <w:rPr>
          <w:rFonts w:ascii="Verdana" w:hAnsi="Verdana"/>
          <w:sz w:val="22"/>
          <w:szCs w:val="22"/>
        </w:rPr>
        <w:lastRenderedPageBreak/>
        <w:t xml:space="preserve">3.  </w:t>
      </w:r>
      <w:r>
        <w:rPr>
          <w:rFonts w:ascii="Verdana" w:hAnsi="Verdana"/>
          <w:sz w:val="22"/>
          <w:szCs w:val="22"/>
        </w:rPr>
        <w:t>ØKONOMIRUTINER</w:t>
      </w:r>
      <w:bookmarkEnd w:id="51"/>
      <w:bookmarkEnd w:id="52"/>
    </w:p>
    <w:p w14:paraId="3471B774" w14:textId="77777777" w:rsidR="00CF4948" w:rsidRDefault="00CF4948" w:rsidP="00CF4948"/>
    <w:p w14:paraId="09979C4F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53" w:name="_Toc363200867"/>
      <w:bookmarkStart w:id="54" w:name="_Toc128134741"/>
      <w:r w:rsidRPr="001F673A">
        <w:rPr>
          <w:sz w:val="18"/>
          <w:szCs w:val="18"/>
        </w:rPr>
        <w:t>3.1</w:t>
      </w:r>
      <w:r w:rsidRPr="001F673A">
        <w:rPr>
          <w:sz w:val="18"/>
          <w:szCs w:val="18"/>
        </w:rPr>
        <w:tab/>
        <w:t>Generelt</w:t>
      </w:r>
      <w:bookmarkEnd w:id="53"/>
      <w:bookmarkEnd w:id="54"/>
    </w:p>
    <w:p w14:paraId="18543AE6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Det er avsatt egne midler i </w:t>
      </w:r>
      <w:r w:rsidR="00434DE8">
        <w:rPr>
          <w:rFonts w:ascii="Verdana" w:hAnsi="Verdana"/>
          <w:sz w:val="18"/>
          <w:szCs w:val="18"/>
        </w:rPr>
        <w:t>vedlikehold</w:t>
      </w:r>
      <w:r w:rsidRPr="00811E67">
        <w:rPr>
          <w:rFonts w:ascii="Verdana" w:hAnsi="Verdana"/>
          <w:sz w:val="18"/>
          <w:szCs w:val="18"/>
        </w:rPr>
        <w:t>sbudsjettet</w:t>
      </w:r>
      <w:r w:rsidRPr="001F673A">
        <w:rPr>
          <w:rFonts w:ascii="Verdana" w:hAnsi="Verdana"/>
          <w:sz w:val="18"/>
          <w:szCs w:val="18"/>
        </w:rPr>
        <w:t xml:space="preserve"> for prosjektet. Disse prosjektmidlene disponeres av </w:t>
      </w:r>
      <w:r w:rsidR="004612CD">
        <w:rPr>
          <w:rFonts w:ascii="Verdana" w:hAnsi="Verdana"/>
          <w:sz w:val="18"/>
          <w:szCs w:val="18"/>
        </w:rPr>
        <w:t>seksjonsleder</w:t>
      </w:r>
      <w:r w:rsidRPr="001F673A">
        <w:rPr>
          <w:rFonts w:ascii="Verdana" w:hAnsi="Verdana"/>
          <w:sz w:val="18"/>
          <w:szCs w:val="18"/>
        </w:rPr>
        <w:t xml:space="preserve">. Bare arbeider/tiltak som er bestilt av </w:t>
      </w:r>
      <w:r w:rsidR="004612CD">
        <w:rPr>
          <w:rFonts w:ascii="Verdana" w:hAnsi="Verdana"/>
          <w:sz w:val="18"/>
          <w:szCs w:val="18"/>
        </w:rPr>
        <w:t>seksjonsleder</w:t>
      </w:r>
      <w:r w:rsidRPr="001F673A">
        <w:rPr>
          <w:rFonts w:ascii="Verdana" w:hAnsi="Verdana"/>
          <w:sz w:val="18"/>
          <w:szCs w:val="18"/>
        </w:rPr>
        <w:t xml:space="preserve"> eller med hans forhåndsgitte samtykke, dekkes av prosjektmidlene.</w:t>
      </w:r>
    </w:p>
    <w:p w14:paraId="726445DF" w14:textId="77777777" w:rsidR="004063CF" w:rsidRPr="004063CF" w:rsidRDefault="004063CF" w:rsidP="00434DE8">
      <w:pPr>
        <w:rPr>
          <w:rFonts w:ascii="Verdana" w:hAnsi="Verdana"/>
          <w:sz w:val="18"/>
          <w:szCs w:val="18"/>
        </w:rPr>
      </w:pPr>
    </w:p>
    <w:p w14:paraId="0BD95E52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55" w:name="_Toc363200868"/>
      <w:bookmarkStart w:id="56" w:name="_Toc128134742"/>
      <w:r w:rsidRPr="001F673A">
        <w:rPr>
          <w:sz w:val="18"/>
          <w:szCs w:val="18"/>
        </w:rPr>
        <w:t>3.2</w:t>
      </w:r>
      <w:r w:rsidRPr="001F673A">
        <w:rPr>
          <w:sz w:val="18"/>
          <w:szCs w:val="18"/>
        </w:rPr>
        <w:tab/>
        <w:t>Kontraktsrutiner</w:t>
      </w:r>
      <w:bookmarkEnd w:id="55"/>
      <w:bookmarkEnd w:id="56"/>
    </w:p>
    <w:p w14:paraId="2D042F41" w14:textId="77777777" w:rsidR="00CF4948" w:rsidRPr="001F673A" w:rsidRDefault="00CF4948" w:rsidP="00CF4948">
      <w:pPr>
        <w:ind w:left="708"/>
        <w:rPr>
          <w:rFonts w:ascii="Verdana" w:hAnsi="Verdana"/>
          <w:b/>
          <w:bCs w:val="0"/>
          <w:sz w:val="18"/>
          <w:szCs w:val="18"/>
        </w:rPr>
      </w:pPr>
      <w:r w:rsidRPr="001F673A">
        <w:rPr>
          <w:rFonts w:ascii="Verdana" w:hAnsi="Verdana"/>
          <w:b/>
          <w:bCs w:val="0"/>
          <w:sz w:val="18"/>
          <w:szCs w:val="18"/>
        </w:rPr>
        <w:t>Kontraktspart vil være:</w:t>
      </w:r>
    </w:p>
    <w:p w14:paraId="1495A4B0" w14:textId="77777777" w:rsidR="00811E67" w:rsidRDefault="00CF4948" w:rsidP="00811E67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Nordland fylkeskommune</w:t>
      </w:r>
    </w:p>
    <w:p w14:paraId="4BDB9FC5" w14:textId="77777777" w:rsidR="00CF4948" w:rsidRPr="001F673A" w:rsidRDefault="004612CD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Bygg og eiendom</w:t>
      </w:r>
    </w:p>
    <w:p w14:paraId="438D2C5F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8048 BODØ</w:t>
      </w:r>
    </w:p>
    <w:p w14:paraId="19EC1041" w14:textId="77777777" w:rsidR="00CF4948" w:rsidRPr="001F673A" w:rsidRDefault="00CF4948" w:rsidP="00CF4948">
      <w:pPr>
        <w:rPr>
          <w:sz w:val="18"/>
          <w:szCs w:val="18"/>
        </w:rPr>
      </w:pPr>
    </w:p>
    <w:p w14:paraId="10385BFE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57" w:name="_Toc363200869"/>
      <w:bookmarkStart w:id="58" w:name="_Toc128134743"/>
      <w:r w:rsidRPr="001F673A">
        <w:rPr>
          <w:sz w:val="18"/>
          <w:szCs w:val="18"/>
        </w:rPr>
        <w:t>3.3</w:t>
      </w:r>
      <w:r w:rsidRPr="001F673A">
        <w:rPr>
          <w:sz w:val="18"/>
          <w:szCs w:val="18"/>
        </w:rPr>
        <w:tab/>
        <w:t>Faktureringsrutiner</w:t>
      </w:r>
      <w:bookmarkEnd w:id="57"/>
      <w:bookmarkEnd w:id="58"/>
    </w:p>
    <w:p w14:paraId="5D2DD299" w14:textId="77777777" w:rsidR="00CF4948" w:rsidRPr="001F673A" w:rsidRDefault="00CF4948" w:rsidP="005B200D">
      <w:pPr>
        <w:pStyle w:val="Overskrift3"/>
        <w:spacing w:line="240" w:lineRule="auto"/>
        <w:rPr>
          <w:sz w:val="18"/>
          <w:szCs w:val="18"/>
        </w:rPr>
      </w:pPr>
      <w:bookmarkStart w:id="59" w:name="_Toc128134744"/>
      <w:r w:rsidRPr="001F673A">
        <w:rPr>
          <w:sz w:val="18"/>
          <w:szCs w:val="18"/>
        </w:rPr>
        <w:t>3.3.1</w:t>
      </w:r>
      <w:r w:rsidRPr="001F673A">
        <w:rPr>
          <w:sz w:val="18"/>
          <w:szCs w:val="18"/>
        </w:rPr>
        <w:tab/>
        <w:t>Faktura utstedes av leverandør og skal inneholde opplysninger om:</w:t>
      </w:r>
      <w:bookmarkEnd w:id="59"/>
    </w:p>
    <w:p w14:paraId="41F521AE" w14:textId="77777777" w:rsidR="00CF4948" w:rsidRPr="001F673A" w:rsidRDefault="00CF4948" w:rsidP="00CF4948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Navn og adresse til den registrerte næringsdrivende som yter tjenesten</w:t>
      </w:r>
    </w:p>
    <w:p w14:paraId="7419F1D7" w14:textId="77777777" w:rsidR="00CF4948" w:rsidRPr="001F673A" w:rsidRDefault="00CF4948" w:rsidP="00CF4948">
      <w:pPr>
        <w:numPr>
          <w:ilvl w:val="0"/>
          <w:numId w:val="29"/>
        </w:numPr>
        <w:ind w:left="1080"/>
        <w:rPr>
          <w:rFonts w:ascii="Verdana" w:hAnsi="Verdana"/>
          <w:b/>
          <w:sz w:val="18"/>
          <w:szCs w:val="18"/>
        </w:rPr>
      </w:pPr>
      <w:r w:rsidRPr="001F673A">
        <w:rPr>
          <w:rFonts w:ascii="Verdana" w:hAnsi="Verdana"/>
          <w:b/>
          <w:sz w:val="18"/>
          <w:szCs w:val="18"/>
        </w:rPr>
        <w:t xml:space="preserve">Organisasjonsnummer </w:t>
      </w:r>
      <w:r w:rsidR="00811E67">
        <w:rPr>
          <w:rFonts w:ascii="Verdana" w:hAnsi="Verdana"/>
          <w:sz w:val="18"/>
          <w:szCs w:val="18"/>
        </w:rPr>
        <w:t xml:space="preserve">som er tildelt i </w:t>
      </w:r>
      <w:r w:rsidRPr="001F673A">
        <w:rPr>
          <w:rFonts w:ascii="Verdana" w:hAnsi="Verdana"/>
          <w:sz w:val="18"/>
          <w:szCs w:val="18"/>
        </w:rPr>
        <w:t xml:space="preserve">h.h.t. lov av 3. juni 1994 nr. 15 om Enhetsregisteret, etterfulgt av bokstavene </w:t>
      </w:r>
      <w:r w:rsidRPr="001F673A">
        <w:rPr>
          <w:rFonts w:ascii="Verdana" w:hAnsi="Verdana"/>
          <w:b/>
          <w:sz w:val="18"/>
          <w:szCs w:val="18"/>
        </w:rPr>
        <w:t>MVA</w:t>
      </w:r>
    </w:p>
    <w:p w14:paraId="225FB8F2" w14:textId="77777777" w:rsidR="00CF4948" w:rsidRPr="001F673A" w:rsidRDefault="00CF4948" w:rsidP="00CF4948">
      <w:pPr>
        <w:pStyle w:val="Brdtekstinnrykk"/>
        <w:numPr>
          <w:ilvl w:val="0"/>
          <w:numId w:val="29"/>
        </w:numPr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Fakturabeløp med spesifisert MVA beløp, faktureringen skal i størst mulig grad gjøres i.h.t. </w:t>
      </w:r>
      <w:r w:rsidR="00D53706" w:rsidRPr="001F673A">
        <w:rPr>
          <w:rFonts w:ascii="Verdana" w:hAnsi="Verdana"/>
          <w:sz w:val="18"/>
          <w:szCs w:val="18"/>
        </w:rPr>
        <w:t>kontraktsinndeling</w:t>
      </w:r>
      <w:r w:rsidRPr="001F673A">
        <w:rPr>
          <w:rFonts w:ascii="Verdana" w:hAnsi="Verdana"/>
          <w:sz w:val="18"/>
          <w:szCs w:val="18"/>
        </w:rPr>
        <w:t>.</w:t>
      </w:r>
    </w:p>
    <w:p w14:paraId="4D46EEDC" w14:textId="77777777" w:rsidR="00CF4948" w:rsidRPr="001F673A" w:rsidRDefault="00CF4948" w:rsidP="00CF4948">
      <w:pPr>
        <w:pStyle w:val="Brdtekstinnrykk"/>
        <w:numPr>
          <w:ilvl w:val="0"/>
          <w:numId w:val="29"/>
        </w:numPr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Fakturadato og forfallsdato</w:t>
      </w:r>
    </w:p>
    <w:p w14:paraId="35464AAF" w14:textId="77777777" w:rsidR="00CF4948" w:rsidRPr="001F673A" w:rsidRDefault="00CF4948" w:rsidP="00CF4948">
      <w:pPr>
        <w:pStyle w:val="Brdtekstinnrykk"/>
        <w:numPr>
          <w:ilvl w:val="0"/>
          <w:numId w:val="29"/>
        </w:numPr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Bankkontonummer</w:t>
      </w:r>
    </w:p>
    <w:p w14:paraId="64ABF077" w14:textId="77777777" w:rsidR="004612CD" w:rsidRDefault="00CF4948" w:rsidP="004612CD">
      <w:pPr>
        <w:ind w:left="708" w:firstLine="372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På fakturaen skal det henvises til </w:t>
      </w:r>
      <w:r w:rsidR="004612CD">
        <w:rPr>
          <w:rFonts w:ascii="Verdana" w:hAnsi="Verdana"/>
          <w:sz w:val="18"/>
          <w:szCs w:val="18"/>
        </w:rPr>
        <w:t>Bygg og eiendom sitt</w:t>
      </w:r>
      <w:r w:rsidRPr="001F673A">
        <w:rPr>
          <w:rFonts w:ascii="Verdana" w:hAnsi="Verdana"/>
          <w:sz w:val="18"/>
          <w:szCs w:val="18"/>
        </w:rPr>
        <w:t xml:space="preserve"> prosjektnummer, slik at en vet</w:t>
      </w:r>
      <w:r w:rsidR="004612CD">
        <w:rPr>
          <w:rFonts w:ascii="Verdana" w:hAnsi="Verdana"/>
          <w:sz w:val="18"/>
          <w:szCs w:val="18"/>
        </w:rPr>
        <w:t xml:space="preserve"> </w:t>
      </w:r>
    </w:p>
    <w:p w14:paraId="3334FDB7" w14:textId="77777777" w:rsidR="00CF4948" w:rsidRPr="001F673A" w:rsidRDefault="00CF4948" w:rsidP="004612CD">
      <w:pPr>
        <w:ind w:left="708" w:firstLine="372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hvilke prosjekt fakturaen gjelder</w:t>
      </w:r>
    </w:p>
    <w:p w14:paraId="12F63252" w14:textId="77777777" w:rsidR="00CF4948" w:rsidRPr="001F673A" w:rsidRDefault="00CF4948" w:rsidP="00CF4948">
      <w:pPr>
        <w:pStyle w:val="Brdtekstinnrykk"/>
        <w:numPr>
          <w:ilvl w:val="0"/>
          <w:numId w:val="29"/>
        </w:numPr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På fakturaen skal det henvises til kontrakt eller bestillingsnummer.</w:t>
      </w:r>
    </w:p>
    <w:p w14:paraId="09F5294B" w14:textId="77777777" w:rsidR="00CF4948" w:rsidRPr="001F673A" w:rsidRDefault="00CF4948" w:rsidP="00CF4948">
      <w:pPr>
        <w:pStyle w:val="Brdtekstinnrykk"/>
        <w:numPr>
          <w:ilvl w:val="0"/>
          <w:numId w:val="29"/>
        </w:numPr>
        <w:ind w:left="108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Det vedlegges underlag til fakturaen som dokumenterer fakturabeløpet.</w:t>
      </w:r>
      <w:r w:rsidRPr="001F673A">
        <w:rPr>
          <w:rFonts w:ascii="Verdana" w:hAnsi="Verdana"/>
          <w:sz w:val="18"/>
          <w:szCs w:val="18"/>
        </w:rPr>
        <w:br/>
      </w:r>
    </w:p>
    <w:p w14:paraId="1D3DC9E3" w14:textId="77777777" w:rsidR="00CF4948" w:rsidRPr="001F673A" w:rsidRDefault="00CF4948" w:rsidP="005B200D">
      <w:pPr>
        <w:pStyle w:val="Overskrift3"/>
        <w:spacing w:line="240" w:lineRule="auto"/>
        <w:rPr>
          <w:sz w:val="18"/>
          <w:szCs w:val="18"/>
        </w:rPr>
      </w:pPr>
      <w:bookmarkStart w:id="60" w:name="_Toc128134745"/>
      <w:r w:rsidRPr="001F673A">
        <w:rPr>
          <w:sz w:val="18"/>
          <w:szCs w:val="18"/>
        </w:rPr>
        <w:t>3.3.2</w:t>
      </w:r>
      <w:r w:rsidRPr="001F673A">
        <w:rPr>
          <w:sz w:val="18"/>
          <w:szCs w:val="18"/>
        </w:rPr>
        <w:tab/>
        <w:t>Faktura</w:t>
      </w:r>
      <w:r w:rsidR="0078014B">
        <w:rPr>
          <w:sz w:val="18"/>
          <w:szCs w:val="18"/>
        </w:rPr>
        <w:t xml:space="preserve"> stiles til</w:t>
      </w:r>
      <w:r w:rsidRPr="001F673A">
        <w:rPr>
          <w:sz w:val="18"/>
          <w:szCs w:val="18"/>
        </w:rPr>
        <w:t>:</w:t>
      </w:r>
      <w:bookmarkEnd w:id="60"/>
    </w:p>
    <w:p w14:paraId="6676C04F" w14:textId="77777777" w:rsidR="00CF4948" w:rsidRDefault="00CF4948" w:rsidP="00CF4948">
      <w:pPr>
        <w:pStyle w:val="Brdtekstinnrykk"/>
        <w:ind w:left="0"/>
        <w:rPr>
          <w:rFonts w:ascii="Verdana" w:hAnsi="Verdana"/>
          <w:sz w:val="18"/>
          <w:szCs w:val="18"/>
        </w:rPr>
      </w:pPr>
    </w:p>
    <w:p w14:paraId="74BC9566" w14:textId="77777777" w:rsidR="0078014B" w:rsidRPr="001F673A" w:rsidRDefault="0078014B" w:rsidP="00CF4948">
      <w:pPr>
        <w:pStyle w:val="Brdtekstinnrykk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78014B">
        <w:rPr>
          <w:rFonts w:ascii="Verdana" w:hAnsi="Verdana"/>
          <w:sz w:val="16"/>
          <w:szCs w:val="16"/>
        </w:rPr>
        <w:t>Faktura adresse:</w:t>
      </w:r>
    </w:p>
    <w:p w14:paraId="01BC702E" w14:textId="77777777" w:rsidR="0078014B" w:rsidRDefault="00CF4948" w:rsidP="0078014B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ab/>
      </w:r>
      <w:r w:rsidRPr="001F673A">
        <w:rPr>
          <w:rFonts w:ascii="Verdana" w:hAnsi="Verdana"/>
          <w:sz w:val="18"/>
          <w:szCs w:val="18"/>
        </w:rPr>
        <w:tab/>
      </w:r>
      <w:r w:rsidRPr="00187418">
        <w:rPr>
          <w:rFonts w:ascii="Verdana" w:hAnsi="Verdana"/>
          <w:sz w:val="18"/>
          <w:szCs w:val="18"/>
        </w:rPr>
        <w:t>Nordland fylkeskommune</w:t>
      </w:r>
      <w:r w:rsidR="00962E53">
        <w:rPr>
          <w:rFonts w:ascii="Verdana" w:hAnsi="Verdana"/>
          <w:sz w:val="18"/>
          <w:szCs w:val="18"/>
        </w:rPr>
        <w:t xml:space="preserve"> </w:t>
      </w:r>
      <w:r w:rsidRPr="00187418">
        <w:rPr>
          <w:rFonts w:ascii="Verdana" w:hAnsi="Verdana"/>
          <w:sz w:val="18"/>
          <w:szCs w:val="18"/>
        </w:rPr>
        <w:br/>
      </w:r>
      <w:r w:rsidR="0078014B">
        <w:rPr>
          <w:rFonts w:ascii="Verdana" w:hAnsi="Verdana"/>
          <w:sz w:val="18"/>
          <w:szCs w:val="18"/>
        </w:rPr>
        <w:t>Bygg og eiendom</w:t>
      </w:r>
    </w:p>
    <w:p w14:paraId="35284D95" w14:textId="77777777" w:rsidR="00CF4948" w:rsidRDefault="0078014B" w:rsidP="0078014B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Fakturamottak</w:t>
      </w:r>
      <w:r w:rsidR="00CF4948" w:rsidRPr="00187418">
        <w:rPr>
          <w:rFonts w:ascii="Verdana" w:hAnsi="Verdana"/>
          <w:sz w:val="18"/>
          <w:szCs w:val="18"/>
        </w:rPr>
        <w:br/>
        <w:t>8048 BODØ</w:t>
      </w:r>
    </w:p>
    <w:p w14:paraId="663521CC" w14:textId="77777777" w:rsidR="0078014B" w:rsidRDefault="0078014B" w:rsidP="0078014B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</w:p>
    <w:p w14:paraId="1F5E89B2" w14:textId="77777777" w:rsidR="0078014B" w:rsidRPr="001F673A" w:rsidRDefault="0078014B" w:rsidP="0078014B">
      <w:pPr>
        <w:pStyle w:val="Brdtekstinnrykk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6"/>
        </w:rPr>
        <w:t>Elektronisk</w:t>
      </w:r>
      <w:r w:rsidRPr="0078014B">
        <w:rPr>
          <w:rFonts w:ascii="Verdana" w:hAnsi="Verdana"/>
          <w:sz w:val="16"/>
          <w:szCs w:val="16"/>
        </w:rPr>
        <w:t xml:space="preserve"> adresse:</w:t>
      </w:r>
    </w:p>
    <w:p w14:paraId="08D52B70" w14:textId="77777777" w:rsidR="0078014B" w:rsidRDefault="0078014B" w:rsidP="0078014B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ab/>
      </w:r>
      <w:r w:rsidRPr="001F673A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E-faktura adresse er vårt org.nr. 964 982 953 </w:t>
      </w:r>
      <w:r w:rsidRPr="00187418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Aksesspunkt: Nets</w:t>
      </w:r>
    </w:p>
    <w:p w14:paraId="74F01CE2" w14:textId="77777777" w:rsidR="00B41F01" w:rsidRDefault="0078014B" w:rsidP="0078014B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Påføres vårt interne nr.: 719</w:t>
      </w:r>
    </w:p>
    <w:p w14:paraId="3A9108F5" w14:textId="77777777" w:rsidR="0078014B" w:rsidRPr="00187418" w:rsidRDefault="0078014B" w:rsidP="00CF4948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69116669" w14:textId="245BA2DD" w:rsidR="00CF4948" w:rsidRPr="00434DE8" w:rsidRDefault="00B41F01" w:rsidP="00434DE8">
      <w:pPr>
        <w:pStyle w:val="Brdtekstinnrykk"/>
        <w:tabs>
          <w:tab w:val="left" w:pos="360"/>
        </w:tabs>
        <w:ind w:left="708" w:hanging="360"/>
        <w:rPr>
          <w:rFonts w:ascii="Verdana" w:hAnsi="Verdana"/>
          <w:sz w:val="18"/>
          <w:szCs w:val="18"/>
        </w:rPr>
      </w:pPr>
      <w:r w:rsidRPr="00187418">
        <w:rPr>
          <w:rFonts w:ascii="Verdana" w:hAnsi="Verdana"/>
          <w:sz w:val="18"/>
          <w:szCs w:val="18"/>
        </w:rPr>
        <w:tab/>
      </w:r>
      <w:r w:rsidRPr="00187418">
        <w:rPr>
          <w:rFonts w:ascii="Verdana" w:hAnsi="Verdana"/>
          <w:sz w:val="18"/>
          <w:szCs w:val="18"/>
        </w:rPr>
        <w:tab/>
      </w:r>
      <w:r w:rsidR="00962E53">
        <w:rPr>
          <w:rFonts w:ascii="Verdana" w:hAnsi="Verdana"/>
          <w:sz w:val="18"/>
          <w:szCs w:val="18"/>
        </w:rPr>
        <w:t>Faktura merkes prosjekt</w:t>
      </w:r>
      <w:r w:rsidR="004063CF">
        <w:rPr>
          <w:rFonts w:ascii="Verdana" w:hAnsi="Verdana"/>
          <w:sz w:val="18"/>
          <w:szCs w:val="18"/>
        </w:rPr>
        <w:t xml:space="preserve"> </w:t>
      </w:r>
      <w:r w:rsidR="00962E53">
        <w:rPr>
          <w:rFonts w:ascii="Verdana" w:hAnsi="Verdana"/>
          <w:sz w:val="18"/>
          <w:szCs w:val="18"/>
        </w:rPr>
        <w:t>nr</w:t>
      </w:r>
      <w:r w:rsidR="004063CF">
        <w:rPr>
          <w:rFonts w:ascii="Verdana" w:hAnsi="Verdana"/>
          <w:sz w:val="18"/>
          <w:szCs w:val="18"/>
        </w:rPr>
        <w:t>.</w:t>
      </w:r>
      <w:r w:rsidR="00D53706">
        <w:rPr>
          <w:rFonts w:ascii="Verdana" w:hAnsi="Verdana"/>
          <w:sz w:val="18"/>
          <w:szCs w:val="18"/>
        </w:rPr>
        <w:t xml:space="preserve"> </w:t>
      </w:r>
      <w:r w:rsidR="00D54010">
        <w:rPr>
          <w:rFonts w:ascii="Verdana" w:hAnsi="Verdana"/>
          <w:sz w:val="18"/>
          <w:szCs w:val="18"/>
        </w:rPr>
        <w:t xml:space="preserve">7923023 </w:t>
      </w:r>
      <w:r w:rsidR="00F9496C">
        <w:rPr>
          <w:rFonts w:ascii="Verdana" w:hAnsi="Verdana"/>
          <w:sz w:val="18"/>
          <w:szCs w:val="18"/>
        </w:rPr>
        <w:t xml:space="preserve">Bodø </w:t>
      </w:r>
      <w:proofErr w:type="spellStart"/>
      <w:r w:rsidR="00F9496C">
        <w:rPr>
          <w:rFonts w:ascii="Verdana" w:hAnsi="Verdana"/>
          <w:sz w:val="18"/>
          <w:szCs w:val="18"/>
        </w:rPr>
        <w:t>vgs</w:t>
      </w:r>
      <w:proofErr w:type="spellEnd"/>
      <w:r w:rsidR="00F9496C">
        <w:rPr>
          <w:rFonts w:ascii="Verdana" w:hAnsi="Verdana"/>
          <w:sz w:val="18"/>
          <w:szCs w:val="18"/>
        </w:rPr>
        <w:t xml:space="preserve"> – bygg YZ</w:t>
      </w:r>
      <w:r w:rsidR="00D54010">
        <w:rPr>
          <w:rFonts w:ascii="Verdana" w:hAnsi="Verdana"/>
          <w:sz w:val="18"/>
          <w:szCs w:val="18"/>
        </w:rPr>
        <w:t xml:space="preserve"> v/Louise Engan</w:t>
      </w:r>
    </w:p>
    <w:p w14:paraId="5B92A7F4" w14:textId="77777777" w:rsidR="0078014B" w:rsidRPr="001F673A" w:rsidRDefault="0078014B" w:rsidP="00CF4948">
      <w:pPr>
        <w:rPr>
          <w:sz w:val="18"/>
          <w:szCs w:val="18"/>
        </w:rPr>
      </w:pPr>
    </w:p>
    <w:p w14:paraId="2442255E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61" w:name="_Toc363200870"/>
      <w:bookmarkStart w:id="62" w:name="_Toc128134746"/>
      <w:r w:rsidRPr="001F673A">
        <w:rPr>
          <w:sz w:val="18"/>
          <w:szCs w:val="18"/>
        </w:rPr>
        <w:t>3.4</w:t>
      </w:r>
      <w:r w:rsidRPr="001F673A">
        <w:rPr>
          <w:sz w:val="18"/>
          <w:szCs w:val="18"/>
        </w:rPr>
        <w:tab/>
        <w:t>Bestillinger</w:t>
      </w:r>
      <w:bookmarkEnd w:id="61"/>
      <w:bookmarkEnd w:id="62"/>
    </w:p>
    <w:p w14:paraId="18A045F1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Kun Nordland fy</w:t>
      </w:r>
      <w:r w:rsidR="00A265FA">
        <w:rPr>
          <w:rFonts w:ascii="Verdana" w:hAnsi="Verdana"/>
          <w:sz w:val="18"/>
          <w:szCs w:val="18"/>
        </w:rPr>
        <w:t>lkeskommune v/</w:t>
      </w:r>
      <w:r w:rsidR="0021634E">
        <w:rPr>
          <w:rFonts w:ascii="Verdana" w:hAnsi="Verdana"/>
          <w:sz w:val="18"/>
          <w:szCs w:val="18"/>
        </w:rPr>
        <w:t>Bygg og eiendom</w:t>
      </w:r>
      <w:r w:rsidR="00A265FA">
        <w:rPr>
          <w:rFonts w:ascii="Verdana" w:hAnsi="Verdana"/>
          <w:sz w:val="18"/>
          <w:szCs w:val="18"/>
        </w:rPr>
        <w:t xml:space="preserve"> (se punkt 2.2-2.4) </w:t>
      </w:r>
      <w:r w:rsidRPr="001F673A">
        <w:rPr>
          <w:rFonts w:ascii="Verdana" w:hAnsi="Verdana"/>
          <w:sz w:val="18"/>
          <w:szCs w:val="18"/>
        </w:rPr>
        <w:t>har bestillingsrett.</w:t>
      </w:r>
    </w:p>
    <w:p w14:paraId="57A7EA44" w14:textId="77777777" w:rsidR="00CF4948" w:rsidRPr="001F673A" w:rsidRDefault="00CF4948" w:rsidP="00193B4A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Ingen andre har fullmakt til å forplikte Nordland fylkeskommune økonomisk i denne sak</w:t>
      </w:r>
    </w:p>
    <w:p w14:paraId="5FD329FD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Kopi av bestilling skal følge</w:t>
      </w:r>
      <w:r w:rsidR="001A4B00">
        <w:rPr>
          <w:rFonts w:ascii="Verdana" w:hAnsi="Verdana"/>
          <w:sz w:val="18"/>
          <w:szCs w:val="18"/>
        </w:rPr>
        <w:t xml:space="preserve"> </w:t>
      </w:r>
      <w:r w:rsidRPr="001F673A">
        <w:rPr>
          <w:rFonts w:ascii="Verdana" w:hAnsi="Verdana"/>
          <w:sz w:val="18"/>
          <w:szCs w:val="18"/>
        </w:rPr>
        <w:t>faktura.</w:t>
      </w:r>
    </w:p>
    <w:p w14:paraId="42FEAF58" w14:textId="77777777" w:rsidR="00CF4948" w:rsidRPr="002534C8" w:rsidRDefault="00CF4948" w:rsidP="002534C8">
      <w:pPr>
        <w:rPr>
          <w:rFonts w:ascii="Verdana" w:hAnsi="Verdana"/>
          <w:sz w:val="18"/>
          <w:szCs w:val="18"/>
        </w:rPr>
      </w:pPr>
    </w:p>
    <w:p w14:paraId="3F99940B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63" w:name="_Toc363200871"/>
      <w:bookmarkStart w:id="64" w:name="_Toc128134747"/>
      <w:r w:rsidRPr="001F673A">
        <w:rPr>
          <w:sz w:val="18"/>
          <w:szCs w:val="18"/>
        </w:rPr>
        <w:t>3.5</w:t>
      </w:r>
      <w:r w:rsidRPr="001F673A">
        <w:rPr>
          <w:sz w:val="18"/>
          <w:szCs w:val="18"/>
        </w:rPr>
        <w:tab/>
        <w:t>Regnskap</w:t>
      </w:r>
      <w:bookmarkEnd w:id="63"/>
      <w:bookmarkEnd w:id="64"/>
    </w:p>
    <w:p w14:paraId="01D13202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Nordland fylkeskommune fører selv regnskap og ivaretar inn- og utbetalinger i prosjektet.  Regnskapet sammenlignes mot budsjett ved hver avslutning.</w:t>
      </w:r>
    </w:p>
    <w:p w14:paraId="51781931" w14:textId="77777777" w:rsidR="006017E4" w:rsidRDefault="006017E4" w:rsidP="00CF4948">
      <w:pPr>
        <w:rPr>
          <w:sz w:val="18"/>
          <w:szCs w:val="18"/>
        </w:rPr>
      </w:pPr>
    </w:p>
    <w:p w14:paraId="076B5BED" w14:textId="77777777" w:rsidR="006017E4" w:rsidRDefault="006017E4" w:rsidP="00CF4948">
      <w:pPr>
        <w:rPr>
          <w:sz w:val="18"/>
          <w:szCs w:val="18"/>
        </w:rPr>
      </w:pPr>
    </w:p>
    <w:p w14:paraId="3CB24586" w14:textId="77777777" w:rsidR="00CF4948" w:rsidRPr="003C434E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65" w:name="_Toc363200872"/>
      <w:bookmarkStart w:id="66" w:name="_Toc128134748"/>
      <w:r w:rsidRPr="003C434E">
        <w:rPr>
          <w:rFonts w:ascii="Verdana" w:hAnsi="Verdana"/>
          <w:sz w:val="22"/>
          <w:szCs w:val="22"/>
        </w:rPr>
        <w:t xml:space="preserve">4. </w:t>
      </w:r>
      <w:r w:rsidR="00572367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>ADMINISTRATIVE RUTINER</w:t>
      </w:r>
      <w:bookmarkEnd w:id="65"/>
      <w:bookmarkEnd w:id="66"/>
    </w:p>
    <w:p w14:paraId="1E2208E3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67" w:name="_Toc363200873"/>
      <w:bookmarkStart w:id="68" w:name="_Toc128134749"/>
      <w:r w:rsidRPr="001F673A">
        <w:rPr>
          <w:sz w:val="18"/>
          <w:szCs w:val="18"/>
        </w:rPr>
        <w:t>4.1</w:t>
      </w:r>
      <w:r w:rsidRPr="001F673A">
        <w:rPr>
          <w:sz w:val="18"/>
          <w:szCs w:val="18"/>
        </w:rPr>
        <w:tab/>
        <w:t>Korrespondanse</w:t>
      </w:r>
      <w:bookmarkEnd w:id="67"/>
      <w:bookmarkEnd w:id="68"/>
    </w:p>
    <w:p w14:paraId="1ABBB2D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All korrespondanse i prosjekt</w:t>
      </w:r>
      <w:r w:rsidR="007F0127">
        <w:rPr>
          <w:rFonts w:ascii="Verdana" w:hAnsi="Verdana"/>
          <w:sz w:val="18"/>
          <w:szCs w:val="18"/>
        </w:rPr>
        <w:t>ene skal merkes med</w:t>
      </w:r>
      <w:r w:rsidRPr="001F673A">
        <w:rPr>
          <w:rFonts w:ascii="Verdana" w:hAnsi="Verdana"/>
          <w:sz w:val="18"/>
          <w:szCs w:val="18"/>
        </w:rPr>
        <w:t>:</w:t>
      </w:r>
    </w:p>
    <w:p w14:paraId="2DC811A2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6F594A8B" w14:textId="35E49FF1" w:rsidR="00C75BF9" w:rsidRPr="00C75BF9" w:rsidRDefault="00CF4948" w:rsidP="00C75BF9">
      <w:pPr>
        <w:ind w:firstLine="708"/>
        <w:rPr>
          <w:rFonts w:ascii="Verdana" w:hAnsi="Verdana"/>
          <w:b/>
          <w:sz w:val="18"/>
          <w:szCs w:val="18"/>
        </w:rPr>
      </w:pPr>
      <w:r w:rsidRPr="00C75BF9">
        <w:rPr>
          <w:rFonts w:ascii="Verdana" w:hAnsi="Verdana"/>
          <w:b/>
          <w:sz w:val="18"/>
          <w:szCs w:val="18"/>
        </w:rPr>
        <w:t>"</w:t>
      </w:r>
      <w:r w:rsidR="00F9496C">
        <w:rPr>
          <w:rFonts w:ascii="Verdana" w:hAnsi="Verdana"/>
          <w:sz w:val="18"/>
          <w:szCs w:val="18"/>
        </w:rPr>
        <w:t xml:space="preserve">7923023 Bodø </w:t>
      </w:r>
      <w:proofErr w:type="spellStart"/>
      <w:r w:rsidR="00F9496C">
        <w:rPr>
          <w:rFonts w:ascii="Verdana" w:hAnsi="Verdana"/>
          <w:sz w:val="18"/>
          <w:szCs w:val="18"/>
        </w:rPr>
        <w:t>vgs</w:t>
      </w:r>
      <w:proofErr w:type="spellEnd"/>
      <w:r w:rsidR="00F9496C">
        <w:rPr>
          <w:rFonts w:ascii="Verdana" w:hAnsi="Verdana"/>
          <w:sz w:val="18"/>
          <w:szCs w:val="18"/>
        </w:rPr>
        <w:t xml:space="preserve"> – bygg YZ</w:t>
      </w:r>
      <w:r w:rsidR="00C75BF9">
        <w:rPr>
          <w:rFonts w:ascii="Verdana" w:hAnsi="Verdana"/>
          <w:b/>
          <w:sz w:val="18"/>
          <w:szCs w:val="18"/>
        </w:rPr>
        <w:t>»</w:t>
      </w:r>
    </w:p>
    <w:p w14:paraId="4F8D9667" w14:textId="77777777" w:rsidR="00CF4948" w:rsidRPr="001F673A" w:rsidRDefault="00CF4948" w:rsidP="007F0127">
      <w:pPr>
        <w:ind w:left="709"/>
        <w:jc w:val="center"/>
        <w:rPr>
          <w:rFonts w:ascii="Verdana" w:hAnsi="Verdana"/>
          <w:b/>
          <w:sz w:val="18"/>
          <w:szCs w:val="18"/>
        </w:rPr>
      </w:pPr>
    </w:p>
    <w:p w14:paraId="05CFDA71" w14:textId="77777777" w:rsidR="00CF4948" w:rsidRPr="002534C8" w:rsidRDefault="00CF4948" w:rsidP="002534C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All korrespondanse samt møtereferater og rapporter skal sendes med kopi til Nordland fylkeskommune, </w:t>
      </w:r>
      <w:r w:rsidR="00403FAA">
        <w:rPr>
          <w:rFonts w:ascii="Verdana" w:hAnsi="Verdana"/>
          <w:sz w:val="18"/>
          <w:szCs w:val="18"/>
        </w:rPr>
        <w:t>Bygg og eiendom</w:t>
      </w:r>
      <w:r w:rsidRPr="001F673A">
        <w:rPr>
          <w:rFonts w:ascii="Verdana" w:hAnsi="Verdana"/>
          <w:sz w:val="18"/>
          <w:szCs w:val="18"/>
        </w:rPr>
        <w:t xml:space="preserve"> v/prosjektleder. </w:t>
      </w:r>
    </w:p>
    <w:p w14:paraId="11FBDF8B" w14:textId="77777777" w:rsidR="00CF4948" w:rsidRPr="001F673A" w:rsidRDefault="00CF4948" w:rsidP="00CF4948">
      <w:pPr>
        <w:rPr>
          <w:sz w:val="18"/>
          <w:szCs w:val="18"/>
        </w:rPr>
      </w:pPr>
    </w:p>
    <w:p w14:paraId="06BB9DB5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69" w:name="_Toc363200876"/>
      <w:bookmarkStart w:id="70" w:name="_Toc128134750"/>
      <w:r w:rsidRPr="001F673A">
        <w:rPr>
          <w:sz w:val="18"/>
          <w:szCs w:val="18"/>
        </w:rPr>
        <w:lastRenderedPageBreak/>
        <w:t>4.</w:t>
      </w:r>
      <w:r w:rsidR="002534C8">
        <w:rPr>
          <w:sz w:val="18"/>
          <w:szCs w:val="18"/>
        </w:rPr>
        <w:t>2</w:t>
      </w:r>
      <w:r w:rsidRPr="001F673A">
        <w:rPr>
          <w:sz w:val="18"/>
          <w:szCs w:val="18"/>
        </w:rPr>
        <w:tab/>
        <w:t>Møter</w:t>
      </w:r>
      <w:bookmarkEnd w:id="69"/>
      <w:bookmarkEnd w:id="70"/>
      <w:r w:rsidRPr="001F673A">
        <w:rPr>
          <w:sz w:val="18"/>
          <w:szCs w:val="18"/>
        </w:rPr>
        <w:t xml:space="preserve"> </w:t>
      </w:r>
    </w:p>
    <w:p w14:paraId="669DE3CC" w14:textId="77777777" w:rsidR="009F3281" w:rsidRDefault="009F3281" w:rsidP="00CF4948">
      <w:pPr>
        <w:ind w:left="708"/>
        <w:rPr>
          <w:rFonts w:ascii="Verdana" w:hAnsi="Verdana"/>
          <w:sz w:val="18"/>
          <w:szCs w:val="18"/>
        </w:rPr>
      </w:pPr>
    </w:p>
    <w:p w14:paraId="5238E80B" w14:textId="77777777" w:rsidR="009F3281" w:rsidRDefault="009F3281" w:rsidP="009F3281">
      <w:pPr>
        <w:ind w:left="708"/>
        <w:rPr>
          <w:rFonts w:ascii="Verdana" w:hAnsi="Verdana"/>
          <w:sz w:val="18"/>
          <w:szCs w:val="18"/>
        </w:rPr>
      </w:pPr>
      <w:r w:rsidRPr="00FD569A">
        <w:rPr>
          <w:rFonts w:ascii="Verdana" w:hAnsi="Verdana"/>
          <w:sz w:val="18"/>
          <w:szCs w:val="18"/>
        </w:rPr>
        <w:t>Byggherremøter avholdes minst hver 14. dag og eller etter meldt behov fra byggherren.</w:t>
      </w:r>
    </w:p>
    <w:p w14:paraId="6C2ACD27" w14:textId="77777777" w:rsidR="00FD569A" w:rsidRPr="00FD569A" w:rsidRDefault="00FD569A" w:rsidP="009F3281">
      <w:pPr>
        <w:ind w:left="708"/>
        <w:rPr>
          <w:rFonts w:ascii="Verdana" w:hAnsi="Verdana"/>
          <w:sz w:val="18"/>
          <w:szCs w:val="18"/>
        </w:rPr>
      </w:pPr>
    </w:p>
    <w:p w14:paraId="410D453B" w14:textId="77777777" w:rsidR="00CF4948" w:rsidRDefault="00C75BF9" w:rsidP="001A4B00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Bygg</w:t>
      </w:r>
      <w:r w:rsidR="001A4B00">
        <w:rPr>
          <w:rFonts w:ascii="Verdana" w:hAnsi="Verdana"/>
          <w:sz w:val="18"/>
          <w:szCs w:val="18"/>
        </w:rPr>
        <w:t>eleder</w:t>
      </w:r>
      <w:r w:rsidR="009F3281" w:rsidRPr="00FD569A">
        <w:rPr>
          <w:rFonts w:ascii="Verdana" w:hAnsi="Verdana"/>
          <w:sz w:val="18"/>
          <w:szCs w:val="18"/>
        </w:rPr>
        <w:t xml:space="preserve"> fører referat fra disse møtene.</w:t>
      </w:r>
    </w:p>
    <w:p w14:paraId="3525D036" w14:textId="77777777" w:rsidR="00CF4948" w:rsidRPr="001F673A" w:rsidRDefault="00CF4948" w:rsidP="00CF4948">
      <w:pPr>
        <w:rPr>
          <w:sz w:val="18"/>
          <w:szCs w:val="18"/>
        </w:rPr>
      </w:pPr>
    </w:p>
    <w:p w14:paraId="06B1710D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71" w:name="_Toc363200877"/>
      <w:bookmarkStart w:id="72" w:name="_Toc128134751"/>
      <w:r w:rsidRPr="001F673A">
        <w:rPr>
          <w:sz w:val="18"/>
          <w:szCs w:val="18"/>
        </w:rPr>
        <w:t>4.</w:t>
      </w:r>
      <w:r w:rsidR="002534C8">
        <w:rPr>
          <w:sz w:val="18"/>
          <w:szCs w:val="18"/>
        </w:rPr>
        <w:t>3</w:t>
      </w:r>
      <w:r w:rsidRPr="001F673A">
        <w:rPr>
          <w:sz w:val="18"/>
          <w:szCs w:val="18"/>
        </w:rPr>
        <w:tab/>
        <w:t>Media</w:t>
      </w:r>
      <w:bookmarkEnd w:id="71"/>
      <w:bookmarkEnd w:id="72"/>
    </w:p>
    <w:p w14:paraId="604AB37F" w14:textId="77777777" w:rsidR="00397613" w:rsidRDefault="00CF4948" w:rsidP="001A4B00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Spørsmål fra media besvares av </w:t>
      </w:r>
      <w:r w:rsidR="004612CD">
        <w:rPr>
          <w:rFonts w:ascii="Verdana" w:hAnsi="Verdana"/>
          <w:sz w:val="18"/>
          <w:szCs w:val="18"/>
        </w:rPr>
        <w:t>seksjonsleder</w:t>
      </w:r>
      <w:r w:rsidRPr="001F673A">
        <w:rPr>
          <w:rFonts w:ascii="Verdana" w:hAnsi="Verdana"/>
          <w:sz w:val="18"/>
          <w:szCs w:val="18"/>
        </w:rPr>
        <w:t>, fylkesøkonomisjefen, fagavdelingssjef eller fylkesråd. Direkte faglige eller prosjektrelaterte spørsmål kan besvares av prosjektled</w:t>
      </w:r>
      <w:r w:rsidR="001A4B00">
        <w:rPr>
          <w:rFonts w:ascii="Verdana" w:hAnsi="Verdana"/>
          <w:sz w:val="18"/>
          <w:szCs w:val="18"/>
        </w:rPr>
        <w:t>er.</w:t>
      </w:r>
    </w:p>
    <w:p w14:paraId="2CD4FCAF" w14:textId="77777777" w:rsidR="001A4B00" w:rsidRDefault="001A4B00" w:rsidP="001A4B00">
      <w:pPr>
        <w:ind w:left="708"/>
        <w:rPr>
          <w:rFonts w:ascii="Verdana" w:hAnsi="Verdana"/>
          <w:sz w:val="18"/>
          <w:szCs w:val="18"/>
        </w:rPr>
      </w:pPr>
    </w:p>
    <w:p w14:paraId="01EE8E7C" w14:textId="77777777" w:rsidR="0078014B" w:rsidRDefault="0078014B" w:rsidP="00CF4948"/>
    <w:p w14:paraId="37DCD468" w14:textId="77777777" w:rsidR="00CF4948" w:rsidRPr="0067009F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73" w:name="_Toc363200883"/>
      <w:bookmarkStart w:id="74" w:name="_Toc128134752"/>
      <w:r w:rsidRPr="0067009F">
        <w:rPr>
          <w:rFonts w:ascii="Verdana" w:hAnsi="Verdana"/>
          <w:sz w:val="22"/>
          <w:szCs w:val="22"/>
        </w:rPr>
        <w:t xml:space="preserve">6.  </w:t>
      </w:r>
      <w:r w:rsidR="00ED7BB2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>RUTINE FOR PROSJEKTGJENNOMGANG</w:t>
      </w:r>
      <w:bookmarkEnd w:id="73"/>
      <w:bookmarkEnd w:id="74"/>
    </w:p>
    <w:p w14:paraId="2DCD7DD0" w14:textId="77777777" w:rsidR="00CF4948" w:rsidRDefault="00CF4948" w:rsidP="00CF4948"/>
    <w:p w14:paraId="3F6071D9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75" w:name="_Toc363200884"/>
      <w:bookmarkStart w:id="76" w:name="_Toc128134753"/>
      <w:r w:rsidRPr="001F673A">
        <w:rPr>
          <w:sz w:val="18"/>
          <w:szCs w:val="18"/>
        </w:rPr>
        <w:t>6.1</w:t>
      </w:r>
      <w:r w:rsidRPr="001F673A">
        <w:rPr>
          <w:sz w:val="18"/>
          <w:szCs w:val="18"/>
        </w:rPr>
        <w:tab/>
        <w:t>Innkalling</w:t>
      </w:r>
      <w:bookmarkEnd w:id="75"/>
      <w:bookmarkEnd w:id="76"/>
    </w:p>
    <w:p w14:paraId="71FC712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Dersom byggherren krever det, innkaller </w:t>
      </w:r>
      <w:r w:rsidR="00C75BF9">
        <w:rPr>
          <w:rFonts w:ascii="Verdana" w:hAnsi="Verdana"/>
          <w:sz w:val="18"/>
          <w:szCs w:val="18"/>
        </w:rPr>
        <w:t>bygg</w:t>
      </w:r>
      <w:r w:rsidR="001A4B00">
        <w:rPr>
          <w:rFonts w:ascii="Verdana" w:hAnsi="Verdana"/>
          <w:sz w:val="18"/>
          <w:szCs w:val="18"/>
        </w:rPr>
        <w:t>eleder</w:t>
      </w:r>
      <w:r w:rsidRPr="001F673A">
        <w:rPr>
          <w:rFonts w:ascii="Verdana" w:hAnsi="Verdana"/>
          <w:sz w:val="18"/>
          <w:szCs w:val="18"/>
        </w:rPr>
        <w:t xml:space="preserve"> til et eller flere møter hvor en gjennomgår prosjektdokumentene.</w:t>
      </w:r>
    </w:p>
    <w:p w14:paraId="7C8D4DB6" w14:textId="77777777" w:rsidR="00CF4948" w:rsidRPr="001F673A" w:rsidRDefault="00CF4948" w:rsidP="00CF4948">
      <w:pPr>
        <w:rPr>
          <w:sz w:val="18"/>
          <w:szCs w:val="18"/>
        </w:rPr>
      </w:pPr>
    </w:p>
    <w:p w14:paraId="53EB4503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77" w:name="_Toc363200885"/>
      <w:bookmarkStart w:id="78" w:name="_Toc128134754"/>
      <w:r w:rsidRPr="001F673A">
        <w:rPr>
          <w:sz w:val="18"/>
          <w:szCs w:val="18"/>
        </w:rPr>
        <w:t>6.2</w:t>
      </w:r>
      <w:r w:rsidRPr="001F673A">
        <w:rPr>
          <w:sz w:val="18"/>
          <w:szCs w:val="18"/>
        </w:rPr>
        <w:tab/>
        <w:t>Formål</w:t>
      </w:r>
      <w:bookmarkEnd w:id="77"/>
      <w:bookmarkEnd w:id="78"/>
    </w:p>
    <w:p w14:paraId="03C374B6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Det er svært viktig at alle som skal delta i byggeprosessen har ensartet forståelse av prosjektdokumentene. Gjennomgangen av dokumentene skal utføres for å identifisere alle krav som har betydning for arbeidets gjennomføring, herunder også krav </w:t>
      </w:r>
      <w:r w:rsidR="002534C8" w:rsidRPr="001F673A">
        <w:rPr>
          <w:rFonts w:ascii="Verdana" w:hAnsi="Verdana"/>
          <w:sz w:val="18"/>
          <w:szCs w:val="18"/>
        </w:rPr>
        <w:t>som gjelder</w:t>
      </w:r>
      <w:r w:rsidRPr="001F673A">
        <w:rPr>
          <w:rFonts w:ascii="Verdana" w:hAnsi="Verdana"/>
          <w:sz w:val="18"/>
          <w:szCs w:val="18"/>
        </w:rPr>
        <w:t xml:space="preserve"> administrasjon og økonomi.</w:t>
      </w:r>
    </w:p>
    <w:p w14:paraId="7C611DD0" w14:textId="77777777" w:rsidR="00CF4948" w:rsidRPr="001F673A" w:rsidRDefault="00CF4948" w:rsidP="00CF4948">
      <w:pPr>
        <w:rPr>
          <w:sz w:val="18"/>
          <w:szCs w:val="18"/>
        </w:rPr>
      </w:pPr>
    </w:p>
    <w:p w14:paraId="34C1C181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79" w:name="_Toc363200886"/>
      <w:bookmarkStart w:id="80" w:name="_Toc128134755"/>
      <w:r w:rsidRPr="001F673A">
        <w:rPr>
          <w:sz w:val="18"/>
          <w:szCs w:val="18"/>
        </w:rPr>
        <w:t>6.3</w:t>
      </w:r>
      <w:r w:rsidRPr="001F673A">
        <w:rPr>
          <w:sz w:val="18"/>
          <w:szCs w:val="18"/>
        </w:rPr>
        <w:tab/>
        <w:t>Gjennomgang</w:t>
      </w:r>
      <w:bookmarkEnd w:id="79"/>
      <w:bookmarkEnd w:id="80"/>
    </w:p>
    <w:p w14:paraId="08293EF8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Kravene skal identifiseres for følgende hovedområder:</w:t>
      </w:r>
    </w:p>
    <w:p w14:paraId="3161600D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7FAE8FC9" w14:textId="77777777" w:rsidR="00CF4948" w:rsidRPr="001F673A" w:rsidRDefault="00CF4948" w:rsidP="00CF4948">
      <w:pPr>
        <w:numPr>
          <w:ilvl w:val="0"/>
          <w:numId w:val="16"/>
        </w:numPr>
        <w:tabs>
          <w:tab w:val="clear" w:pos="720"/>
          <w:tab w:val="num" w:pos="1428"/>
        </w:tabs>
        <w:spacing w:after="6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Administrasjon/økonomi</w:t>
      </w:r>
    </w:p>
    <w:p w14:paraId="66CF13A5" w14:textId="77777777" w:rsidR="00CF4948" w:rsidRPr="001F673A" w:rsidRDefault="00CF4948" w:rsidP="00CF4948">
      <w:pPr>
        <w:numPr>
          <w:ilvl w:val="0"/>
          <w:numId w:val="16"/>
        </w:numPr>
        <w:spacing w:after="6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Innkjøp/materialstyring</w:t>
      </w:r>
    </w:p>
    <w:p w14:paraId="31318413" w14:textId="77777777" w:rsidR="00CF4948" w:rsidRPr="001F673A" w:rsidRDefault="00CF4948" w:rsidP="00CF4948">
      <w:pPr>
        <w:numPr>
          <w:ilvl w:val="0"/>
          <w:numId w:val="16"/>
        </w:numPr>
        <w:spacing w:after="6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Produksjon/prosjektering</w:t>
      </w:r>
    </w:p>
    <w:p w14:paraId="53A48C4A" w14:textId="77777777" w:rsidR="00CF4948" w:rsidRPr="001F673A" w:rsidRDefault="00CF4948" w:rsidP="00CF4948">
      <w:pPr>
        <w:numPr>
          <w:ilvl w:val="0"/>
          <w:numId w:val="16"/>
        </w:numPr>
        <w:spacing w:after="6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Sikkerhets-/miljøarbeid (HMS/SHA)</w:t>
      </w:r>
    </w:p>
    <w:p w14:paraId="6AA6E658" w14:textId="77777777" w:rsidR="00CF4948" w:rsidRPr="001F673A" w:rsidRDefault="00CF4948" w:rsidP="00CF4948">
      <w:pPr>
        <w:numPr>
          <w:ilvl w:val="0"/>
          <w:numId w:val="16"/>
        </w:numPr>
        <w:spacing w:after="6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Kvalitetssikring/kvalitetskontroll</w:t>
      </w:r>
    </w:p>
    <w:p w14:paraId="1FDFBAA7" w14:textId="77777777" w:rsidR="00CF4948" w:rsidRPr="001F673A" w:rsidRDefault="00CF4948" w:rsidP="00CF4948">
      <w:pPr>
        <w:spacing w:after="60"/>
        <w:ind w:left="1422"/>
        <w:rPr>
          <w:rFonts w:ascii="Verdana" w:hAnsi="Verdana"/>
          <w:sz w:val="18"/>
          <w:szCs w:val="18"/>
        </w:rPr>
      </w:pPr>
    </w:p>
    <w:p w14:paraId="650855BC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81" w:name="_Toc363200887"/>
      <w:bookmarkStart w:id="82" w:name="_Toc128134756"/>
      <w:r w:rsidRPr="001F673A">
        <w:rPr>
          <w:sz w:val="18"/>
          <w:szCs w:val="18"/>
        </w:rPr>
        <w:t>6.4</w:t>
      </w:r>
      <w:r w:rsidRPr="001F673A">
        <w:rPr>
          <w:sz w:val="18"/>
          <w:szCs w:val="18"/>
        </w:rPr>
        <w:tab/>
        <w:t>Ansvarlig</w:t>
      </w:r>
      <w:bookmarkEnd w:id="81"/>
      <w:bookmarkEnd w:id="82"/>
    </w:p>
    <w:p w14:paraId="0BCDE890" w14:textId="77777777" w:rsidR="00CF4948" w:rsidRDefault="00A861E9" w:rsidP="0078014B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Ent</w:t>
      </w:r>
      <w:r w:rsidR="00CF4948" w:rsidRPr="001F673A">
        <w:rPr>
          <w:rFonts w:ascii="Verdana" w:hAnsi="Verdana"/>
          <w:sz w:val="18"/>
          <w:szCs w:val="18"/>
        </w:rPr>
        <w:t>reprenøren er ansvarlig for at samtlige punkter blir gjennomgått.</w:t>
      </w:r>
      <w:r>
        <w:rPr>
          <w:rFonts w:ascii="Verdana" w:hAnsi="Verdana"/>
          <w:sz w:val="18"/>
          <w:szCs w:val="18"/>
        </w:rPr>
        <w:t xml:space="preserve"> </w:t>
      </w:r>
      <w:r w:rsidR="00CF4948" w:rsidRPr="001F673A">
        <w:rPr>
          <w:rFonts w:ascii="Verdana" w:hAnsi="Verdana"/>
          <w:sz w:val="18"/>
          <w:szCs w:val="18"/>
        </w:rPr>
        <w:t xml:space="preserve">I den grad sjekklister er </w:t>
      </w:r>
      <w:r w:rsidR="002534C8" w:rsidRPr="001F673A">
        <w:rPr>
          <w:rFonts w:ascii="Verdana" w:hAnsi="Verdana"/>
          <w:sz w:val="18"/>
          <w:szCs w:val="18"/>
        </w:rPr>
        <w:t>nødvendig</w:t>
      </w:r>
      <w:r w:rsidR="00125AC1">
        <w:rPr>
          <w:rFonts w:ascii="Verdana" w:hAnsi="Verdana"/>
          <w:sz w:val="18"/>
          <w:szCs w:val="18"/>
        </w:rPr>
        <w:t xml:space="preserve"> blir disse presentert av </w:t>
      </w:r>
      <w:r w:rsidR="00CF4948" w:rsidRPr="001F673A">
        <w:rPr>
          <w:rFonts w:ascii="Verdana" w:hAnsi="Verdana"/>
          <w:sz w:val="18"/>
          <w:szCs w:val="18"/>
        </w:rPr>
        <w:t>entreprenøren</w:t>
      </w:r>
      <w:r w:rsidR="00125AC1">
        <w:rPr>
          <w:rFonts w:ascii="Verdana" w:hAnsi="Verdana"/>
          <w:sz w:val="18"/>
          <w:szCs w:val="18"/>
        </w:rPr>
        <w:t>e</w:t>
      </w:r>
      <w:r w:rsidR="00CF4948" w:rsidRPr="001F673A">
        <w:rPr>
          <w:rFonts w:ascii="Verdana" w:hAnsi="Verdana"/>
          <w:sz w:val="18"/>
          <w:szCs w:val="18"/>
        </w:rPr>
        <w:t xml:space="preserve"> for byggherre/ </w:t>
      </w:r>
      <w:r w:rsidR="00C75BF9">
        <w:rPr>
          <w:rFonts w:ascii="Verdana" w:hAnsi="Verdana"/>
          <w:sz w:val="18"/>
          <w:szCs w:val="18"/>
        </w:rPr>
        <w:t>bygg</w:t>
      </w:r>
      <w:r>
        <w:rPr>
          <w:rFonts w:ascii="Verdana" w:hAnsi="Verdana"/>
          <w:sz w:val="18"/>
          <w:szCs w:val="18"/>
        </w:rPr>
        <w:t>eleder</w:t>
      </w:r>
      <w:r w:rsidR="00403FAA">
        <w:rPr>
          <w:rFonts w:ascii="Verdana" w:hAnsi="Verdana"/>
          <w:sz w:val="18"/>
          <w:szCs w:val="18"/>
        </w:rPr>
        <w:t xml:space="preserve"> </w:t>
      </w:r>
      <w:r w:rsidR="00185C5B">
        <w:rPr>
          <w:rFonts w:ascii="Verdana" w:hAnsi="Verdana"/>
          <w:sz w:val="18"/>
          <w:szCs w:val="18"/>
        </w:rPr>
        <w:t>og entreprenørens</w:t>
      </w:r>
      <w:r>
        <w:rPr>
          <w:rFonts w:ascii="Verdana" w:hAnsi="Verdana"/>
          <w:sz w:val="18"/>
          <w:szCs w:val="18"/>
        </w:rPr>
        <w:t xml:space="preserve"> </w:t>
      </w:r>
      <w:r w:rsidR="00185C5B">
        <w:rPr>
          <w:rFonts w:ascii="Verdana" w:hAnsi="Verdana"/>
          <w:sz w:val="18"/>
          <w:szCs w:val="18"/>
        </w:rPr>
        <w:t>underentreprenører</w:t>
      </w:r>
      <w:r>
        <w:rPr>
          <w:rFonts w:ascii="Verdana" w:hAnsi="Verdana"/>
          <w:sz w:val="18"/>
          <w:szCs w:val="18"/>
        </w:rPr>
        <w:t>.</w:t>
      </w:r>
    </w:p>
    <w:p w14:paraId="755F98ED" w14:textId="77777777" w:rsidR="00A861E9" w:rsidRDefault="00A861E9" w:rsidP="0078014B">
      <w:pPr>
        <w:ind w:left="708"/>
        <w:rPr>
          <w:rFonts w:ascii="Verdana" w:hAnsi="Verdana"/>
          <w:sz w:val="18"/>
          <w:szCs w:val="18"/>
        </w:rPr>
      </w:pPr>
    </w:p>
    <w:p w14:paraId="6F7ABA46" w14:textId="77777777" w:rsidR="00A861E9" w:rsidRPr="0078014B" w:rsidRDefault="00A861E9" w:rsidP="0078014B">
      <w:pPr>
        <w:ind w:left="708"/>
        <w:rPr>
          <w:rFonts w:ascii="Verdana" w:hAnsi="Verdana"/>
          <w:sz w:val="18"/>
          <w:szCs w:val="18"/>
        </w:rPr>
      </w:pPr>
    </w:p>
    <w:p w14:paraId="52490B23" w14:textId="77777777" w:rsidR="00CF4948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83" w:name="_Toc128134757"/>
      <w:r w:rsidRPr="008F2A92">
        <w:rPr>
          <w:rFonts w:ascii="Verdana" w:hAnsi="Verdana"/>
          <w:sz w:val="22"/>
          <w:szCs w:val="22"/>
        </w:rPr>
        <w:t xml:space="preserve">7.  </w:t>
      </w:r>
      <w:bookmarkStart w:id="84" w:name="_Toc363200888"/>
      <w:r w:rsidR="00ED7BB2">
        <w:rPr>
          <w:rFonts w:ascii="Verdana" w:hAnsi="Verdana"/>
          <w:sz w:val="22"/>
          <w:szCs w:val="22"/>
        </w:rPr>
        <w:tab/>
      </w:r>
      <w:r w:rsidRPr="008F2A92">
        <w:rPr>
          <w:rFonts w:ascii="Verdana" w:hAnsi="Verdana"/>
          <w:sz w:val="22"/>
          <w:szCs w:val="22"/>
        </w:rPr>
        <w:t>RUTINE FOR AVVIKSBEHANDLING</w:t>
      </w:r>
      <w:bookmarkEnd w:id="83"/>
      <w:bookmarkEnd w:id="84"/>
    </w:p>
    <w:p w14:paraId="573D135B" w14:textId="77777777" w:rsidR="005B200D" w:rsidRPr="005B200D" w:rsidRDefault="005B200D" w:rsidP="005B200D"/>
    <w:p w14:paraId="5D1C7B80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85" w:name="_Toc363200889"/>
      <w:bookmarkStart w:id="86" w:name="_Toc128134758"/>
      <w:r w:rsidRPr="001F673A">
        <w:rPr>
          <w:sz w:val="18"/>
          <w:szCs w:val="18"/>
        </w:rPr>
        <w:t>7.1</w:t>
      </w:r>
      <w:r w:rsidRPr="001F673A">
        <w:rPr>
          <w:sz w:val="18"/>
          <w:szCs w:val="18"/>
        </w:rPr>
        <w:tab/>
        <w:t>Definisjon</w:t>
      </w:r>
      <w:bookmarkEnd w:id="85"/>
      <w:bookmarkEnd w:id="86"/>
    </w:p>
    <w:p w14:paraId="28BAB77E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Med avvik menes mangel på måloppfyllelse </w:t>
      </w:r>
    </w:p>
    <w:p w14:paraId="1E1E160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033F8EF8" w14:textId="77777777" w:rsidR="00CF4948" w:rsidRPr="001F673A" w:rsidRDefault="00CF4948" w:rsidP="00CF4948">
      <w:pPr>
        <w:numPr>
          <w:ilvl w:val="0"/>
          <w:numId w:val="17"/>
        </w:numPr>
        <w:tabs>
          <w:tab w:val="clear" w:pos="720"/>
          <w:tab w:val="num" w:pos="1428"/>
        </w:tabs>
        <w:spacing w:after="120"/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I programfasen skal avvik vurderes i forhold til vedtak om prosjekt/økonomisk ramme - eventuelt i økonomiplan eller budsjettvedtak.</w:t>
      </w:r>
    </w:p>
    <w:p w14:paraId="385C68B5" w14:textId="77777777" w:rsidR="00CF4948" w:rsidRPr="00125AC1" w:rsidRDefault="00CF4948" w:rsidP="00CF4948">
      <w:pPr>
        <w:numPr>
          <w:ilvl w:val="0"/>
          <w:numId w:val="17"/>
        </w:numPr>
        <w:spacing w:after="120"/>
        <w:ind w:left="1422" w:hanging="357"/>
        <w:rPr>
          <w:rFonts w:ascii="Verdana" w:hAnsi="Verdana"/>
          <w:sz w:val="18"/>
          <w:szCs w:val="18"/>
        </w:rPr>
      </w:pPr>
      <w:r w:rsidRPr="00125AC1">
        <w:rPr>
          <w:rFonts w:ascii="Verdana" w:hAnsi="Verdana"/>
          <w:sz w:val="18"/>
          <w:szCs w:val="18"/>
        </w:rPr>
        <w:t>I prosjekteringsfasen skal avvik vurderes i forhold til godkjent romprogram pluss byggherrebeslutning.</w:t>
      </w:r>
    </w:p>
    <w:p w14:paraId="4C29AC77" w14:textId="77777777" w:rsidR="00CF4948" w:rsidRPr="001F673A" w:rsidRDefault="00CF4948" w:rsidP="00CF4948">
      <w:pPr>
        <w:numPr>
          <w:ilvl w:val="0"/>
          <w:numId w:val="17"/>
        </w:numPr>
        <w:ind w:left="1422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I byggefasen skal avvik vurderes i forhold til anbud/kontrakt - med prosjektmateriale/tegninger/beskrivelse.</w:t>
      </w:r>
    </w:p>
    <w:p w14:paraId="75CA315C" w14:textId="77777777" w:rsidR="00CF4948" w:rsidRPr="001F673A" w:rsidRDefault="00CF4948" w:rsidP="00CF4948">
      <w:pPr>
        <w:rPr>
          <w:sz w:val="18"/>
          <w:szCs w:val="18"/>
        </w:rPr>
      </w:pPr>
    </w:p>
    <w:p w14:paraId="68D49858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87" w:name="_Toc363200890"/>
      <w:bookmarkStart w:id="88" w:name="_Toc128134759"/>
      <w:r w:rsidRPr="001F673A">
        <w:rPr>
          <w:sz w:val="18"/>
          <w:szCs w:val="18"/>
        </w:rPr>
        <w:t>7.2</w:t>
      </w:r>
      <w:r w:rsidRPr="001F673A">
        <w:rPr>
          <w:sz w:val="18"/>
          <w:szCs w:val="18"/>
        </w:rPr>
        <w:tab/>
        <w:t>Avviksbehandling</w:t>
      </w:r>
      <w:bookmarkEnd w:id="87"/>
      <w:bookmarkEnd w:id="88"/>
    </w:p>
    <w:p w14:paraId="3EE566F9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Alle avvik i forhold til godkjent prosjekt, skal meldes og gis avviksbehandling. </w:t>
      </w:r>
    </w:p>
    <w:p w14:paraId="01AC33BB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4649352C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Avvik som skyldes feil og mangler i materialet og som reiser spørsmål om endringer i forhold til godkjent prosjekt, skal også behandles som avvik</w:t>
      </w:r>
      <w:r w:rsidR="002534C8">
        <w:rPr>
          <w:rFonts w:ascii="Verdana" w:hAnsi="Verdana"/>
          <w:sz w:val="18"/>
          <w:szCs w:val="18"/>
        </w:rPr>
        <w:t>.</w:t>
      </w:r>
    </w:p>
    <w:p w14:paraId="0189A139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17FAAFB9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lastRenderedPageBreak/>
        <w:t>Avviksbehandlingen skal belyse alle konsekvensene, tekniske og økonomiske, før det tas stilling til avviket.</w:t>
      </w:r>
    </w:p>
    <w:p w14:paraId="0733FF8A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70DEFA01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Entreprenøren/leverandøren skal etablere og vedlikeholde prosedyrer som hindrer utilsiktet bruk eller installasjon av produkter med avvik.  </w:t>
      </w:r>
    </w:p>
    <w:p w14:paraId="3529E8A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23CECFF2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Ved avvik skal nødvendig informasjon (i form av avviksmeldinger) gis til de berørte parter iht</w:t>
      </w:r>
      <w:r w:rsidR="00A861E9">
        <w:rPr>
          <w:rFonts w:ascii="Verdana" w:hAnsi="Verdana"/>
          <w:sz w:val="18"/>
          <w:szCs w:val="18"/>
        </w:rPr>
        <w:t>.</w:t>
      </w:r>
      <w:r w:rsidRPr="001F673A">
        <w:rPr>
          <w:rFonts w:ascii="Verdana" w:hAnsi="Verdana"/>
          <w:sz w:val="18"/>
          <w:szCs w:val="18"/>
        </w:rPr>
        <w:t xml:space="preserve"> avsnitt om dokumentflyt.</w:t>
      </w:r>
    </w:p>
    <w:p w14:paraId="500C2DC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7E446A2D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Likeledes skal det varsles med avviksmelding, dersom det under utførelse registreres avvik mellom prosjektmaterialet og den reelle situasjonen.</w:t>
      </w:r>
    </w:p>
    <w:p w14:paraId="21AA4679" w14:textId="77777777" w:rsidR="00CF4948" w:rsidRPr="001F673A" w:rsidRDefault="00CF4948" w:rsidP="00CF4948">
      <w:pPr>
        <w:rPr>
          <w:sz w:val="18"/>
          <w:szCs w:val="18"/>
        </w:rPr>
      </w:pPr>
    </w:p>
    <w:p w14:paraId="1C5E48D5" w14:textId="77777777" w:rsidR="00CF4948" w:rsidRPr="00187418" w:rsidRDefault="00CF4948" w:rsidP="00CF4948">
      <w:pPr>
        <w:pStyle w:val="Overskrift2"/>
        <w:rPr>
          <w:sz w:val="18"/>
          <w:szCs w:val="18"/>
        </w:rPr>
      </w:pPr>
      <w:bookmarkStart w:id="89" w:name="_Toc363200891"/>
      <w:bookmarkStart w:id="90" w:name="_Toc128134760"/>
      <w:r w:rsidRPr="001F673A">
        <w:rPr>
          <w:sz w:val="18"/>
          <w:szCs w:val="18"/>
        </w:rPr>
        <w:t>7.3</w:t>
      </w:r>
      <w:r w:rsidRPr="001F673A">
        <w:rPr>
          <w:sz w:val="18"/>
          <w:szCs w:val="18"/>
        </w:rPr>
        <w:tab/>
      </w:r>
      <w:r w:rsidRPr="00187418">
        <w:rPr>
          <w:sz w:val="18"/>
          <w:szCs w:val="18"/>
        </w:rPr>
        <w:t>Ansvarlig</w:t>
      </w:r>
      <w:bookmarkEnd w:id="89"/>
      <w:bookmarkEnd w:id="90"/>
    </w:p>
    <w:p w14:paraId="681CC1AF" w14:textId="77777777" w:rsidR="00CF4948" w:rsidRPr="00187418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87418">
        <w:rPr>
          <w:rFonts w:ascii="Verdana" w:hAnsi="Verdana"/>
          <w:sz w:val="18"/>
          <w:szCs w:val="18"/>
        </w:rPr>
        <w:t xml:space="preserve">Ansvaret for å vurdere, samt myndighet til å disponere løsninger/produkter med avvik, ligger hos </w:t>
      </w:r>
      <w:r w:rsidR="00185C5B">
        <w:rPr>
          <w:rFonts w:ascii="Verdana" w:hAnsi="Verdana"/>
          <w:sz w:val="18"/>
          <w:szCs w:val="18"/>
        </w:rPr>
        <w:t>bygg</w:t>
      </w:r>
      <w:r w:rsidR="002534C8">
        <w:rPr>
          <w:rFonts w:ascii="Verdana" w:hAnsi="Verdana"/>
          <w:sz w:val="18"/>
          <w:szCs w:val="18"/>
        </w:rPr>
        <w:t>eleder</w:t>
      </w:r>
      <w:r w:rsidRPr="00187418">
        <w:rPr>
          <w:rFonts w:ascii="Verdana" w:hAnsi="Verdana"/>
          <w:sz w:val="18"/>
          <w:szCs w:val="18"/>
        </w:rPr>
        <w:t xml:space="preserve"> </w:t>
      </w:r>
      <w:r w:rsidR="00CA2140" w:rsidRPr="00187418">
        <w:rPr>
          <w:rFonts w:ascii="Verdana" w:hAnsi="Verdana"/>
          <w:sz w:val="18"/>
          <w:szCs w:val="18"/>
        </w:rPr>
        <w:t>og</w:t>
      </w:r>
      <w:r w:rsidR="002534C8">
        <w:rPr>
          <w:rFonts w:ascii="Verdana" w:hAnsi="Verdana"/>
          <w:sz w:val="18"/>
          <w:szCs w:val="18"/>
        </w:rPr>
        <w:t xml:space="preserve"> </w:t>
      </w:r>
      <w:r w:rsidRPr="00187418">
        <w:rPr>
          <w:rFonts w:ascii="Verdana" w:hAnsi="Verdana"/>
          <w:sz w:val="18"/>
          <w:szCs w:val="18"/>
        </w:rPr>
        <w:t>prosjektleder.</w:t>
      </w:r>
    </w:p>
    <w:p w14:paraId="323F3A28" w14:textId="77777777" w:rsidR="00CF4948" w:rsidRPr="00187418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3EA6D35E" w14:textId="77777777" w:rsidR="00CF4948" w:rsidRPr="00187418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87418">
        <w:rPr>
          <w:rFonts w:ascii="Verdana" w:hAnsi="Verdana"/>
          <w:sz w:val="18"/>
          <w:szCs w:val="18"/>
        </w:rPr>
        <w:t xml:space="preserve">Prosjektleder vurderer regress </w:t>
      </w:r>
      <w:r w:rsidR="00A861E9" w:rsidRPr="00187418">
        <w:rPr>
          <w:rFonts w:ascii="Verdana" w:hAnsi="Verdana"/>
          <w:sz w:val="18"/>
          <w:szCs w:val="18"/>
        </w:rPr>
        <w:t>som gjelder</w:t>
      </w:r>
      <w:r w:rsidRPr="00187418">
        <w:rPr>
          <w:rFonts w:ascii="Verdana" w:hAnsi="Verdana"/>
          <w:sz w:val="18"/>
          <w:szCs w:val="18"/>
        </w:rPr>
        <w:t xml:space="preserve"> utførelseskostnader.</w:t>
      </w:r>
    </w:p>
    <w:p w14:paraId="210797E4" w14:textId="77777777" w:rsidR="00CF4948" w:rsidRPr="00187418" w:rsidRDefault="00CF4948" w:rsidP="00CF4948">
      <w:pPr>
        <w:rPr>
          <w:sz w:val="18"/>
          <w:szCs w:val="18"/>
        </w:rPr>
      </w:pPr>
    </w:p>
    <w:p w14:paraId="3B5AB808" w14:textId="77777777" w:rsidR="00CF4948" w:rsidRPr="00187418" w:rsidRDefault="00CF4948" w:rsidP="00CF4948">
      <w:pPr>
        <w:pStyle w:val="Overskrift2"/>
        <w:rPr>
          <w:sz w:val="18"/>
          <w:szCs w:val="18"/>
        </w:rPr>
      </w:pPr>
      <w:bookmarkStart w:id="91" w:name="_Toc363200892"/>
      <w:bookmarkStart w:id="92" w:name="_Toc128134761"/>
      <w:r w:rsidRPr="00187418">
        <w:rPr>
          <w:sz w:val="18"/>
          <w:szCs w:val="18"/>
        </w:rPr>
        <w:t>7.4</w:t>
      </w:r>
      <w:r w:rsidRPr="00187418">
        <w:rPr>
          <w:sz w:val="18"/>
          <w:szCs w:val="18"/>
        </w:rPr>
        <w:tab/>
        <w:t>Økonomioppfølging</w:t>
      </w:r>
      <w:bookmarkEnd w:id="91"/>
      <w:bookmarkEnd w:id="92"/>
      <w:r w:rsidRPr="00187418">
        <w:rPr>
          <w:sz w:val="18"/>
          <w:szCs w:val="18"/>
        </w:rPr>
        <w:t xml:space="preserve"> </w:t>
      </w:r>
    </w:p>
    <w:p w14:paraId="2252D93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87418">
        <w:rPr>
          <w:rFonts w:ascii="Verdana" w:hAnsi="Verdana"/>
          <w:sz w:val="18"/>
          <w:szCs w:val="18"/>
        </w:rPr>
        <w:t>Endringslister skal alltid medfølge</w:t>
      </w:r>
      <w:r w:rsidRPr="001F673A">
        <w:rPr>
          <w:rFonts w:ascii="Verdana" w:hAnsi="Verdana"/>
          <w:sz w:val="18"/>
          <w:szCs w:val="18"/>
        </w:rPr>
        <w:t xml:space="preserve"> revidert tegning.</w:t>
      </w:r>
    </w:p>
    <w:p w14:paraId="5F6398F9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0AF076AE" w14:textId="77777777" w:rsidR="00CF4948" w:rsidRPr="001F673A" w:rsidRDefault="00A861E9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</w:t>
      </w:r>
      <w:r w:rsidR="00125AC1">
        <w:rPr>
          <w:rFonts w:ascii="Verdana" w:hAnsi="Verdana"/>
          <w:sz w:val="18"/>
          <w:szCs w:val="18"/>
        </w:rPr>
        <w:t>nt</w:t>
      </w:r>
      <w:r w:rsidR="00CF4948" w:rsidRPr="001F673A">
        <w:rPr>
          <w:rFonts w:ascii="Verdana" w:hAnsi="Verdana"/>
          <w:sz w:val="18"/>
          <w:szCs w:val="18"/>
        </w:rPr>
        <w:t>reprenøren holder til enhver tid oversikt over prisede endringslister og bestillinger (samt eventuelle rekvisisjoner) ved hjelp av samleoversikt, slik at bygg</w:t>
      </w:r>
      <w:r w:rsidR="00125AC1">
        <w:rPr>
          <w:rFonts w:ascii="Verdana" w:hAnsi="Verdana"/>
          <w:sz w:val="18"/>
          <w:szCs w:val="18"/>
        </w:rPr>
        <w:t>eleder</w:t>
      </w:r>
      <w:r w:rsidR="00CF4948" w:rsidRPr="001F673A">
        <w:rPr>
          <w:rFonts w:ascii="Verdana" w:hAnsi="Verdana"/>
          <w:sz w:val="18"/>
          <w:szCs w:val="18"/>
        </w:rPr>
        <w:t xml:space="preserve"> kan ta med overslagskostander i sin økonomirapportering.</w:t>
      </w:r>
    </w:p>
    <w:p w14:paraId="4605AC1B" w14:textId="77777777" w:rsidR="00CF4948" w:rsidRDefault="00CF4948" w:rsidP="00CF4948">
      <w:pPr>
        <w:rPr>
          <w:highlight w:val="yellow"/>
        </w:rPr>
      </w:pPr>
    </w:p>
    <w:p w14:paraId="62A858CE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93" w:name="_Toc363200893"/>
      <w:bookmarkStart w:id="94" w:name="_Toc128134762"/>
      <w:r w:rsidRPr="001F673A">
        <w:rPr>
          <w:sz w:val="18"/>
          <w:szCs w:val="18"/>
        </w:rPr>
        <w:t>7.5</w:t>
      </w:r>
      <w:r w:rsidRPr="001F673A">
        <w:rPr>
          <w:sz w:val="18"/>
          <w:szCs w:val="18"/>
        </w:rPr>
        <w:tab/>
        <w:t>Økonomisk ansvar</w:t>
      </w:r>
      <w:bookmarkEnd w:id="93"/>
      <w:bookmarkEnd w:id="94"/>
    </w:p>
    <w:p w14:paraId="6F63BE3C" w14:textId="77777777" w:rsidR="00CF4948" w:rsidRPr="001F673A" w:rsidRDefault="00CF4948" w:rsidP="00CF4948">
      <w:pPr>
        <w:ind w:left="709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Feil bekostes av den som har begått feilen.  </w:t>
      </w:r>
    </w:p>
    <w:p w14:paraId="6085F71C" w14:textId="77777777" w:rsidR="00CF4948" w:rsidRPr="001F673A" w:rsidRDefault="00CF4948" w:rsidP="00CF4948">
      <w:pPr>
        <w:ind w:left="357"/>
        <w:rPr>
          <w:rFonts w:ascii="Verdana" w:hAnsi="Verdana"/>
          <w:color w:val="808080"/>
          <w:sz w:val="18"/>
          <w:szCs w:val="18"/>
        </w:rPr>
      </w:pPr>
    </w:p>
    <w:p w14:paraId="0E65DBFF" w14:textId="77777777" w:rsidR="00CF4948" w:rsidRPr="001F673A" w:rsidRDefault="00CF4948" w:rsidP="00CF4948">
      <w:pPr>
        <w:numPr>
          <w:ilvl w:val="0"/>
          <w:numId w:val="18"/>
        </w:numPr>
        <w:ind w:left="107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 feil/mangler som k</w:t>
      </w:r>
      <w:r w:rsidR="00125AC1">
        <w:rPr>
          <w:rFonts w:ascii="Verdana" w:hAnsi="Verdana"/>
          <w:sz w:val="18"/>
          <w:szCs w:val="18"/>
        </w:rPr>
        <w:t>an føres tilbake til e</w:t>
      </w:r>
      <w:r w:rsidRPr="001F673A">
        <w:rPr>
          <w:rFonts w:ascii="Verdana" w:hAnsi="Verdana"/>
          <w:sz w:val="18"/>
          <w:szCs w:val="18"/>
        </w:rPr>
        <w:t>ntreprenøren skal omprosjektering/utarbeidelse av</w:t>
      </w:r>
      <w:r w:rsidR="00125AC1">
        <w:rPr>
          <w:rFonts w:ascii="Verdana" w:hAnsi="Verdana"/>
          <w:sz w:val="18"/>
          <w:szCs w:val="18"/>
        </w:rPr>
        <w:t xml:space="preserve"> endringsliste bekostes av </w:t>
      </w:r>
      <w:r w:rsidRPr="001F673A">
        <w:rPr>
          <w:rFonts w:ascii="Verdana" w:hAnsi="Verdana"/>
          <w:sz w:val="18"/>
          <w:szCs w:val="18"/>
        </w:rPr>
        <w:t>entreprenøren. Det samme gjelder utførelseskostnader.</w:t>
      </w:r>
    </w:p>
    <w:p w14:paraId="74B56B8C" w14:textId="77777777" w:rsidR="00CF4948" w:rsidRPr="001F673A" w:rsidRDefault="00CF4948" w:rsidP="00CF4948">
      <w:pPr>
        <w:pStyle w:val="INNH1"/>
        <w:spacing w:before="0" w:after="0"/>
        <w:rPr>
          <w:rFonts w:ascii="Times New Roman" w:hAnsi="Times New Roman"/>
          <w:sz w:val="18"/>
          <w:szCs w:val="18"/>
        </w:rPr>
      </w:pPr>
    </w:p>
    <w:p w14:paraId="6EEBD69D" w14:textId="77777777" w:rsidR="00CF4948" w:rsidRPr="001F673A" w:rsidRDefault="00CF4948" w:rsidP="00CF4948">
      <w:pPr>
        <w:numPr>
          <w:ilvl w:val="0"/>
          <w:numId w:val="18"/>
        </w:numPr>
        <w:spacing w:after="120"/>
        <w:ind w:left="1071" w:hanging="357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Når avviket kan føres tilbake til bruker/byggherre skal omprosjektering/utarbeidelse av endringsliste bekostes av byggherren. Det samme gjelder utførelseskostnader.</w:t>
      </w:r>
    </w:p>
    <w:p w14:paraId="68952F82" w14:textId="77777777" w:rsidR="00CF4948" w:rsidRPr="001F673A" w:rsidRDefault="00CF4948" w:rsidP="00CF4948">
      <w:pPr>
        <w:pStyle w:val="Listeavsnitt"/>
        <w:rPr>
          <w:rFonts w:ascii="Verdana" w:hAnsi="Verdana"/>
          <w:sz w:val="18"/>
          <w:szCs w:val="18"/>
        </w:rPr>
      </w:pPr>
    </w:p>
    <w:p w14:paraId="3E4C6C69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95" w:name="_Toc363200894"/>
      <w:bookmarkStart w:id="96" w:name="_Toc128134763"/>
      <w:r w:rsidRPr="001F673A">
        <w:rPr>
          <w:sz w:val="18"/>
          <w:szCs w:val="18"/>
        </w:rPr>
        <w:t>7.6</w:t>
      </w:r>
      <w:r w:rsidRPr="001F673A">
        <w:rPr>
          <w:sz w:val="18"/>
          <w:szCs w:val="18"/>
        </w:rPr>
        <w:tab/>
        <w:t>Avvik fra ferdigprosjekterte løsninger</w:t>
      </w:r>
      <w:bookmarkEnd w:id="95"/>
      <w:bookmarkEnd w:id="96"/>
    </w:p>
    <w:p w14:paraId="14E7DE5A" w14:textId="77777777" w:rsidR="00CF4948" w:rsidRPr="001F673A" w:rsidRDefault="00125AC1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Det forutsettes at </w:t>
      </w:r>
      <w:r w:rsidR="00CF4948" w:rsidRPr="001F673A">
        <w:rPr>
          <w:rFonts w:ascii="Verdana" w:hAnsi="Verdana"/>
          <w:sz w:val="18"/>
          <w:szCs w:val="18"/>
        </w:rPr>
        <w:t>entreprenøren legger frem avviksmelding med konsekvensanalyse</w:t>
      </w:r>
      <w:r w:rsidR="008A2DFA">
        <w:rPr>
          <w:rFonts w:ascii="Verdana" w:hAnsi="Verdana"/>
          <w:sz w:val="18"/>
          <w:szCs w:val="18"/>
        </w:rPr>
        <w:t>, økonomi</w:t>
      </w:r>
      <w:r w:rsidR="00CF4948" w:rsidRPr="001F673A">
        <w:rPr>
          <w:rFonts w:ascii="Verdana" w:hAnsi="Verdana"/>
          <w:sz w:val="18"/>
          <w:szCs w:val="18"/>
        </w:rPr>
        <w:t xml:space="preserve"> og tilrådning for prosjektleder før man eventuelt utarbeider endringsliste.</w:t>
      </w:r>
    </w:p>
    <w:p w14:paraId="1E49CCE2" w14:textId="77777777" w:rsidR="00CF4948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Det skal benyttes standard skjema for melding om avvik.</w:t>
      </w:r>
    </w:p>
    <w:p w14:paraId="1045B7B2" w14:textId="77777777" w:rsidR="00CF4948" w:rsidRDefault="00CF4948" w:rsidP="00CF4948"/>
    <w:p w14:paraId="5DA4E6FA" w14:textId="77777777" w:rsidR="00A861E9" w:rsidRDefault="00A861E9" w:rsidP="00CF4948"/>
    <w:p w14:paraId="1A3DF152" w14:textId="77777777" w:rsidR="00CF4948" w:rsidRDefault="00CF4948" w:rsidP="00CF4948">
      <w:pPr>
        <w:pStyle w:val="Overskrift1"/>
        <w:rPr>
          <w:rFonts w:ascii="Verdana" w:hAnsi="Verdana"/>
          <w:sz w:val="22"/>
          <w:szCs w:val="22"/>
        </w:rPr>
      </w:pPr>
      <w:bookmarkStart w:id="97" w:name="_Toc363200896"/>
      <w:bookmarkStart w:id="98" w:name="_Toc128134764"/>
      <w:r w:rsidRPr="004E6947">
        <w:rPr>
          <w:rFonts w:ascii="Verdana" w:hAnsi="Verdana"/>
          <w:sz w:val="22"/>
          <w:szCs w:val="22"/>
        </w:rPr>
        <w:t>8.</w:t>
      </w:r>
      <w:r>
        <w:rPr>
          <w:rFonts w:ascii="Verdana" w:hAnsi="Verdana"/>
          <w:sz w:val="22"/>
          <w:szCs w:val="22"/>
        </w:rPr>
        <w:tab/>
      </w:r>
      <w:r w:rsidRPr="004E6947">
        <w:rPr>
          <w:rFonts w:ascii="Verdana" w:hAnsi="Verdana"/>
          <w:sz w:val="22"/>
          <w:szCs w:val="22"/>
        </w:rPr>
        <w:t>RUTINE FOR FREMDRIFTSOPPFØLGING OG SAMARBEID MELLOM</w:t>
      </w:r>
      <w:bookmarkEnd w:id="97"/>
      <w:bookmarkEnd w:id="98"/>
      <w:r w:rsidRPr="004E6947">
        <w:rPr>
          <w:rFonts w:ascii="Verdana" w:hAnsi="Verdana"/>
          <w:sz w:val="22"/>
          <w:szCs w:val="22"/>
        </w:rPr>
        <w:t xml:space="preserve"> </w:t>
      </w:r>
    </w:p>
    <w:p w14:paraId="555F8ADD" w14:textId="77777777" w:rsidR="00CF4948" w:rsidRPr="004E6947" w:rsidRDefault="00CF4948" w:rsidP="00CF4948">
      <w:pPr>
        <w:pStyle w:val="Overskrift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bookmarkStart w:id="99" w:name="_Toc363200897"/>
      <w:bookmarkStart w:id="100" w:name="_Toc128134765"/>
      <w:r w:rsidRPr="004E6947">
        <w:rPr>
          <w:rFonts w:ascii="Verdana" w:hAnsi="Verdana"/>
          <w:sz w:val="22"/>
          <w:szCs w:val="22"/>
        </w:rPr>
        <w:t>ENTREPRENØRENE.</w:t>
      </w:r>
      <w:bookmarkEnd w:id="99"/>
      <w:bookmarkEnd w:id="100"/>
    </w:p>
    <w:p w14:paraId="4D5F2357" w14:textId="77777777" w:rsidR="00A861E9" w:rsidRDefault="00A861E9" w:rsidP="00CF4948">
      <w:pPr>
        <w:ind w:firstLine="708"/>
        <w:rPr>
          <w:rFonts w:ascii="Verdana" w:hAnsi="Verdana"/>
          <w:sz w:val="18"/>
          <w:szCs w:val="18"/>
        </w:rPr>
      </w:pPr>
    </w:p>
    <w:p w14:paraId="55DB9F64" w14:textId="77777777" w:rsidR="00CF4948" w:rsidRDefault="00CF4948" w:rsidP="00CF4948">
      <w:pPr>
        <w:ind w:firstLine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Rutinen regulerer samarbeidet og forholdet til fremdriften på byggeplassen.</w:t>
      </w:r>
    </w:p>
    <w:p w14:paraId="657E908C" w14:textId="77777777" w:rsidR="00F465C3" w:rsidRDefault="00F465C3" w:rsidP="00CF4948">
      <w:pPr>
        <w:ind w:firstLine="708"/>
        <w:rPr>
          <w:rFonts w:ascii="Verdana" w:hAnsi="Verdana"/>
          <w:sz w:val="18"/>
          <w:szCs w:val="18"/>
        </w:rPr>
      </w:pPr>
    </w:p>
    <w:p w14:paraId="437C472A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01" w:name="_Toc363200898"/>
      <w:bookmarkStart w:id="102" w:name="_Toc128134766"/>
      <w:r w:rsidRPr="001F673A">
        <w:rPr>
          <w:sz w:val="18"/>
          <w:szCs w:val="18"/>
        </w:rPr>
        <w:t>8.1</w:t>
      </w:r>
      <w:r w:rsidRPr="001F673A">
        <w:rPr>
          <w:sz w:val="18"/>
          <w:szCs w:val="18"/>
        </w:rPr>
        <w:tab/>
        <w:t>Hensikt</w:t>
      </w:r>
      <w:bookmarkEnd w:id="101"/>
      <w:bookmarkEnd w:id="102"/>
    </w:p>
    <w:p w14:paraId="11C2FD36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Rutinen skal hindre unødige forsinkelser av byggearbeidene, og bidra til godt samarbeide på byggeplassen.</w:t>
      </w:r>
    </w:p>
    <w:p w14:paraId="0078CA20" w14:textId="77777777" w:rsidR="00CF4948" w:rsidRPr="001F673A" w:rsidRDefault="00CF4948" w:rsidP="00CF4948">
      <w:pPr>
        <w:rPr>
          <w:sz w:val="18"/>
          <w:szCs w:val="18"/>
        </w:rPr>
      </w:pPr>
    </w:p>
    <w:p w14:paraId="34EEE85F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03" w:name="_Toc363200899"/>
      <w:bookmarkStart w:id="104" w:name="_Toc128134767"/>
      <w:r w:rsidRPr="001F673A">
        <w:rPr>
          <w:sz w:val="18"/>
          <w:szCs w:val="18"/>
        </w:rPr>
        <w:t>8.2</w:t>
      </w:r>
      <w:r w:rsidRPr="001F673A">
        <w:rPr>
          <w:sz w:val="18"/>
          <w:szCs w:val="18"/>
        </w:rPr>
        <w:tab/>
        <w:t>Fremdriftsoppfølging</w:t>
      </w:r>
      <w:bookmarkEnd w:id="103"/>
      <w:bookmarkEnd w:id="104"/>
    </w:p>
    <w:p w14:paraId="4C55479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Etter at alle aktørene har godkjent fremdriftsplanen påligger det enhver å f</w:t>
      </w:r>
      <w:r w:rsidR="009C3315">
        <w:rPr>
          <w:rFonts w:ascii="Verdana" w:hAnsi="Verdana"/>
          <w:sz w:val="18"/>
          <w:szCs w:val="18"/>
        </w:rPr>
        <w:t xml:space="preserve">ølge planen punktlig. </w:t>
      </w:r>
      <w:r w:rsidR="00A861E9">
        <w:rPr>
          <w:rFonts w:ascii="Verdana" w:hAnsi="Verdana"/>
          <w:sz w:val="18"/>
          <w:szCs w:val="18"/>
        </w:rPr>
        <w:t>E</w:t>
      </w:r>
      <w:r w:rsidR="00185C5B">
        <w:rPr>
          <w:rFonts w:ascii="Verdana" w:hAnsi="Verdana"/>
          <w:sz w:val="18"/>
          <w:szCs w:val="18"/>
        </w:rPr>
        <w:t>ntreprenøren</w:t>
      </w:r>
      <w:r w:rsidRPr="001F673A">
        <w:rPr>
          <w:rFonts w:ascii="Verdana" w:hAnsi="Verdana"/>
          <w:sz w:val="18"/>
          <w:szCs w:val="18"/>
        </w:rPr>
        <w:t xml:space="preserve"> er ansvarlig for å utarbeide fremdriftsplan, koordinere arbeidene og har ansvaret for fremdriftsoppfølingen.  </w:t>
      </w:r>
    </w:p>
    <w:p w14:paraId="7EA7A72E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00C590E4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Alle som er på byggeplassen</w:t>
      </w:r>
      <w:r w:rsidR="00403FAA">
        <w:rPr>
          <w:rFonts w:ascii="Verdana" w:hAnsi="Verdana"/>
          <w:sz w:val="18"/>
          <w:szCs w:val="18"/>
        </w:rPr>
        <w:t>,</w:t>
      </w:r>
      <w:r w:rsidRPr="001F673A">
        <w:rPr>
          <w:rFonts w:ascii="Verdana" w:hAnsi="Verdana"/>
          <w:sz w:val="18"/>
          <w:szCs w:val="18"/>
        </w:rPr>
        <w:t xml:space="preserve"> skal ha lett adgang til å studere fremdriftsplanen (minst ett eksemplar til hver entreprenør). Fremdriftsplan henges lett tilgjengelig og synlig opp på brakke.</w:t>
      </w:r>
    </w:p>
    <w:p w14:paraId="36543400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575BAE2E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Ansvarlig formann/bas/stedfortreder skal til enhver tid være kjent med planen slik at han i god tid melder fra til entreprenøren dersom han ser problemer med egen fremdrift.</w:t>
      </w:r>
    </w:p>
    <w:p w14:paraId="7335F94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lastRenderedPageBreak/>
        <w:tab/>
      </w:r>
      <w:r w:rsidRPr="001F673A">
        <w:rPr>
          <w:rFonts w:ascii="Verdana" w:hAnsi="Verdana"/>
          <w:sz w:val="18"/>
          <w:szCs w:val="18"/>
        </w:rPr>
        <w:tab/>
      </w:r>
    </w:p>
    <w:p w14:paraId="78A8AEBE" w14:textId="77777777" w:rsidR="00CF4948" w:rsidRPr="001F673A" w:rsidRDefault="009C3315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Dersom </w:t>
      </w:r>
      <w:r w:rsidR="00FF5B12">
        <w:rPr>
          <w:rFonts w:ascii="Verdana" w:hAnsi="Verdana"/>
          <w:sz w:val="18"/>
          <w:szCs w:val="18"/>
        </w:rPr>
        <w:t>hoved</w:t>
      </w:r>
      <w:r w:rsidR="00185C5B">
        <w:rPr>
          <w:rFonts w:ascii="Verdana" w:hAnsi="Verdana"/>
          <w:sz w:val="18"/>
          <w:szCs w:val="18"/>
        </w:rPr>
        <w:t>entreprenøren</w:t>
      </w:r>
      <w:r w:rsidR="00CF4948" w:rsidRPr="001F673A">
        <w:rPr>
          <w:rFonts w:ascii="Verdana" w:hAnsi="Verdana"/>
          <w:sz w:val="18"/>
          <w:szCs w:val="18"/>
        </w:rPr>
        <w:t xml:space="preserve"> registrerer manglende oppmøte av annen entreprenør og mener dette vil hindre fremdriften, skal </w:t>
      </w:r>
      <w:r w:rsidR="00185C5B"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 xml:space="preserve">eleder </w:t>
      </w:r>
      <w:r w:rsidR="00CF4948" w:rsidRPr="001F673A">
        <w:rPr>
          <w:rFonts w:ascii="Verdana" w:hAnsi="Verdana"/>
          <w:sz w:val="18"/>
          <w:szCs w:val="18"/>
        </w:rPr>
        <w:t xml:space="preserve">varsles omgående.  </w:t>
      </w:r>
    </w:p>
    <w:p w14:paraId="7A44B7C4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394AC713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Alle entreprenørene plikter å møte på</w:t>
      </w:r>
      <w:r w:rsidR="009C3315">
        <w:rPr>
          <w:rFonts w:ascii="Verdana" w:hAnsi="Verdana"/>
          <w:sz w:val="18"/>
          <w:szCs w:val="18"/>
        </w:rPr>
        <w:t xml:space="preserve"> avtalte fremdriftsmøter. E</w:t>
      </w:r>
      <w:r w:rsidRPr="001F673A">
        <w:rPr>
          <w:rFonts w:ascii="Verdana" w:hAnsi="Verdana"/>
          <w:sz w:val="18"/>
          <w:szCs w:val="18"/>
        </w:rPr>
        <w:t xml:space="preserve">ntreprenøren og </w:t>
      </w:r>
      <w:r w:rsidR="00185C5B"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>eleder</w:t>
      </w:r>
      <w:r w:rsidR="00C03654">
        <w:rPr>
          <w:rFonts w:ascii="Verdana" w:hAnsi="Verdana"/>
          <w:sz w:val="18"/>
          <w:szCs w:val="18"/>
        </w:rPr>
        <w:t xml:space="preserve"> </w:t>
      </w:r>
      <w:r w:rsidRPr="001F673A">
        <w:rPr>
          <w:rFonts w:ascii="Verdana" w:hAnsi="Verdana"/>
          <w:sz w:val="18"/>
          <w:szCs w:val="18"/>
        </w:rPr>
        <w:t>avgjør hvor hyppige møtene skal holdes. En ukes intervall antydes i perioder hvor flere fag er representert og byggeaktiviteten er høy.</w:t>
      </w:r>
    </w:p>
    <w:p w14:paraId="04C3FAE6" w14:textId="77777777" w:rsidR="00CF4948" w:rsidRPr="001F673A" w:rsidRDefault="00CF4948" w:rsidP="00CF4948">
      <w:pPr>
        <w:rPr>
          <w:sz w:val="18"/>
          <w:szCs w:val="18"/>
        </w:rPr>
      </w:pPr>
    </w:p>
    <w:p w14:paraId="6D7CF89B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05" w:name="_Toc363200900"/>
      <w:bookmarkStart w:id="106" w:name="_Toc128134768"/>
      <w:r w:rsidRPr="001F673A">
        <w:rPr>
          <w:sz w:val="18"/>
          <w:szCs w:val="18"/>
        </w:rPr>
        <w:t>8.3</w:t>
      </w:r>
      <w:r w:rsidRPr="001F673A">
        <w:rPr>
          <w:sz w:val="18"/>
          <w:szCs w:val="18"/>
        </w:rPr>
        <w:tab/>
        <w:t>Samarbeid</w:t>
      </w:r>
      <w:bookmarkEnd w:id="105"/>
      <w:bookmarkEnd w:id="106"/>
    </w:p>
    <w:p w14:paraId="6E5A553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Alle entreprenører plikter til å holde god kontak</w:t>
      </w:r>
      <w:r w:rsidR="009C3315">
        <w:rPr>
          <w:rFonts w:ascii="Verdana" w:hAnsi="Verdana"/>
          <w:sz w:val="18"/>
          <w:szCs w:val="18"/>
        </w:rPr>
        <w:t xml:space="preserve">t med de andre aktører via </w:t>
      </w:r>
      <w:r w:rsidR="00FF5B12">
        <w:rPr>
          <w:rFonts w:ascii="Verdana" w:hAnsi="Verdana"/>
          <w:sz w:val="18"/>
          <w:szCs w:val="18"/>
        </w:rPr>
        <w:t>hovedentreprenør</w:t>
      </w:r>
      <w:r w:rsidRPr="001F673A">
        <w:rPr>
          <w:rFonts w:ascii="Verdana" w:hAnsi="Verdana"/>
          <w:sz w:val="18"/>
          <w:szCs w:val="18"/>
        </w:rPr>
        <w:t xml:space="preserve">, slik at kollisjoner og misforståelser unngås. Det skal til enhver tid være klart hvem som har ansvaret for de enkelte disipliner, selv i perioder hvor formann/bas er fraværende. Dersom kontakt ikke oppnås </w:t>
      </w:r>
      <w:r w:rsidR="0021634E" w:rsidRPr="001F673A">
        <w:rPr>
          <w:rFonts w:ascii="Verdana" w:hAnsi="Verdana"/>
          <w:sz w:val="18"/>
          <w:szCs w:val="18"/>
        </w:rPr>
        <w:t>ifm.</w:t>
      </w:r>
      <w:r w:rsidRPr="001F673A">
        <w:rPr>
          <w:rFonts w:ascii="Verdana" w:hAnsi="Verdana"/>
          <w:sz w:val="18"/>
          <w:szCs w:val="18"/>
        </w:rPr>
        <w:t xml:space="preserve"> informasjonsutveksling, skal </w:t>
      </w:r>
      <w:r w:rsidR="00185C5B"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>eleder</w:t>
      </w:r>
      <w:r w:rsidRPr="001F673A">
        <w:rPr>
          <w:rFonts w:ascii="Verdana" w:hAnsi="Verdana"/>
          <w:sz w:val="18"/>
          <w:szCs w:val="18"/>
        </w:rPr>
        <w:t xml:space="preserve"> kontaktes omgående.</w:t>
      </w:r>
    </w:p>
    <w:p w14:paraId="1A83B8AF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4A50D0BD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Avvikling av fridager, avspasering, midlertidig stopp for utførelse av andre oppdrag osv. meldes i fremdriftsmøter, eventuelt særskilt, direkte til alle berørte parter.  </w:t>
      </w:r>
    </w:p>
    <w:p w14:paraId="1964C139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49556406" w14:textId="77777777" w:rsidR="00CF4948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Dersom en under gjennomgang av tegninger/beskrivelse kommer over feil eller mangler </w:t>
      </w:r>
      <w:proofErr w:type="gramStart"/>
      <w:r w:rsidRPr="001F673A">
        <w:rPr>
          <w:rFonts w:ascii="Verdana" w:hAnsi="Verdana"/>
          <w:sz w:val="18"/>
          <w:szCs w:val="18"/>
        </w:rPr>
        <w:t>vedrørende</w:t>
      </w:r>
      <w:proofErr w:type="gramEnd"/>
      <w:r w:rsidRPr="001F673A">
        <w:rPr>
          <w:rFonts w:ascii="Verdana" w:hAnsi="Verdana"/>
          <w:sz w:val="18"/>
          <w:szCs w:val="18"/>
        </w:rPr>
        <w:t xml:space="preserve"> tegninger/beskrivelsesmaterialet, skal en straks</w:t>
      </w:r>
      <w:r w:rsidR="009C3315">
        <w:rPr>
          <w:rFonts w:ascii="Verdana" w:hAnsi="Verdana"/>
          <w:sz w:val="18"/>
          <w:szCs w:val="18"/>
        </w:rPr>
        <w:t xml:space="preserve"> skriftlig melde fra til </w:t>
      </w:r>
      <w:r w:rsidR="00FF5B12">
        <w:rPr>
          <w:rFonts w:ascii="Verdana" w:hAnsi="Verdana"/>
          <w:sz w:val="18"/>
          <w:szCs w:val="18"/>
        </w:rPr>
        <w:t>hoved</w:t>
      </w:r>
      <w:r w:rsidR="00185C5B">
        <w:rPr>
          <w:rFonts w:ascii="Verdana" w:hAnsi="Verdana"/>
          <w:sz w:val="18"/>
          <w:szCs w:val="18"/>
        </w:rPr>
        <w:t>entreprenøren</w:t>
      </w:r>
      <w:r w:rsidRPr="001F673A">
        <w:rPr>
          <w:rFonts w:ascii="Verdana" w:hAnsi="Verdana"/>
          <w:sz w:val="18"/>
          <w:szCs w:val="18"/>
        </w:rPr>
        <w:t xml:space="preserve"> og dennes rådgivere, med kopi til </w:t>
      </w:r>
      <w:r w:rsidR="00185C5B"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>eleder</w:t>
      </w:r>
      <w:r w:rsidRPr="001F673A">
        <w:rPr>
          <w:rFonts w:ascii="Verdana" w:hAnsi="Verdana"/>
          <w:sz w:val="18"/>
          <w:szCs w:val="18"/>
        </w:rPr>
        <w:t>, slik at materialet kan rettes opp og slik at unødige forsinkelser ikke oppstår.</w:t>
      </w:r>
    </w:p>
    <w:p w14:paraId="6BEB1C7C" w14:textId="77777777" w:rsidR="00F465C3" w:rsidRDefault="00F465C3" w:rsidP="00CF4948">
      <w:pPr>
        <w:ind w:left="708"/>
        <w:rPr>
          <w:rFonts w:ascii="Verdana" w:hAnsi="Verdana"/>
          <w:sz w:val="18"/>
          <w:szCs w:val="18"/>
        </w:rPr>
      </w:pPr>
    </w:p>
    <w:p w14:paraId="35B0A6E0" w14:textId="77777777" w:rsidR="006017E4" w:rsidRDefault="006017E4" w:rsidP="006017E4">
      <w:pPr>
        <w:rPr>
          <w:rFonts w:ascii="Verdana" w:hAnsi="Verdana"/>
          <w:sz w:val="18"/>
          <w:szCs w:val="18"/>
        </w:rPr>
      </w:pPr>
    </w:p>
    <w:p w14:paraId="54FEB385" w14:textId="77777777" w:rsidR="00CF4948" w:rsidRPr="00156C77" w:rsidRDefault="00CF4948" w:rsidP="0078014B">
      <w:pPr>
        <w:pStyle w:val="Overskrift1"/>
        <w:rPr>
          <w:rFonts w:ascii="Verdana" w:hAnsi="Verdana"/>
          <w:sz w:val="22"/>
          <w:szCs w:val="22"/>
        </w:rPr>
      </w:pPr>
      <w:bookmarkStart w:id="107" w:name="_Toc363200901"/>
      <w:bookmarkStart w:id="108" w:name="_Toc128134769"/>
      <w:r w:rsidRPr="00156C77">
        <w:rPr>
          <w:rFonts w:ascii="Verdana" w:hAnsi="Verdana"/>
          <w:sz w:val="22"/>
          <w:szCs w:val="22"/>
        </w:rPr>
        <w:t xml:space="preserve">9.  </w:t>
      </w:r>
      <w:r w:rsidR="005B200D">
        <w:rPr>
          <w:rFonts w:ascii="Verdana" w:hAnsi="Verdana"/>
          <w:sz w:val="22"/>
          <w:szCs w:val="22"/>
        </w:rPr>
        <w:tab/>
      </w:r>
      <w:r w:rsidRPr="00156C77">
        <w:rPr>
          <w:rFonts w:ascii="Verdana" w:hAnsi="Verdana"/>
          <w:sz w:val="22"/>
          <w:szCs w:val="22"/>
        </w:rPr>
        <w:t>RUTINE FOR GJENNOMFØRING AV SLUTTKONTROLL</w:t>
      </w:r>
      <w:bookmarkEnd w:id="107"/>
      <w:bookmarkEnd w:id="108"/>
      <w:r w:rsidRPr="00156C77">
        <w:rPr>
          <w:rFonts w:ascii="Verdana" w:hAnsi="Verdana"/>
          <w:sz w:val="22"/>
          <w:szCs w:val="22"/>
        </w:rPr>
        <w:t xml:space="preserve"> </w:t>
      </w:r>
    </w:p>
    <w:p w14:paraId="4A39CE7B" w14:textId="77777777" w:rsidR="00CF4948" w:rsidRPr="001F673A" w:rsidRDefault="00CF4948" w:rsidP="00CF4948">
      <w:pPr>
        <w:ind w:firstLine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Denne rutinen gjelder alle fag.</w:t>
      </w:r>
    </w:p>
    <w:p w14:paraId="26B3245E" w14:textId="77777777" w:rsidR="00CF4948" w:rsidRPr="001F673A" w:rsidRDefault="00CF4948" w:rsidP="00CF4948">
      <w:pPr>
        <w:rPr>
          <w:sz w:val="18"/>
          <w:szCs w:val="18"/>
        </w:rPr>
      </w:pPr>
    </w:p>
    <w:p w14:paraId="41870244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09" w:name="_Toc363200902"/>
      <w:bookmarkStart w:id="110" w:name="_Toc128134770"/>
      <w:r w:rsidRPr="001F673A">
        <w:rPr>
          <w:sz w:val="18"/>
          <w:szCs w:val="18"/>
        </w:rPr>
        <w:t>9.1</w:t>
      </w:r>
      <w:r w:rsidRPr="001F673A">
        <w:rPr>
          <w:sz w:val="18"/>
          <w:szCs w:val="18"/>
        </w:rPr>
        <w:tab/>
        <w:t>Hensikt</w:t>
      </w:r>
      <w:bookmarkEnd w:id="109"/>
      <w:bookmarkEnd w:id="110"/>
    </w:p>
    <w:p w14:paraId="736EB58E" w14:textId="77777777" w:rsidR="00CF4948" w:rsidRPr="001F673A" w:rsidRDefault="00CF4948" w:rsidP="006017E4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Avdekke eventuelle avvik og skaffe oversikt over omf</w:t>
      </w:r>
      <w:r w:rsidR="006017E4">
        <w:rPr>
          <w:rFonts w:ascii="Verdana" w:hAnsi="Verdana"/>
          <w:sz w:val="18"/>
          <w:szCs w:val="18"/>
        </w:rPr>
        <w:t xml:space="preserve">anget av feil og mangler for å </w:t>
      </w:r>
      <w:r w:rsidRPr="001F673A">
        <w:rPr>
          <w:rFonts w:ascii="Verdana" w:hAnsi="Verdana"/>
          <w:sz w:val="18"/>
          <w:szCs w:val="18"/>
        </w:rPr>
        <w:t>kunne godtgjøre om bygget kan overtas (om det foreligger grunnlag for overtagelse).</w:t>
      </w:r>
    </w:p>
    <w:p w14:paraId="7937F408" w14:textId="77777777" w:rsidR="00CF4948" w:rsidRPr="001F673A" w:rsidRDefault="00CF4948" w:rsidP="00CF4948">
      <w:pPr>
        <w:rPr>
          <w:sz w:val="18"/>
          <w:szCs w:val="18"/>
        </w:rPr>
      </w:pPr>
    </w:p>
    <w:p w14:paraId="7299C306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11" w:name="_Toc363200903"/>
      <w:bookmarkStart w:id="112" w:name="_Toc128134771"/>
      <w:r w:rsidRPr="001F673A">
        <w:rPr>
          <w:sz w:val="18"/>
          <w:szCs w:val="18"/>
        </w:rPr>
        <w:t>9.2</w:t>
      </w:r>
      <w:r w:rsidRPr="001F673A">
        <w:rPr>
          <w:sz w:val="18"/>
          <w:szCs w:val="18"/>
        </w:rPr>
        <w:tab/>
        <w:t>Generelt</w:t>
      </w:r>
      <w:bookmarkEnd w:id="111"/>
      <w:bookmarkEnd w:id="112"/>
    </w:p>
    <w:p w14:paraId="0FDBC19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Sluttkontrollen skal foretas for alle konstruksjoner. Sluttkontrollen eller overtakelsesbefaring skal verifisere at tidligere kontroller og eventuelle delovertakelser dokumenterer at kontrakts</w:t>
      </w:r>
      <w:r w:rsidR="009C3315">
        <w:rPr>
          <w:rFonts w:ascii="Verdana" w:hAnsi="Verdana"/>
          <w:sz w:val="18"/>
          <w:szCs w:val="18"/>
        </w:rPr>
        <w:t xml:space="preserve"> </w:t>
      </w:r>
      <w:r w:rsidRPr="001F673A">
        <w:rPr>
          <w:rFonts w:ascii="Verdana" w:hAnsi="Verdana"/>
          <w:sz w:val="18"/>
          <w:szCs w:val="18"/>
        </w:rPr>
        <w:t>kravene er oppfylt.</w:t>
      </w:r>
    </w:p>
    <w:p w14:paraId="7C9E231A" w14:textId="77777777" w:rsidR="00CF4948" w:rsidRPr="001F673A" w:rsidRDefault="00CF4948" w:rsidP="00CF4948">
      <w:pPr>
        <w:rPr>
          <w:sz w:val="18"/>
          <w:szCs w:val="18"/>
        </w:rPr>
      </w:pPr>
    </w:p>
    <w:p w14:paraId="59B5A291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13" w:name="_Toc363200904"/>
      <w:bookmarkStart w:id="114" w:name="_Toc128134772"/>
      <w:r w:rsidRPr="001F673A">
        <w:rPr>
          <w:sz w:val="18"/>
          <w:szCs w:val="18"/>
        </w:rPr>
        <w:t>9.3</w:t>
      </w:r>
      <w:r w:rsidRPr="001F673A">
        <w:rPr>
          <w:sz w:val="18"/>
          <w:szCs w:val="18"/>
        </w:rPr>
        <w:tab/>
        <w:t>Ansvar</w:t>
      </w:r>
      <w:bookmarkEnd w:id="113"/>
      <w:bookmarkEnd w:id="114"/>
    </w:p>
    <w:p w14:paraId="282A73E9" w14:textId="77777777" w:rsidR="00CF4948" w:rsidRPr="001F673A" w:rsidRDefault="00185C5B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>eleder</w:t>
      </w:r>
      <w:r>
        <w:rPr>
          <w:rFonts w:ascii="Verdana" w:hAnsi="Verdana"/>
          <w:sz w:val="18"/>
          <w:szCs w:val="18"/>
        </w:rPr>
        <w:t xml:space="preserve"> </w:t>
      </w:r>
      <w:r w:rsidR="00CF4948" w:rsidRPr="001F673A">
        <w:rPr>
          <w:rFonts w:ascii="Verdana" w:hAnsi="Verdana"/>
          <w:sz w:val="18"/>
          <w:szCs w:val="18"/>
        </w:rPr>
        <w:t xml:space="preserve">leder sluttkontroll, samler rapporter for alle fag og </w:t>
      </w:r>
      <w:proofErr w:type="gramStart"/>
      <w:r w:rsidR="00CF4948" w:rsidRPr="001F673A">
        <w:rPr>
          <w:rFonts w:ascii="Verdana" w:hAnsi="Verdana"/>
          <w:sz w:val="18"/>
          <w:szCs w:val="18"/>
        </w:rPr>
        <w:t>besørger</w:t>
      </w:r>
      <w:proofErr w:type="gramEnd"/>
      <w:r w:rsidR="00CF4948" w:rsidRPr="001F673A">
        <w:rPr>
          <w:rFonts w:ascii="Verdana" w:hAnsi="Verdana"/>
          <w:sz w:val="18"/>
          <w:szCs w:val="18"/>
        </w:rPr>
        <w:t xml:space="preserve"> utsendelse av protokoll fra overtakelse av alle fag (tekniske kontrollører/rådgivere tas med for angjeldende fag). Det føres protokoll for hvert fag. Selve protokollen, uten bilag, besørges fortrinnsvis underskrevet samme dag av prosjektleder eller dennes representant (</w:t>
      </w:r>
      <w:r>
        <w:rPr>
          <w:rFonts w:ascii="Verdana" w:hAnsi="Verdana"/>
          <w:sz w:val="18"/>
          <w:szCs w:val="18"/>
        </w:rPr>
        <w:t>bygg</w:t>
      </w:r>
      <w:r w:rsidR="00FF5B12">
        <w:rPr>
          <w:rFonts w:ascii="Verdana" w:hAnsi="Verdana"/>
          <w:sz w:val="18"/>
          <w:szCs w:val="18"/>
        </w:rPr>
        <w:t>eleder</w:t>
      </w:r>
      <w:r w:rsidR="00CF4948" w:rsidRPr="001F673A">
        <w:rPr>
          <w:rFonts w:ascii="Verdana" w:hAnsi="Verdana"/>
          <w:sz w:val="18"/>
          <w:szCs w:val="18"/>
        </w:rPr>
        <w:t>) og entreprenør.</w:t>
      </w:r>
    </w:p>
    <w:p w14:paraId="7FAD864F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</w:p>
    <w:p w14:paraId="3F068EA5" w14:textId="77777777" w:rsidR="00CF4948" w:rsidRPr="001F673A" w:rsidRDefault="00CF4948" w:rsidP="00CF4948">
      <w:pPr>
        <w:ind w:left="708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 de tekniske fag er respektive rådgivere ansvarlig for føring av mangelliste og utsendelse av protokoll m/liste samt oppfølging av feil og mangler.</w:t>
      </w:r>
    </w:p>
    <w:p w14:paraId="799B12D9" w14:textId="77777777" w:rsidR="00CF4948" w:rsidRPr="001F673A" w:rsidRDefault="00CF4948" w:rsidP="00CF4948">
      <w:pPr>
        <w:rPr>
          <w:sz w:val="18"/>
          <w:szCs w:val="18"/>
        </w:rPr>
      </w:pPr>
    </w:p>
    <w:p w14:paraId="4D2F16E7" w14:textId="77777777" w:rsidR="00CF4948" w:rsidRPr="001F673A" w:rsidRDefault="00CF4948" w:rsidP="00CF4948">
      <w:pPr>
        <w:pStyle w:val="Overskrift2"/>
        <w:rPr>
          <w:sz w:val="18"/>
          <w:szCs w:val="18"/>
        </w:rPr>
      </w:pPr>
      <w:bookmarkStart w:id="115" w:name="_Toc363200905"/>
      <w:bookmarkStart w:id="116" w:name="_Toc128134773"/>
      <w:r w:rsidRPr="001F673A">
        <w:rPr>
          <w:sz w:val="18"/>
          <w:szCs w:val="18"/>
        </w:rPr>
        <w:t>9.4</w:t>
      </w:r>
      <w:r w:rsidRPr="001F673A">
        <w:rPr>
          <w:sz w:val="18"/>
          <w:szCs w:val="18"/>
        </w:rPr>
        <w:tab/>
        <w:t>Protokoll</w:t>
      </w:r>
      <w:bookmarkEnd w:id="115"/>
      <w:bookmarkEnd w:id="116"/>
    </w:p>
    <w:p w14:paraId="228E705D" w14:textId="77777777" w:rsidR="00CF4948" w:rsidRPr="001F673A" w:rsidRDefault="00CF4948" w:rsidP="00CF4948">
      <w:pPr>
        <w:ind w:left="705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Protokollen skal inneholde:</w:t>
      </w:r>
    </w:p>
    <w:p w14:paraId="4D796E76" w14:textId="77777777" w:rsidR="00CF4948" w:rsidRPr="001F673A" w:rsidRDefault="00CF4948" w:rsidP="00CF4948">
      <w:pPr>
        <w:numPr>
          <w:ilvl w:val="0"/>
          <w:numId w:val="15"/>
        </w:numPr>
        <w:tabs>
          <w:tab w:val="clear" w:pos="705"/>
          <w:tab w:val="num" w:pos="1410"/>
        </w:tabs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Deltakerliste</w:t>
      </w:r>
    </w:p>
    <w:p w14:paraId="468F7411" w14:textId="77777777" w:rsidR="00CF4948" w:rsidRPr="001F673A" w:rsidRDefault="00CF4948" w:rsidP="00CF4948">
      <w:pPr>
        <w:numPr>
          <w:ilvl w:val="0"/>
          <w:numId w:val="15"/>
        </w:numPr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Liste over feil og mangler</w:t>
      </w:r>
    </w:p>
    <w:p w14:paraId="086489CB" w14:textId="77777777" w:rsidR="00CF4948" w:rsidRPr="001F673A" w:rsidRDefault="00CF4948" w:rsidP="00CF4948">
      <w:pPr>
        <w:numPr>
          <w:ilvl w:val="0"/>
          <w:numId w:val="15"/>
        </w:numPr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Utbedringsfrist</w:t>
      </w:r>
    </w:p>
    <w:p w14:paraId="1406ED84" w14:textId="77777777" w:rsidR="00CF4948" w:rsidRPr="001F673A" w:rsidRDefault="00CF4948" w:rsidP="00CF4948">
      <w:pPr>
        <w:numPr>
          <w:ilvl w:val="0"/>
          <w:numId w:val="15"/>
        </w:numPr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 xml:space="preserve">Garantitider </w:t>
      </w:r>
    </w:p>
    <w:p w14:paraId="68D2A057" w14:textId="77777777" w:rsidR="00CF4948" w:rsidRPr="001F673A" w:rsidRDefault="00CF4948" w:rsidP="00CF4948">
      <w:pPr>
        <w:numPr>
          <w:ilvl w:val="0"/>
          <w:numId w:val="15"/>
        </w:numPr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Dato for denne overtakelse</w:t>
      </w:r>
    </w:p>
    <w:p w14:paraId="735E1D11" w14:textId="77777777" w:rsidR="00CF4948" w:rsidRPr="001F673A" w:rsidRDefault="00CF4948" w:rsidP="00CF4948">
      <w:pPr>
        <w:numPr>
          <w:ilvl w:val="0"/>
          <w:numId w:val="15"/>
        </w:numPr>
        <w:ind w:left="1410"/>
        <w:rPr>
          <w:rFonts w:ascii="Verdana" w:hAnsi="Verdana"/>
          <w:sz w:val="18"/>
          <w:szCs w:val="18"/>
        </w:rPr>
      </w:pPr>
      <w:r w:rsidRPr="001F673A">
        <w:rPr>
          <w:rFonts w:ascii="Verdana" w:hAnsi="Verdana"/>
          <w:sz w:val="18"/>
          <w:szCs w:val="18"/>
        </w:rPr>
        <w:t>Fordelingsliste for denne protokollen.</w:t>
      </w:r>
    </w:p>
    <w:p w14:paraId="7C8E11DA" w14:textId="77777777" w:rsidR="00CF4948" w:rsidRPr="001F673A" w:rsidRDefault="00CF4948" w:rsidP="00CF4948">
      <w:pPr>
        <w:pStyle w:val="INNH1"/>
        <w:spacing w:before="0" w:after="0"/>
        <w:rPr>
          <w:rFonts w:ascii="Times New Roman" w:hAnsi="Times New Roman"/>
          <w:sz w:val="18"/>
          <w:szCs w:val="18"/>
        </w:rPr>
      </w:pPr>
    </w:p>
    <w:p w14:paraId="714FE1FC" w14:textId="77777777" w:rsidR="00CF4948" w:rsidRPr="001F673A" w:rsidRDefault="00CF4948" w:rsidP="00CF4948">
      <w:pPr>
        <w:rPr>
          <w:sz w:val="18"/>
          <w:szCs w:val="18"/>
        </w:rPr>
      </w:pPr>
    </w:p>
    <w:p w14:paraId="209D8240" w14:textId="77777777" w:rsidR="00CF4948" w:rsidRPr="001F673A" w:rsidRDefault="00CF4948" w:rsidP="001F673A">
      <w:pPr>
        <w:pStyle w:val="Overskrift1"/>
        <w:ind w:left="709" w:hanging="709"/>
        <w:rPr>
          <w:rFonts w:ascii="Verdana" w:hAnsi="Verdana"/>
          <w:sz w:val="22"/>
          <w:szCs w:val="22"/>
        </w:rPr>
      </w:pPr>
    </w:p>
    <w:p w14:paraId="559A94E9" w14:textId="77777777" w:rsidR="00CF4948" w:rsidRPr="001F673A" w:rsidRDefault="00CF4948" w:rsidP="001F673A">
      <w:pPr>
        <w:pStyle w:val="Overskrift1"/>
        <w:ind w:left="709" w:hanging="709"/>
        <w:rPr>
          <w:rFonts w:ascii="Verdana" w:hAnsi="Verdana"/>
          <w:sz w:val="22"/>
          <w:szCs w:val="22"/>
        </w:rPr>
      </w:pPr>
      <w:bookmarkStart w:id="117" w:name="_Toc363200906"/>
      <w:bookmarkStart w:id="118" w:name="_Toc128134774"/>
      <w:r w:rsidRPr="001F673A">
        <w:rPr>
          <w:rFonts w:ascii="Verdana" w:hAnsi="Verdana"/>
          <w:sz w:val="22"/>
          <w:szCs w:val="22"/>
        </w:rPr>
        <w:t xml:space="preserve">10.  </w:t>
      </w:r>
      <w:r w:rsidR="005B200D" w:rsidRPr="001F673A">
        <w:rPr>
          <w:rFonts w:ascii="Verdana" w:hAnsi="Verdana"/>
          <w:sz w:val="22"/>
          <w:szCs w:val="22"/>
        </w:rPr>
        <w:tab/>
      </w:r>
      <w:r w:rsidRPr="001F673A">
        <w:rPr>
          <w:rFonts w:ascii="Verdana" w:hAnsi="Verdana"/>
          <w:sz w:val="22"/>
          <w:szCs w:val="22"/>
        </w:rPr>
        <w:t>FREMDRIFT</w:t>
      </w:r>
      <w:bookmarkEnd w:id="117"/>
      <w:bookmarkEnd w:id="118"/>
    </w:p>
    <w:p w14:paraId="264F894F" w14:textId="77777777" w:rsidR="00CF4948" w:rsidRPr="001F673A" w:rsidRDefault="00FF5B12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Hoved</w:t>
      </w:r>
      <w:r w:rsidR="00C03654">
        <w:rPr>
          <w:rFonts w:ascii="Verdana" w:hAnsi="Verdana"/>
          <w:sz w:val="18"/>
          <w:szCs w:val="18"/>
        </w:rPr>
        <w:t>e</w:t>
      </w:r>
      <w:r w:rsidR="00CF4948" w:rsidRPr="001F673A">
        <w:rPr>
          <w:rFonts w:ascii="Verdana" w:hAnsi="Verdana"/>
          <w:sz w:val="18"/>
          <w:szCs w:val="18"/>
        </w:rPr>
        <w:t>ntreprenøren</w:t>
      </w:r>
      <w:r w:rsidR="00C03654">
        <w:rPr>
          <w:rFonts w:ascii="Verdana" w:hAnsi="Verdana"/>
          <w:sz w:val="18"/>
          <w:szCs w:val="18"/>
        </w:rPr>
        <w:t>e</w:t>
      </w:r>
      <w:r w:rsidR="00CF4948" w:rsidRPr="001F673A">
        <w:rPr>
          <w:rFonts w:ascii="Verdana" w:hAnsi="Verdana"/>
          <w:sz w:val="18"/>
          <w:szCs w:val="18"/>
        </w:rPr>
        <w:t xml:space="preserve"> har ansvar for utarbeidelse av fremdriftsplan. Denne omforenes med alle underentreprenører og leverandører. Samtlige underentreprenører har et selvstendig ansvar for å følge opp omforent fremdriftsplan og varsle</w:t>
      </w:r>
      <w:r w:rsidR="00C0365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hoved</w:t>
      </w:r>
      <w:r w:rsidR="008B5A05">
        <w:rPr>
          <w:rFonts w:ascii="Verdana" w:hAnsi="Verdana"/>
          <w:sz w:val="18"/>
          <w:szCs w:val="18"/>
        </w:rPr>
        <w:t>entreprenøren</w:t>
      </w:r>
      <w:r w:rsidR="00CF4948" w:rsidRPr="001F673A">
        <w:rPr>
          <w:rFonts w:ascii="Verdana" w:hAnsi="Verdana"/>
          <w:sz w:val="18"/>
          <w:szCs w:val="18"/>
        </w:rPr>
        <w:t xml:space="preserve"> om avvik. </w:t>
      </w:r>
    </w:p>
    <w:p w14:paraId="54536D4C" w14:textId="77777777" w:rsidR="00CF4948" w:rsidRPr="001F673A" w:rsidRDefault="00FF5B12" w:rsidP="00CF4948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Hoved</w:t>
      </w:r>
      <w:r w:rsidR="008B5A05">
        <w:rPr>
          <w:rFonts w:ascii="Verdana" w:hAnsi="Verdana"/>
          <w:sz w:val="18"/>
          <w:szCs w:val="18"/>
        </w:rPr>
        <w:t>entreprenøren</w:t>
      </w:r>
      <w:r w:rsidR="00CF4948" w:rsidRPr="001F673A">
        <w:rPr>
          <w:rFonts w:ascii="Verdana" w:hAnsi="Verdana"/>
          <w:sz w:val="18"/>
          <w:szCs w:val="18"/>
        </w:rPr>
        <w:t xml:space="preserve"> varsler </w:t>
      </w:r>
      <w:r>
        <w:rPr>
          <w:rFonts w:ascii="Verdana" w:hAnsi="Verdana"/>
          <w:sz w:val="18"/>
          <w:szCs w:val="18"/>
        </w:rPr>
        <w:t>byggeleder og prosjektleder</w:t>
      </w:r>
      <w:r w:rsidR="00CF4948" w:rsidRPr="001F673A">
        <w:rPr>
          <w:rFonts w:ascii="Verdana" w:hAnsi="Verdana"/>
          <w:sz w:val="18"/>
          <w:szCs w:val="18"/>
        </w:rPr>
        <w:t xml:space="preserve"> ved </w:t>
      </w:r>
      <w:proofErr w:type="spellStart"/>
      <w:r w:rsidR="00CF4948" w:rsidRPr="001F673A">
        <w:rPr>
          <w:rFonts w:ascii="Verdana" w:hAnsi="Verdana"/>
          <w:sz w:val="18"/>
          <w:szCs w:val="18"/>
        </w:rPr>
        <w:t>fremdriftsmessig</w:t>
      </w:r>
      <w:r w:rsidR="00C03654">
        <w:rPr>
          <w:rFonts w:ascii="Verdana" w:hAnsi="Verdana"/>
          <w:sz w:val="18"/>
          <w:szCs w:val="18"/>
        </w:rPr>
        <w:t>e</w:t>
      </w:r>
      <w:proofErr w:type="spellEnd"/>
      <w:r w:rsidR="00CF4948" w:rsidRPr="001F673A">
        <w:rPr>
          <w:rFonts w:ascii="Verdana" w:hAnsi="Verdana"/>
          <w:sz w:val="18"/>
          <w:szCs w:val="18"/>
        </w:rPr>
        <w:t xml:space="preserve"> status løpende i egne fremdriftsmøter og i </w:t>
      </w:r>
      <w:proofErr w:type="spellStart"/>
      <w:r w:rsidR="00CF4948" w:rsidRPr="001F673A">
        <w:rPr>
          <w:rFonts w:ascii="Verdana" w:hAnsi="Verdana"/>
          <w:sz w:val="18"/>
          <w:szCs w:val="18"/>
        </w:rPr>
        <w:t>byggemøter</w:t>
      </w:r>
      <w:proofErr w:type="spellEnd"/>
      <w:r w:rsidR="00CF4948" w:rsidRPr="001F673A">
        <w:rPr>
          <w:rFonts w:ascii="Verdana" w:hAnsi="Verdana"/>
          <w:sz w:val="18"/>
          <w:szCs w:val="18"/>
        </w:rPr>
        <w:t xml:space="preserve"> som fast sak.</w:t>
      </w:r>
    </w:p>
    <w:p w14:paraId="1F94CF08" w14:textId="77777777" w:rsidR="006017E4" w:rsidRDefault="006017E4" w:rsidP="00CF4948"/>
    <w:p w14:paraId="2AD73841" w14:textId="77777777" w:rsidR="006017E4" w:rsidRDefault="006017E4" w:rsidP="00CF4948"/>
    <w:p w14:paraId="1D95E0FE" w14:textId="77777777" w:rsidR="00E25CBF" w:rsidRPr="00492767" w:rsidRDefault="00E25CBF" w:rsidP="00CF4948">
      <w:pPr>
        <w:pStyle w:val="Overskrift1"/>
        <w:rPr>
          <w:rFonts w:ascii="Verdana" w:hAnsi="Verdana" w:cs="Times New Roman"/>
          <w:bCs w:val="0"/>
          <w:sz w:val="22"/>
          <w:szCs w:val="22"/>
        </w:rPr>
      </w:pPr>
      <w:bookmarkStart w:id="119" w:name="_Toc128134775"/>
      <w:r w:rsidRPr="00492767">
        <w:rPr>
          <w:rFonts w:ascii="Verdana" w:hAnsi="Verdana" w:cs="Times New Roman"/>
          <w:bCs w:val="0"/>
          <w:sz w:val="22"/>
          <w:szCs w:val="22"/>
        </w:rPr>
        <w:t xml:space="preserve">11.  </w:t>
      </w:r>
      <w:r w:rsidR="00817949" w:rsidRPr="00492767">
        <w:rPr>
          <w:rFonts w:ascii="Verdana" w:hAnsi="Verdana" w:cs="Times New Roman"/>
          <w:bCs w:val="0"/>
          <w:sz w:val="22"/>
          <w:szCs w:val="22"/>
        </w:rPr>
        <w:t>ADRESSELISTE</w:t>
      </w:r>
      <w:bookmarkEnd w:id="119"/>
    </w:p>
    <w:p w14:paraId="19E53FC6" w14:textId="77777777" w:rsidR="00E25CBF" w:rsidRDefault="00817949" w:rsidP="00CF4948">
      <w:pPr>
        <w:pStyle w:val="Overskrift2"/>
      </w:pPr>
      <w:bookmarkStart w:id="120" w:name="_Toc120947570"/>
      <w:bookmarkStart w:id="121" w:name="_Toc128134776"/>
      <w:r>
        <w:t>11.1</w:t>
      </w:r>
      <w:r>
        <w:tab/>
      </w:r>
      <w:r w:rsidR="00E25CBF">
        <w:t>Prosjektledelsen</w:t>
      </w:r>
      <w:bookmarkEnd w:id="120"/>
      <w:bookmarkEnd w:id="121"/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588"/>
        <w:gridCol w:w="2381"/>
        <w:gridCol w:w="3118"/>
      </w:tblGrid>
      <w:tr w:rsidR="00E25CBF" w:rsidRPr="00B41F01" w14:paraId="6EA4CCC3" w14:textId="77777777" w:rsidTr="008B5A05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14:paraId="0ACC5E0F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Navn</w:t>
            </w:r>
          </w:p>
        </w:tc>
        <w:tc>
          <w:tcPr>
            <w:tcW w:w="1588" w:type="dxa"/>
          </w:tcPr>
          <w:p w14:paraId="5D4111BB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2381" w:type="dxa"/>
          </w:tcPr>
          <w:p w14:paraId="24521A30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 xml:space="preserve">Adresse </w:t>
            </w:r>
          </w:p>
        </w:tc>
        <w:tc>
          <w:tcPr>
            <w:tcW w:w="3118" w:type="dxa"/>
          </w:tcPr>
          <w:p w14:paraId="7CC36273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E-post</w:t>
            </w:r>
          </w:p>
        </w:tc>
      </w:tr>
      <w:tr w:rsidR="00E25CBF" w:rsidRPr="00B41F01" w14:paraId="0CFF6DBD" w14:textId="77777777" w:rsidTr="008B5A05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14:paraId="43503FC3" w14:textId="77777777" w:rsidR="00193B10" w:rsidRPr="00B41F01" w:rsidRDefault="00193B10" w:rsidP="00CF4948">
            <w:pPr>
              <w:rPr>
                <w:rFonts w:ascii="Times New Roman" w:hAnsi="Times New Roman" w:cs="Times New Roman"/>
              </w:rPr>
            </w:pPr>
          </w:p>
          <w:p w14:paraId="78AAFD78" w14:textId="77777777" w:rsidR="00193B10" w:rsidRPr="00B41F01" w:rsidRDefault="004612CD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Seksjonsleder</w:t>
            </w:r>
          </w:p>
          <w:p w14:paraId="52CAD86F" w14:textId="42B93E4E" w:rsidR="00E25CBF" w:rsidRPr="00B41F01" w:rsidRDefault="00F9496C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Lars Henrik Lauritzen</w:t>
            </w:r>
          </w:p>
          <w:p w14:paraId="4ADDED45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14:paraId="7DE1C44B" w14:textId="5474BA56" w:rsidR="00F9496C" w:rsidRPr="00F9496C" w:rsidRDefault="00F9496C" w:rsidP="00F9496C">
            <w:pPr>
              <w:rPr>
                <w:rFonts w:ascii="Calibri (Body)" w:hAnsi="Calibri (Body)" w:cs="Aptos"/>
                <w:bCs w:val="0"/>
                <w:sz w:val="22"/>
                <w:szCs w:val="22"/>
              </w:rPr>
            </w:pPr>
            <w:hyperlink r:id="rId12" w:tgtFrame="_blank" w:history="1">
              <w:r w:rsidRPr="00F9496C">
                <w:rPr>
                  <w:rStyle w:val="Hyperkobling"/>
                  <w:color w:val="auto"/>
                  <w:u w:val="none"/>
                </w:rPr>
                <w:t>9</w:t>
              </w:r>
              <w:r w:rsidRPr="00F9496C">
                <w:rPr>
                  <w:rStyle w:val="Hyperkobling"/>
                  <w:rFonts w:ascii="Calibri (Body)" w:hAnsi="Calibri (Body)"/>
                  <w:color w:val="auto"/>
                  <w:sz w:val="22"/>
                  <w:szCs w:val="22"/>
                  <w:u w:val="none"/>
                </w:rPr>
                <w:t>1886997</w:t>
              </w:r>
            </w:hyperlink>
          </w:p>
          <w:p w14:paraId="3A74FDC4" w14:textId="0925722E" w:rsidR="00E25CBF" w:rsidRPr="00B41F01" w:rsidRDefault="00E25CBF" w:rsidP="00403F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14:paraId="45F1CC7F" w14:textId="77777777" w:rsidR="00403FAA" w:rsidRPr="00403FAA" w:rsidRDefault="00403FAA" w:rsidP="00403FAA">
            <w:pPr>
              <w:rPr>
                <w:rFonts w:ascii="Times New Roman" w:hAnsi="Times New Roman" w:cs="Times New Roman"/>
              </w:rPr>
            </w:pPr>
            <w:r w:rsidRPr="00403FAA">
              <w:rPr>
                <w:rFonts w:ascii="Times New Roman" w:hAnsi="Times New Roman" w:cs="Times New Roman"/>
              </w:rPr>
              <w:t>Bygg og eiendom</w:t>
            </w:r>
          </w:p>
          <w:p w14:paraId="683EF223" w14:textId="77777777" w:rsidR="00403FAA" w:rsidRDefault="00FF5B12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Moloveien 16</w:t>
            </w:r>
            <w:r w:rsidR="00E25CBF" w:rsidRPr="00B41F01">
              <w:rPr>
                <w:rFonts w:ascii="Times New Roman" w:hAnsi="Times New Roman" w:cs="Times New Roman"/>
              </w:rPr>
              <w:t>,</w:t>
            </w:r>
          </w:p>
          <w:p w14:paraId="51DC05ED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8048 Bodø</w:t>
            </w:r>
          </w:p>
        </w:tc>
        <w:tc>
          <w:tcPr>
            <w:tcW w:w="3118" w:type="dxa"/>
          </w:tcPr>
          <w:p w14:paraId="00DC2D71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  <w:p w14:paraId="28EC5180" w14:textId="331E6692" w:rsidR="00193B10" w:rsidRPr="00B41F01" w:rsidRDefault="00F9496C" w:rsidP="00CF4948">
            <w:pPr>
              <w:rPr>
                <w:rFonts w:ascii="Times New Roman" w:hAnsi="Times New Roman" w:cs="Times New Roman"/>
              </w:rPr>
            </w:pPr>
            <w:r w:rsidRPr="00F9496C">
              <w:rPr>
                <w:rFonts w:ascii="Times New Roman" w:hAnsi="Times New Roman" w:cs="Times New Roman"/>
              </w:rPr>
              <w:t>larlau@nfk.no</w:t>
            </w:r>
            <w:r w:rsidRPr="00F9496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12CD" w:rsidRPr="00B41F01" w14:paraId="3C959647" w14:textId="77777777" w:rsidTr="008B5A05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14:paraId="3E219968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</w:p>
          <w:p w14:paraId="2A06ED48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Faggruppeleder</w:t>
            </w:r>
          </w:p>
          <w:p w14:paraId="66C9B1AE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Magnar Steffensen</w:t>
            </w:r>
          </w:p>
          <w:p w14:paraId="62B247D6" w14:textId="77777777" w:rsidR="004612CD" w:rsidRPr="00B41F01" w:rsidRDefault="004612CD" w:rsidP="00CF4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14:paraId="6C7ABE99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</w:p>
          <w:p w14:paraId="3BEED5F7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</w:p>
          <w:p w14:paraId="54932B3D" w14:textId="77777777" w:rsidR="00403FAA" w:rsidRPr="00B41F01" w:rsidRDefault="00403FAA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996 01 880</w:t>
            </w:r>
          </w:p>
        </w:tc>
        <w:tc>
          <w:tcPr>
            <w:tcW w:w="2381" w:type="dxa"/>
          </w:tcPr>
          <w:p w14:paraId="5899BFB7" w14:textId="77777777" w:rsidR="00403FAA" w:rsidRPr="00403FAA" w:rsidRDefault="00403FAA" w:rsidP="00403FAA">
            <w:pPr>
              <w:rPr>
                <w:rFonts w:ascii="Times New Roman" w:hAnsi="Times New Roman" w:cs="Times New Roman"/>
              </w:rPr>
            </w:pPr>
            <w:r w:rsidRPr="00403FAA">
              <w:rPr>
                <w:rFonts w:ascii="Times New Roman" w:hAnsi="Times New Roman" w:cs="Times New Roman"/>
              </w:rPr>
              <w:t>Bygg og eiendom</w:t>
            </w:r>
          </w:p>
          <w:p w14:paraId="1D5CB024" w14:textId="77777777" w:rsidR="00403FAA" w:rsidRDefault="00FF5B12" w:rsidP="00403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Moloveien 16</w:t>
            </w:r>
            <w:r w:rsidR="00403FAA" w:rsidRPr="00B41F01">
              <w:rPr>
                <w:rFonts w:ascii="Times New Roman" w:hAnsi="Times New Roman" w:cs="Times New Roman"/>
              </w:rPr>
              <w:t>,</w:t>
            </w:r>
          </w:p>
          <w:p w14:paraId="07DE14B2" w14:textId="77777777" w:rsidR="00403FAA" w:rsidRPr="00B41F01" w:rsidRDefault="00403FAA" w:rsidP="00403FAA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8048 Bodø</w:t>
            </w:r>
          </w:p>
        </w:tc>
        <w:tc>
          <w:tcPr>
            <w:tcW w:w="3118" w:type="dxa"/>
          </w:tcPr>
          <w:p w14:paraId="6DCCAC4E" w14:textId="77777777" w:rsidR="004612CD" w:rsidRDefault="004612CD" w:rsidP="00CF4948">
            <w:pPr>
              <w:rPr>
                <w:rFonts w:ascii="Times New Roman" w:hAnsi="Times New Roman" w:cs="Times New Roman"/>
              </w:rPr>
            </w:pPr>
          </w:p>
          <w:p w14:paraId="5FFB1CA7" w14:textId="77777777" w:rsidR="00A40339" w:rsidRDefault="00A40339" w:rsidP="00CF4948">
            <w:pPr>
              <w:rPr>
                <w:rFonts w:ascii="Times New Roman" w:hAnsi="Times New Roman" w:cs="Times New Roman"/>
              </w:rPr>
            </w:pPr>
            <w:hyperlink r:id="rId13" w:history="1">
              <w:r w:rsidRPr="00DA1798">
                <w:rPr>
                  <w:rStyle w:val="Hyperkobling"/>
                  <w:rFonts w:ascii="Times New Roman" w:hAnsi="Times New Roman" w:cs="Times New Roman"/>
                </w:rPr>
                <w:t>magste@nfk.no</w:t>
              </w:r>
            </w:hyperlink>
          </w:p>
          <w:p w14:paraId="3F87174C" w14:textId="77777777" w:rsidR="00A40339" w:rsidRPr="00B41F01" w:rsidRDefault="00A40339" w:rsidP="00CF4948">
            <w:pPr>
              <w:rPr>
                <w:rFonts w:ascii="Times New Roman" w:hAnsi="Times New Roman" w:cs="Times New Roman"/>
              </w:rPr>
            </w:pPr>
          </w:p>
        </w:tc>
      </w:tr>
      <w:tr w:rsidR="00E25CBF" w:rsidRPr="00B41F01" w14:paraId="69949057" w14:textId="77777777" w:rsidTr="008B5A05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14:paraId="51B2E933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  <w:p w14:paraId="57A92756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P</w:t>
            </w:r>
            <w:r w:rsidR="00A40339">
              <w:rPr>
                <w:rFonts w:ascii="Times New Roman" w:hAnsi="Times New Roman" w:cs="Times New Roman"/>
              </w:rPr>
              <w:t xml:space="preserve">rosjektleder </w:t>
            </w:r>
            <w:r w:rsidRPr="00B41F01">
              <w:rPr>
                <w:rFonts w:ascii="Times New Roman" w:hAnsi="Times New Roman" w:cs="Times New Roman"/>
              </w:rPr>
              <w:t xml:space="preserve"> </w:t>
            </w:r>
          </w:p>
          <w:p w14:paraId="0F56F7F8" w14:textId="77777777" w:rsidR="00193B10" w:rsidRPr="00B41F01" w:rsidRDefault="00D54010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Louise Engan</w:t>
            </w:r>
          </w:p>
          <w:p w14:paraId="1673A3E3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14:paraId="6D62F72E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  <w:p w14:paraId="08B19700" w14:textId="77777777" w:rsidR="00E25CBF" w:rsidRPr="00B41F01" w:rsidRDefault="00D54010" w:rsidP="00CF4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905 72 178</w:t>
            </w:r>
          </w:p>
          <w:p w14:paraId="1FFA9512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14:paraId="6B35A49C" w14:textId="77777777" w:rsidR="00403FAA" w:rsidRDefault="00403FAA" w:rsidP="00403FAA">
            <w:pPr>
              <w:rPr>
                <w:rFonts w:ascii="Times New Roman" w:hAnsi="Times New Roman" w:cs="Times New Roman"/>
              </w:rPr>
            </w:pPr>
          </w:p>
          <w:p w14:paraId="03F8E30C" w14:textId="77777777" w:rsidR="00403FAA" w:rsidRPr="00403FAA" w:rsidRDefault="00403FAA" w:rsidP="00403FAA">
            <w:pPr>
              <w:rPr>
                <w:rFonts w:ascii="Times New Roman" w:hAnsi="Times New Roman" w:cs="Times New Roman"/>
              </w:rPr>
            </w:pPr>
            <w:r w:rsidRPr="00403FAA">
              <w:rPr>
                <w:rFonts w:ascii="Times New Roman" w:hAnsi="Times New Roman" w:cs="Times New Roman"/>
              </w:rPr>
              <w:t>Bygg og eiendom</w:t>
            </w:r>
          </w:p>
          <w:p w14:paraId="7E2AE5E6" w14:textId="77777777" w:rsidR="00403FAA" w:rsidRDefault="00C53718" w:rsidP="00403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Moloveien 16</w:t>
            </w:r>
            <w:r w:rsidR="00403FAA" w:rsidRPr="00B41F01">
              <w:rPr>
                <w:rFonts w:ascii="Times New Roman" w:hAnsi="Times New Roman" w:cs="Times New Roman"/>
              </w:rPr>
              <w:t>,</w:t>
            </w:r>
          </w:p>
          <w:p w14:paraId="4EC29EA4" w14:textId="77777777" w:rsidR="00E25CBF" w:rsidRPr="00B41F01" w:rsidRDefault="00403FAA" w:rsidP="00403FAA">
            <w:pPr>
              <w:rPr>
                <w:rFonts w:ascii="Times New Roman" w:hAnsi="Times New Roman" w:cs="Times New Roman"/>
              </w:rPr>
            </w:pPr>
            <w:r w:rsidRPr="00B41F01">
              <w:rPr>
                <w:rFonts w:ascii="Times New Roman" w:hAnsi="Times New Roman" w:cs="Times New Roman"/>
              </w:rPr>
              <w:t>8048 Bodø</w:t>
            </w:r>
          </w:p>
        </w:tc>
        <w:tc>
          <w:tcPr>
            <w:tcW w:w="3118" w:type="dxa"/>
          </w:tcPr>
          <w:p w14:paraId="1B4CDD9C" w14:textId="77777777" w:rsidR="00E25CBF" w:rsidRPr="00B41F01" w:rsidRDefault="00E25CBF" w:rsidP="00CF4948">
            <w:pPr>
              <w:rPr>
                <w:rFonts w:ascii="Times New Roman" w:hAnsi="Times New Roman" w:cs="Times New Roman"/>
              </w:rPr>
            </w:pPr>
          </w:p>
          <w:p w14:paraId="6EDE6FF4" w14:textId="77777777" w:rsidR="00E25CBF" w:rsidRDefault="00FF5B12" w:rsidP="009C3315">
            <w:pPr>
              <w:rPr>
                <w:rFonts w:ascii="Times New Roman" w:hAnsi="Times New Roman" w:cs="Times New Roman"/>
              </w:rPr>
            </w:pPr>
            <w:hyperlink r:id="rId14" w:history="1">
              <w:r w:rsidR="00D54010">
                <w:rPr>
                  <w:rStyle w:val="Hyperkobling"/>
                </w:rPr>
                <w:t>loueng@nfk.no</w:t>
              </w:r>
            </w:hyperlink>
          </w:p>
          <w:p w14:paraId="6679CC04" w14:textId="77777777" w:rsidR="009C3315" w:rsidRPr="00B41F01" w:rsidRDefault="009C3315" w:rsidP="009C3315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0372401D" w14:textId="77777777" w:rsidR="00E25CBF" w:rsidRDefault="00E25CBF" w:rsidP="00B41F01"/>
    <w:sectPr w:rsidR="00E25CBF" w:rsidSect="00764B6A">
      <w:headerReference w:type="default" r:id="rId15"/>
      <w:pgSz w:w="11906" w:h="16838" w:code="9"/>
      <w:pgMar w:top="1560" w:right="1416" w:bottom="720" w:left="1134" w:header="79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D72B4" w14:textId="77777777" w:rsidR="003A30C2" w:rsidRDefault="003A30C2" w:rsidP="006F2727">
      <w:r>
        <w:separator/>
      </w:r>
    </w:p>
  </w:endnote>
  <w:endnote w:type="continuationSeparator" w:id="0">
    <w:p w14:paraId="3EC65CF8" w14:textId="77777777" w:rsidR="003A30C2" w:rsidRDefault="003A30C2" w:rsidP="006F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Office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A5CB5" w14:textId="77777777" w:rsidR="003A30C2" w:rsidRDefault="003A30C2" w:rsidP="006F2727">
      <w:r>
        <w:separator/>
      </w:r>
    </w:p>
  </w:footnote>
  <w:footnote w:type="continuationSeparator" w:id="0">
    <w:p w14:paraId="4E084CFE" w14:textId="77777777" w:rsidR="003A30C2" w:rsidRDefault="003A30C2" w:rsidP="006F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701"/>
    </w:tblGrid>
    <w:tr w:rsidR="00716827" w14:paraId="5C9958B8" w14:textId="77777777" w:rsidTr="00F6611C">
      <w:trPr>
        <w:cantSplit/>
      </w:trPr>
      <w:tc>
        <w:tcPr>
          <w:tcW w:w="1771" w:type="dxa"/>
        </w:tcPr>
        <w:p w14:paraId="7939A7D2" w14:textId="0636E51A" w:rsidR="00716827" w:rsidRDefault="00F9496C" w:rsidP="006F2727">
          <w:pPr>
            <w:rPr>
              <w:sz w:val="19"/>
            </w:rPr>
          </w:pPr>
          <w:r>
            <w:rPr>
              <w:noProof/>
            </w:rPr>
            <w:drawing>
              <wp:inline distT="0" distB="0" distL="0" distR="0" wp14:anchorId="4E55951F" wp14:editId="2231DBE3">
                <wp:extent cx="962025" cy="397510"/>
                <wp:effectExtent l="0" t="0" r="0" b="0"/>
                <wp:docPr id="2" name="Bilde 1" descr="C:\Documents and Settings\OS10\Mine dokumenter\Mine bilder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1" descr="C:\Documents and Settings\OS10\Mine dokumenter\Mine bilder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</w:tcPr>
        <w:p w14:paraId="69170801" w14:textId="008A5BA4" w:rsidR="00716827" w:rsidRPr="007F0127" w:rsidRDefault="00716827" w:rsidP="00F9496C">
          <w:pPr>
            <w:jc w:val="right"/>
            <w:outlineLvl w:val="0"/>
            <w:rPr>
              <w:color w:val="FF0000"/>
              <w:sz w:val="16"/>
              <w:szCs w:val="16"/>
            </w:rPr>
          </w:pPr>
          <w:r w:rsidRPr="007F0127">
            <w:rPr>
              <w:sz w:val="16"/>
              <w:szCs w:val="16"/>
            </w:rPr>
            <w:t xml:space="preserve">Prosjekt </w:t>
          </w:r>
          <w:r>
            <w:rPr>
              <w:sz w:val="16"/>
              <w:szCs w:val="16"/>
            </w:rPr>
            <w:t>79.</w:t>
          </w:r>
          <w:r w:rsidR="00D54010">
            <w:rPr>
              <w:sz w:val="16"/>
              <w:szCs w:val="16"/>
            </w:rPr>
            <w:t>23.023</w:t>
          </w:r>
          <w:r w:rsidR="00677615">
            <w:rPr>
              <w:sz w:val="16"/>
              <w:szCs w:val="16"/>
            </w:rPr>
            <w:t xml:space="preserve"> </w:t>
          </w:r>
          <w:r w:rsidR="00F9496C">
            <w:rPr>
              <w:sz w:val="16"/>
              <w:szCs w:val="16"/>
            </w:rPr>
            <w:t xml:space="preserve">Bodø </w:t>
          </w:r>
          <w:proofErr w:type="spellStart"/>
          <w:r w:rsidR="00F9496C">
            <w:rPr>
              <w:sz w:val="16"/>
              <w:szCs w:val="16"/>
            </w:rPr>
            <w:t>vgs</w:t>
          </w:r>
          <w:proofErr w:type="spellEnd"/>
          <w:r w:rsidR="00F9496C">
            <w:rPr>
              <w:sz w:val="16"/>
              <w:szCs w:val="16"/>
            </w:rPr>
            <w:t xml:space="preserve"> – bygg YZ – fasaderehabilitering </w:t>
          </w:r>
          <w:r w:rsidRPr="007F0127">
            <w:rPr>
              <w:sz w:val="16"/>
              <w:szCs w:val="16"/>
            </w:rPr>
            <w:t>PA</w:t>
          </w:r>
          <w:r w:rsidR="00AA56C1">
            <w:rPr>
              <w:sz w:val="16"/>
              <w:szCs w:val="16"/>
            </w:rPr>
            <w:t xml:space="preserve"> </w:t>
          </w:r>
          <w:r w:rsidRPr="007F0127">
            <w:rPr>
              <w:sz w:val="16"/>
              <w:szCs w:val="16"/>
            </w:rPr>
            <w:t>-</w:t>
          </w:r>
          <w:r w:rsidR="00AA56C1">
            <w:rPr>
              <w:sz w:val="16"/>
              <w:szCs w:val="16"/>
            </w:rPr>
            <w:t xml:space="preserve"> </w:t>
          </w:r>
          <w:r w:rsidRPr="007F0127">
            <w:rPr>
              <w:sz w:val="16"/>
              <w:szCs w:val="16"/>
            </w:rPr>
            <w:t>bok</w:t>
          </w:r>
        </w:p>
      </w:tc>
      <w:tc>
        <w:tcPr>
          <w:tcW w:w="1701" w:type="dxa"/>
        </w:tcPr>
        <w:p w14:paraId="339B019B" w14:textId="77777777" w:rsidR="00716827" w:rsidRPr="00ED7BB2" w:rsidRDefault="00716827" w:rsidP="006F2727">
          <w:pPr>
            <w:rPr>
              <w:b/>
              <w:sz w:val="18"/>
              <w:szCs w:val="18"/>
            </w:rPr>
          </w:pPr>
          <w:r w:rsidRPr="00ED7BB2">
            <w:rPr>
              <w:sz w:val="18"/>
              <w:szCs w:val="18"/>
            </w:rPr>
            <w:t xml:space="preserve">Side  </w:t>
          </w:r>
          <w:r w:rsidRPr="00ED7BB2">
            <w:rPr>
              <w:sz w:val="18"/>
              <w:szCs w:val="18"/>
            </w:rPr>
            <w:fldChar w:fldCharType="begin"/>
          </w:r>
          <w:r w:rsidRPr="00ED7BB2">
            <w:rPr>
              <w:sz w:val="18"/>
              <w:szCs w:val="18"/>
            </w:rPr>
            <w:instrText xml:space="preserve"> PAGE </w:instrText>
          </w:r>
          <w:r w:rsidRPr="00ED7BB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ED7BB2">
            <w:rPr>
              <w:sz w:val="18"/>
              <w:szCs w:val="18"/>
            </w:rPr>
            <w:fldChar w:fldCharType="end"/>
          </w:r>
          <w:r w:rsidRPr="00ED7BB2">
            <w:rPr>
              <w:sz w:val="18"/>
              <w:szCs w:val="18"/>
            </w:rPr>
            <w:t xml:space="preserve">  av  </w:t>
          </w:r>
          <w:r w:rsidRPr="00ED7BB2">
            <w:rPr>
              <w:sz w:val="18"/>
              <w:szCs w:val="18"/>
            </w:rPr>
            <w:fldChar w:fldCharType="begin"/>
          </w:r>
          <w:r w:rsidRPr="00ED7BB2">
            <w:rPr>
              <w:sz w:val="18"/>
              <w:szCs w:val="18"/>
            </w:rPr>
            <w:instrText xml:space="preserve"> NUMPAGES </w:instrText>
          </w:r>
          <w:r w:rsidRPr="00ED7BB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14</w:t>
          </w:r>
          <w:r w:rsidRPr="00ED7BB2">
            <w:rPr>
              <w:sz w:val="18"/>
              <w:szCs w:val="18"/>
            </w:rPr>
            <w:fldChar w:fldCharType="end"/>
          </w:r>
        </w:p>
      </w:tc>
    </w:tr>
  </w:tbl>
  <w:p w14:paraId="01ED7AA4" w14:textId="77777777" w:rsidR="00716827" w:rsidRDefault="00716827" w:rsidP="006F27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7D0"/>
    <w:multiLevelType w:val="hybridMultilevel"/>
    <w:tmpl w:val="CC50A18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272E8B"/>
    <w:multiLevelType w:val="hybridMultilevel"/>
    <w:tmpl w:val="74EE3A06"/>
    <w:lvl w:ilvl="0" w:tplc="0414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" w15:restartNumberingAfterBreak="0">
    <w:nsid w:val="16980A06"/>
    <w:multiLevelType w:val="singleLevel"/>
    <w:tmpl w:val="5DAABFF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BA6FDA"/>
    <w:multiLevelType w:val="hybridMultilevel"/>
    <w:tmpl w:val="79841AE0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90314F"/>
    <w:multiLevelType w:val="hybridMultilevel"/>
    <w:tmpl w:val="C33EB9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764AC"/>
    <w:multiLevelType w:val="hybridMultilevel"/>
    <w:tmpl w:val="3522D2C0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D1A13"/>
    <w:multiLevelType w:val="hybridMultilevel"/>
    <w:tmpl w:val="C19ACB64"/>
    <w:lvl w:ilvl="0" w:tplc="9FA87A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30E"/>
    <w:multiLevelType w:val="hybridMultilevel"/>
    <w:tmpl w:val="9714587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738C0"/>
    <w:multiLevelType w:val="hybridMultilevel"/>
    <w:tmpl w:val="D6B4671A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4B72C71"/>
    <w:multiLevelType w:val="hybridMultilevel"/>
    <w:tmpl w:val="95823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413E5"/>
    <w:multiLevelType w:val="hybridMultilevel"/>
    <w:tmpl w:val="F2181C3E"/>
    <w:lvl w:ilvl="0" w:tplc="6A3E35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D0BDC"/>
    <w:multiLevelType w:val="hybridMultilevel"/>
    <w:tmpl w:val="4AF8859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F080CA7"/>
    <w:multiLevelType w:val="hybridMultilevel"/>
    <w:tmpl w:val="0BAC36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F0511"/>
    <w:multiLevelType w:val="hybridMultilevel"/>
    <w:tmpl w:val="FCA4AEF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1D3714"/>
    <w:multiLevelType w:val="hybridMultilevel"/>
    <w:tmpl w:val="5AD2A9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44925"/>
    <w:multiLevelType w:val="hybridMultilevel"/>
    <w:tmpl w:val="B2EA6314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2CC4744"/>
    <w:multiLevelType w:val="hybridMultilevel"/>
    <w:tmpl w:val="038ED5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54C2FC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D4E77"/>
    <w:multiLevelType w:val="hybridMultilevel"/>
    <w:tmpl w:val="14D6D688"/>
    <w:lvl w:ilvl="0" w:tplc="DF5E9574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71" w:hanging="360"/>
      </w:pPr>
    </w:lvl>
    <w:lvl w:ilvl="2" w:tplc="0414001B" w:tentative="1">
      <w:start w:val="1"/>
      <w:numFmt w:val="lowerRoman"/>
      <w:lvlText w:val="%3."/>
      <w:lvlJc w:val="right"/>
      <w:pPr>
        <w:ind w:left="2791" w:hanging="180"/>
      </w:pPr>
    </w:lvl>
    <w:lvl w:ilvl="3" w:tplc="0414000F" w:tentative="1">
      <w:start w:val="1"/>
      <w:numFmt w:val="decimal"/>
      <w:lvlText w:val="%4."/>
      <w:lvlJc w:val="left"/>
      <w:pPr>
        <w:ind w:left="3511" w:hanging="360"/>
      </w:pPr>
    </w:lvl>
    <w:lvl w:ilvl="4" w:tplc="04140019" w:tentative="1">
      <w:start w:val="1"/>
      <w:numFmt w:val="lowerLetter"/>
      <w:lvlText w:val="%5."/>
      <w:lvlJc w:val="left"/>
      <w:pPr>
        <w:ind w:left="4231" w:hanging="360"/>
      </w:pPr>
    </w:lvl>
    <w:lvl w:ilvl="5" w:tplc="0414001B" w:tentative="1">
      <w:start w:val="1"/>
      <w:numFmt w:val="lowerRoman"/>
      <w:lvlText w:val="%6."/>
      <w:lvlJc w:val="right"/>
      <w:pPr>
        <w:ind w:left="4951" w:hanging="180"/>
      </w:pPr>
    </w:lvl>
    <w:lvl w:ilvl="6" w:tplc="0414000F" w:tentative="1">
      <w:start w:val="1"/>
      <w:numFmt w:val="decimal"/>
      <w:lvlText w:val="%7."/>
      <w:lvlJc w:val="left"/>
      <w:pPr>
        <w:ind w:left="5671" w:hanging="360"/>
      </w:pPr>
    </w:lvl>
    <w:lvl w:ilvl="7" w:tplc="04140019" w:tentative="1">
      <w:start w:val="1"/>
      <w:numFmt w:val="lowerLetter"/>
      <w:lvlText w:val="%8."/>
      <w:lvlJc w:val="left"/>
      <w:pPr>
        <w:ind w:left="6391" w:hanging="360"/>
      </w:pPr>
    </w:lvl>
    <w:lvl w:ilvl="8" w:tplc="0414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8" w15:restartNumberingAfterBreak="0">
    <w:nsid w:val="45EA6C5E"/>
    <w:multiLevelType w:val="multilevel"/>
    <w:tmpl w:val="5A8C2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A671223"/>
    <w:multiLevelType w:val="hybridMultilevel"/>
    <w:tmpl w:val="E65E3230"/>
    <w:lvl w:ilvl="0" w:tplc="0414000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8475"/>
        </w:tabs>
        <w:ind w:left="847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9195"/>
        </w:tabs>
        <w:ind w:left="919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9915"/>
        </w:tabs>
        <w:ind w:left="9915" w:hanging="360"/>
      </w:pPr>
      <w:rPr>
        <w:rFonts w:ascii="Wingdings" w:hAnsi="Wingdings" w:hint="default"/>
      </w:rPr>
    </w:lvl>
  </w:abstractNum>
  <w:abstractNum w:abstractNumId="20" w15:restartNumberingAfterBreak="0">
    <w:nsid w:val="4DF2083F"/>
    <w:multiLevelType w:val="hybridMultilevel"/>
    <w:tmpl w:val="07E2AF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151604A"/>
    <w:multiLevelType w:val="hybridMultilevel"/>
    <w:tmpl w:val="83C0DF80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6A9688E"/>
    <w:multiLevelType w:val="hybridMultilevel"/>
    <w:tmpl w:val="9F18DB8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291A6E"/>
    <w:multiLevelType w:val="hybridMultilevel"/>
    <w:tmpl w:val="5E08DEC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8024E"/>
    <w:multiLevelType w:val="hybridMultilevel"/>
    <w:tmpl w:val="8DB61E04"/>
    <w:lvl w:ilvl="0" w:tplc="0FDEF6D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0084B78"/>
    <w:multiLevelType w:val="hybridMultilevel"/>
    <w:tmpl w:val="FDBEF71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17D86"/>
    <w:multiLevelType w:val="hybridMultilevel"/>
    <w:tmpl w:val="A25075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841F2"/>
    <w:multiLevelType w:val="hybridMultilevel"/>
    <w:tmpl w:val="27704A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31032"/>
    <w:multiLevelType w:val="hybridMultilevel"/>
    <w:tmpl w:val="E2883104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B2256DC"/>
    <w:multiLevelType w:val="hybridMultilevel"/>
    <w:tmpl w:val="E88E18B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33A65"/>
    <w:multiLevelType w:val="multilevel"/>
    <w:tmpl w:val="E9E8319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2740F65"/>
    <w:multiLevelType w:val="hybridMultilevel"/>
    <w:tmpl w:val="28025A70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87440"/>
    <w:multiLevelType w:val="hybridMultilevel"/>
    <w:tmpl w:val="AFB66F44"/>
    <w:lvl w:ilvl="0" w:tplc="0414000F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20" w:hanging="360"/>
      </w:pPr>
    </w:lvl>
    <w:lvl w:ilvl="2" w:tplc="0414001B" w:tentative="1">
      <w:start w:val="1"/>
      <w:numFmt w:val="lowerRoman"/>
      <w:lvlText w:val="%3."/>
      <w:lvlJc w:val="right"/>
      <w:pPr>
        <w:ind w:left="2340" w:hanging="180"/>
      </w:pPr>
    </w:lvl>
    <w:lvl w:ilvl="3" w:tplc="0414000F" w:tentative="1">
      <w:start w:val="1"/>
      <w:numFmt w:val="decimal"/>
      <w:lvlText w:val="%4."/>
      <w:lvlJc w:val="left"/>
      <w:pPr>
        <w:ind w:left="3060" w:hanging="360"/>
      </w:pPr>
    </w:lvl>
    <w:lvl w:ilvl="4" w:tplc="04140019" w:tentative="1">
      <w:start w:val="1"/>
      <w:numFmt w:val="lowerLetter"/>
      <w:lvlText w:val="%5."/>
      <w:lvlJc w:val="left"/>
      <w:pPr>
        <w:ind w:left="3780" w:hanging="360"/>
      </w:pPr>
    </w:lvl>
    <w:lvl w:ilvl="5" w:tplc="0414001B" w:tentative="1">
      <w:start w:val="1"/>
      <w:numFmt w:val="lowerRoman"/>
      <w:lvlText w:val="%6."/>
      <w:lvlJc w:val="right"/>
      <w:pPr>
        <w:ind w:left="4500" w:hanging="180"/>
      </w:pPr>
    </w:lvl>
    <w:lvl w:ilvl="6" w:tplc="0414000F" w:tentative="1">
      <w:start w:val="1"/>
      <w:numFmt w:val="decimal"/>
      <w:lvlText w:val="%7."/>
      <w:lvlJc w:val="left"/>
      <w:pPr>
        <w:ind w:left="5220" w:hanging="360"/>
      </w:pPr>
    </w:lvl>
    <w:lvl w:ilvl="7" w:tplc="04140019" w:tentative="1">
      <w:start w:val="1"/>
      <w:numFmt w:val="lowerLetter"/>
      <w:lvlText w:val="%8."/>
      <w:lvlJc w:val="left"/>
      <w:pPr>
        <w:ind w:left="5940" w:hanging="360"/>
      </w:pPr>
    </w:lvl>
    <w:lvl w:ilvl="8" w:tplc="0414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93957913">
    <w:abstractNumId w:val="18"/>
  </w:num>
  <w:num w:numId="2" w16cid:durableId="1271204860">
    <w:abstractNumId w:val="13"/>
  </w:num>
  <w:num w:numId="3" w16cid:durableId="1764643892">
    <w:abstractNumId w:val="22"/>
  </w:num>
  <w:num w:numId="4" w16cid:durableId="612783986">
    <w:abstractNumId w:val="19"/>
  </w:num>
  <w:num w:numId="5" w16cid:durableId="2134208510">
    <w:abstractNumId w:val="28"/>
  </w:num>
  <w:num w:numId="6" w16cid:durableId="804278602">
    <w:abstractNumId w:val="21"/>
  </w:num>
  <w:num w:numId="7" w16cid:durableId="1493717242">
    <w:abstractNumId w:val="4"/>
  </w:num>
  <w:num w:numId="8" w16cid:durableId="1011680042">
    <w:abstractNumId w:val="23"/>
  </w:num>
  <w:num w:numId="9" w16cid:durableId="171990581">
    <w:abstractNumId w:val="16"/>
  </w:num>
  <w:num w:numId="10" w16cid:durableId="1693215620">
    <w:abstractNumId w:val="26"/>
  </w:num>
  <w:num w:numId="11" w16cid:durableId="1862470070">
    <w:abstractNumId w:val="9"/>
  </w:num>
  <w:num w:numId="12" w16cid:durableId="1200052159">
    <w:abstractNumId w:val="7"/>
  </w:num>
  <w:num w:numId="13" w16cid:durableId="28535686">
    <w:abstractNumId w:val="27"/>
  </w:num>
  <w:num w:numId="14" w16cid:durableId="1309048441">
    <w:abstractNumId w:val="25"/>
  </w:num>
  <w:num w:numId="15" w16cid:durableId="780881413">
    <w:abstractNumId w:val="24"/>
  </w:num>
  <w:num w:numId="16" w16cid:durableId="1430587970">
    <w:abstractNumId w:val="0"/>
  </w:num>
  <w:num w:numId="17" w16cid:durableId="1008865876">
    <w:abstractNumId w:val="31"/>
  </w:num>
  <w:num w:numId="18" w16cid:durableId="1613784757">
    <w:abstractNumId w:val="10"/>
  </w:num>
  <w:num w:numId="19" w16cid:durableId="2130319551">
    <w:abstractNumId w:val="5"/>
  </w:num>
  <w:num w:numId="20" w16cid:durableId="394091587">
    <w:abstractNumId w:val="1"/>
  </w:num>
  <w:num w:numId="21" w16cid:durableId="1335298584">
    <w:abstractNumId w:val="11"/>
  </w:num>
  <w:num w:numId="22" w16cid:durableId="1513758491">
    <w:abstractNumId w:val="8"/>
  </w:num>
  <w:num w:numId="23" w16cid:durableId="1948610488">
    <w:abstractNumId w:val="12"/>
  </w:num>
  <w:num w:numId="24" w16cid:durableId="1071850942">
    <w:abstractNumId w:val="20"/>
  </w:num>
  <w:num w:numId="25" w16cid:durableId="489104056">
    <w:abstractNumId w:val="29"/>
  </w:num>
  <w:num w:numId="26" w16cid:durableId="757020456">
    <w:abstractNumId w:val="2"/>
  </w:num>
  <w:num w:numId="27" w16cid:durableId="125247492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8" w16cid:durableId="1473596154">
    <w:abstractNumId w:val="2"/>
    <w:lvlOverride w:ilvl="0">
      <w:lvl w:ilvl="0">
        <w:start w:val="1"/>
        <w:numFmt w:val="none"/>
        <w:lvlText w:val="6."/>
        <w:lvlJc w:val="left"/>
        <w:pPr>
          <w:tabs>
            <w:tab w:val="num" w:pos="360"/>
          </w:tabs>
          <w:ind w:left="283" w:hanging="283"/>
        </w:pPr>
        <w:rPr>
          <w:rFonts w:hint="default"/>
        </w:rPr>
      </w:lvl>
    </w:lvlOverride>
  </w:num>
  <w:num w:numId="29" w16cid:durableId="407848946">
    <w:abstractNumId w:val="14"/>
  </w:num>
  <w:num w:numId="30" w16cid:durableId="1537356163">
    <w:abstractNumId w:val="3"/>
  </w:num>
  <w:num w:numId="31" w16cid:durableId="516042338">
    <w:abstractNumId w:val="15"/>
  </w:num>
  <w:num w:numId="32" w16cid:durableId="846793131">
    <w:abstractNumId w:val="18"/>
  </w:num>
  <w:num w:numId="33" w16cid:durableId="57092496">
    <w:abstractNumId w:val="18"/>
  </w:num>
  <w:num w:numId="34" w16cid:durableId="969436129">
    <w:abstractNumId w:val="6"/>
  </w:num>
  <w:num w:numId="35" w16cid:durableId="1862544824">
    <w:abstractNumId w:val="32"/>
  </w:num>
  <w:num w:numId="36" w16cid:durableId="932006632">
    <w:abstractNumId w:val="17"/>
  </w:num>
  <w:num w:numId="37" w16cid:durableId="1567063685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E"/>
    <w:rsid w:val="00010D23"/>
    <w:rsid w:val="000173D4"/>
    <w:rsid w:val="0002201E"/>
    <w:rsid w:val="00025D45"/>
    <w:rsid w:val="0003091B"/>
    <w:rsid w:val="0003523B"/>
    <w:rsid w:val="00040330"/>
    <w:rsid w:val="000466A0"/>
    <w:rsid w:val="000518DC"/>
    <w:rsid w:val="00054A82"/>
    <w:rsid w:val="00060439"/>
    <w:rsid w:val="0006535C"/>
    <w:rsid w:val="0007318C"/>
    <w:rsid w:val="0007637E"/>
    <w:rsid w:val="0008530D"/>
    <w:rsid w:val="00091793"/>
    <w:rsid w:val="000C33FB"/>
    <w:rsid w:val="000D046A"/>
    <w:rsid w:val="000D2855"/>
    <w:rsid w:val="000E010B"/>
    <w:rsid w:val="000E6672"/>
    <w:rsid w:val="001073D6"/>
    <w:rsid w:val="001139CD"/>
    <w:rsid w:val="00125AC1"/>
    <w:rsid w:val="00126029"/>
    <w:rsid w:val="00146332"/>
    <w:rsid w:val="00156C77"/>
    <w:rsid w:val="00163F8C"/>
    <w:rsid w:val="00170351"/>
    <w:rsid w:val="001748BA"/>
    <w:rsid w:val="00177224"/>
    <w:rsid w:val="00185C5B"/>
    <w:rsid w:val="00187418"/>
    <w:rsid w:val="00193B10"/>
    <w:rsid w:val="00193B4A"/>
    <w:rsid w:val="001A4B00"/>
    <w:rsid w:val="001C057C"/>
    <w:rsid w:val="001C427A"/>
    <w:rsid w:val="001D0C92"/>
    <w:rsid w:val="001D5BCB"/>
    <w:rsid w:val="001F673A"/>
    <w:rsid w:val="00201B8E"/>
    <w:rsid w:val="002126DF"/>
    <w:rsid w:val="00214A3D"/>
    <w:rsid w:val="0021634E"/>
    <w:rsid w:val="00220C5B"/>
    <w:rsid w:val="002363FC"/>
    <w:rsid w:val="0025022F"/>
    <w:rsid w:val="00251499"/>
    <w:rsid w:val="002534C8"/>
    <w:rsid w:val="00261451"/>
    <w:rsid w:val="00263CBF"/>
    <w:rsid w:val="00280904"/>
    <w:rsid w:val="00280A7D"/>
    <w:rsid w:val="00281A3B"/>
    <w:rsid w:val="002D0F5B"/>
    <w:rsid w:val="002D750C"/>
    <w:rsid w:val="002E4D97"/>
    <w:rsid w:val="002E51AC"/>
    <w:rsid w:val="002F5BF5"/>
    <w:rsid w:val="003170DE"/>
    <w:rsid w:val="00332C14"/>
    <w:rsid w:val="003340B1"/>
    <w:rsid w:val="00337A01"/>
    <w:rsid w:val="003400D0"/>
    <w:rsid w:val="003539AE"/>
    <w:rsid w:val="00354DE8"/>
    <w:rsid w:val="003557F7"/>
    <w:rsid w:val="003571CF"/>
    <w:rsid w:val="00367AC3"/>
    <w:rsid w:val="00367E51"/>
    <w:rsid w:val="00372305"/>
    <w:rsid w:val="00372EA2"/>
    <w:rsid w:val="00375BC0"/>
    <w:rsid w:val="003805FE"/>
    <w:rsid w:val="00386235"/>
    <w:rsid w:val="00394479"/>
    <w:rsid w:val="00397613"/>
    <w:rsid w:val="003A2102"/>
    <w:rsid w:val="003A30C2"/>
    <w:rsid w:val="003A503F"/>
    <w:rsid w:val="003A71B0"/>
    <w:rsid w:val="003A725B"/>
    <w:rsid w:val="003B34BF"/>
    <w:rsid w:val="003B4BA7"/>
    <w:rsid w:val="003C434E"/>
    <w:rsid w:val="003C4BF7"/>
    <w:rsid w:val="003C695E"/>
    <w:rsid w:val="003D4960"/>
    <w:rsid w:val="003D60C7"/>
    <w:rsid w:val="003E0359"/>
    <w:rsid w:val="00403FAA"/>
    <w:rsid w:val="004063CF"/>
    <w:rsid w:val="00414B11"/>
    <w:rsid w:val="004158B5"/>
    <w:rsid w:val="0041713A"/>
    <w:rsid w:val="00434DE8"/>
    <w:rsid w:val="00435B62"/>
    <w:rsid w:val="0045214C"/>
    <w:rsid w:val="0046101D"/>
    <w:rsid w:val="004612CD"/>
    <w:rsid w:val="00465F29"/>
    <w:rsid w:val="0046692F"/>
    <w:rsid w:val="004708A5"/>
    <w:rsid w:val="00477B3E"/>
    <w:rsid w:val="004822A7"/>
    <w:rsid w:val="0048284C"/>
    <w:rsid w:val="004848C0"/>
    <w:rsid w:val="00487591"/>
    <w:rsid w:val="00492767"/>
    <w:rsid w:val="004A41C0"/>
    <w:rsid w:val="004B4F67"/>
    <w:rsid w:val="004B704A"/>
    <w:rsid w:val="004C5BFE"/>
    <w:rsid w:val="004D2678"/>
    <w:rsid w:val="004E0216"/>
    <w:rsid w:val="004E5D47"/>
    <w:rsid w:val="004E6947"/>
    <w:rsid w:val="005012B9"/>
    <w:rsid w:val="00501615"/>
    <w:rsid w:val="0050254F"/>
    <w:rsid w:val="00504356"/>
    <w:rsid w:val="00541891"/>
    <w:rsid w:val="00550FBF"/>
    <w:rsid w:val="00570835"/>
    <w:rsid w:val="00572367"/>
    <w:rsid w:val="005809D4"/>
    <w:rsid w:val="00587BEF"/>
    <w:rsid w:val="005A73CF"/>
    <w:rsid w:val="005B200D"/>
    <w:rsid w:val="005B44B5"/>
    <w:rsid w:val="005E5A64"/>
    <w:rsid w:val="005F2112"/>
    <w:rsid w:val="005F3A7B"/>
    <w:rsid w:val="005F774C"/>
    <w:rsid w:val="006017E4"/>
    <w:rsid w:val="006065D2"/>
    <w:rsid w:val="006117D4"/>
    <w:rsid w:val="00631236"/>
    <w:rsid w:val="00635057"/>
    <w:rsid w:val="006411D1"/>
    <w:rsid w:val="00641F49"/>
    <w:rsid w:val="0064274C"/>
    <w:rsid w:val="00654570"/>
    <w:rsid w:val="00664F9D"/>
    <w:rsid w:val="0067009F"/>
    <w:rsid w:val="00672DA3"/>
    <w:rsid w:val="00677615"/>
    <w:rsid w:val="00686AEC"/>
    <w:rsid w:val="006907A4"/>
    <w:rsid w:val="0069092C"/>
    <w:rsid w:val="006B3E90"/>
    <w:rsid w:val="006C3248"/>
    <w:rsid w:val="006C4A67"/>
    <w:rsid w:val="006D7DAB"/>
    <w:rsid w:val="006E05A5"/>
    <w:rsid w:val="006E7157"/>
    <w:rsid w:val="006F2727"/>
    <w:rsid w:val="007068A9"/>
    <w:rsid w:val="00715167"/>
    <w:rsid w:val="00716827"/>
    <w:rsid w:val="00717DCD"/>
    <w:rsid w:val="00720F44"/>
    <w:rsid w:val="00724588"/>
    <w:rsid w:val="007328C8"/>
    <w:rsid w:val="00735C17"/>
    <w:rsid w:val="0074010B"/>
    <w:rsid w:val="00744225"/>
    <w:rsid w:val="00757C06"/>
    <w:rsid w:val="00760E11"/>
    <w:rsid w:val="00764B6A"/>
    <w:rsid w:val="0078014B"/>
    <w:rsid w:val="00792BDC"/>
    <w:rsid w:val="007B3534"/>
    <w:rsid w:val="007D4418"/>
    <w:rsid w:val="007D491B"/>
    <w:rsid w:val="007E45B5"/>
    <w:rsid w:val="007E6E55"/>
    <w:rsid w:val="007F0127"/>
    <w:rsid w:val="007F2E58"/>
    <w:rsid w:val="0080167F"/>
    <w:rsid w:val="00811E67"/>
    <w:rsid w:val="00817949"/>
    <w:rsid w:val="008207CA"/>
    <w:rsid w:val="008325EE"/>
    <w:rsid w:val="008368A8"/>
    <w:rsid w:val="008437DF"/>
    <w:rsid w:val="008449AF"/>
    <w:rsid w:val="008512F9"/>
    <w:rsid w:val="00851E70"/>
    <w:rsid w:val="00853A86"/>
    <w:rsid w:val="008609A1"/>
    <w:rsid w:val="008742EF"/>
    <w:rsid w:val="00884E97"/>
    <w:rsid w:val="008A2DFA"/>
    <w:rsid w:val="008A41AF"/>
    <w:rsid w:val="008A608A"/>
    <w:rsid w:val="008B4098"/>
    <w:rsid w:val="008B5A05"/>
    <w:rsid w:val="008C2511"/>
    <w:rsid w:val="008C764A"/>
    <w:rsid w:val="008D2606"/>
    <w:rsid w:val="008D6B4E"/>
    <w:rsid w:val="008E493B"/>
    <w:rsid w:val="008F2A92"/>
    <w:rsid w:val="00901A5E"/>
    <w:rsid w:val="00906886"/>
    <w:rsid w:val="009144A3"/>
    <w:rsid w:val="009200D0"/>
    <w:rsid w:val="00931E0D"/>
    <w:rsid w:val="00962E53"/>
    <w:rsid w:val="00982549"/>
    <w:rsid w:val="009A2B20"/>
    <w:rsid w:val="009A36A8"/>
    <w:rsid w:val="009C2E1D"/>
    <w:rsid w:val="009C3315"/>
    <w:rsid w:val="009D0632"/>
    <w:rsid w:val="009D5670"/>
    <w:rsid w:val="009D5EFD"/>
    <w:rsid w:val="009E29F5"/>
    <w:rsid w:val="009E3EA0"/>
    <w:rsid w:val="009E55D5"/>
    <w:rsid w:val="009E5D3B"/>
    <w:rsid w:val="009E7A71"/>
    <w:rsid w:val="009F151A"/>
    <w:rsid w:val="009F3281"/>
    <w:rsid w:val="00A265FA"/>
    <w:rsid w:val="00A40339"/>
    <w:rsid w:val="00A40852"/>
    <w:rsid w:val="00A46AC4"/>
    <w:rsid w:val="00A5736F"/>
    <w:rsid w:val="00A60BE4"/>
    <w:rsid w:val="00A65AB6"/>
    <w:rsid w:val="00A67025"/>
    <w:rsid w:val="00A7365B"/>
    <w:rsid w:val="00A861E9"/>
    <w:rsid w:val="00AA56C1"/>
    <w:rsid w:val="00AB2BD0"/>
    <w:rsid w:val="00AC757C"/>
    <w:rsid w:val="00AD66F3"/>
    <w:rsid w:val="00AE20A1"/>
    <w:rsid w:val="00B01942"/>
    <w:rsid w:val="00B0778F"/>
    <w:rsid w:val="00B17525"/>
    <w:rsid w:val="00B40BE9"/>
    <w:rsid w:val="00B41F01"/>
    <w:rsid w:val="00B44682"/>
    <w:rsid w:val="00B47277"/>
    <w:rsid w:val="00B5567E"/>
    <w:rsid w:val="00B56E43"/>
    <w:rsid w:val="00B830C4"/>
    <w:rsid w:val="00B95583"/>
    <w:rsid w:val="00BA0A80"/>
    <w:rsid w:val="00BA0D82"/>
    <w:rsid w:val="00BC3009"/>
    <w:rsid w:val="00BD7178"/>
    <w:rsid w:val="00BE1485"/>
    <w:rsid w:val="00C03654"/>
    <w:rsid w:val="00C03CF3"/>
    <w:rsid w:val="00C06FAC"/>
    <w:rsid w:val="00C167A1"/>
    <w:rsid w:val="00C2504F"/>
    <w:rsid w:val="00C34B6F"/>
    <w:rsid w:val="00C361FF"/>
    <w:rsid w:val="00C53718"/>
    <w:rsid w:val="00C67450"/>
    <w:rsid w:val="00C70F05"/>
    <w:rsid w:val="00C75BF9"/>
    <w:rsid w:val="00C90446"/>
    <w:rsid w:val="00CA2140"/>
    <w:rsid w:val="00CA26C4"/>
    <w:rsid w:val="00CB09DB"/>
    <w:rsid w:val="00CB1AA5"/>
    <w:rsid w:val="00CB67DC"/>
    <w:rsid w:val="00CC7BC7"/>
    <w:rsid w:val="00CF0E93"/>
    <w:rsid w:val="00CF4948"/>
    <w:rsid w:val="00D53706"/>
    <w:rsid w:val="00D54010"/>
    <w:rsid w:val="00D65E49"/>
    <w:rsid w:val="00D72E21"/>
    <w:rsid w:val="00DC6795"/>
    <w:rsid w:val="00DC7C58"/>
    <w:rsid w:val="00DD58F1"/>
    <w:rsid w:val="00DE4E8C"/>
    <w:rsid w:val="00DF5602"/>
    <w:rsid w:val="00E04A21"/>
    <w:rsid w:val="00E06E3D"/>
    <w:rsid w:val="00E25CBF"/>
    <w:rsid w:val="00E33841"/>
    <w:rsid w:val="00E40737"/>
    <w:rsid w:val="00E45B6F"/>
    <w:rsid w:val="00E6289C"/>
    <w:rsid w:val="00E64020"/>
    <w:rsid w:val="00E65F96"/>
    <w:rsid w:val="00E70B19"/>
    <w:rsid w:val="00E72C23"/>
    <w:rsid w:val="00E86213"/>
    <w:rsid w:val="00E92520"/>
    <w:rsid w:val="00EA6D8C"/>
    <w:rsid w:val="00EB7E30"/>
    <w:rsid w:val="00ED0CE8"/>
    <w:rsid w:val="00ED1F7B"/>
    <w:rsid w:val="00ED7BB2"/>
    <w:rsid w:val="00EE1EC8"/>
    <w:rsid w:val="00EE36A4"/>
    <w:rsid w:val="00EE4960"/>
    <w:rsid w:val="00EF18AB"/>
    <w:rsid w:val="00F10026"/>
    <w:rsid w:val="00F12BFA"/>
    <w:rsid w:val="00F1569F"/>
    <w:rsid w:val="00F20838"/>
    <w:rsid w:val="00F348CE"/>
    <w:rsid w:val="00F3579B"/>
    <w:rsid w:val="00F40B1D"/>
    <w:rsid w:val="00F43DDB"/>
    <w:rsid w:val="00F441A2"/>
    <w:rsid w:val="00F465C3"/>
    <w:rsid w:val="00F569CD"/>
    <w:rsid w:val="00F6611C"/>
    <w:rsid w:val="00F70D2C"/>
    <w:rsid w:val="00F85668"/>
    <w:rsid w:val="00F9496C"/>
    <w:rsid w:val="00FC229D"/>
    <w:rsid w:val="00FC5F72"/>
    <w:rsid w:val="00FC72FA"/>
    <w:rsid w:val="00FD055B"/>
    <w:rsid w:val="00FD569A"/>
    <w:rsid w:val="00FD6EDB"/>
    <w:rsid w:val="00FF59C6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E9420D"/>
  <w15:chartTrackingRefBased/>
  <w15:docId w15:val="{B63AC2B9-314F-4210-A139-D487AAFD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14B"/>
    <w:rPr>
      <w:rFonts w:ascii="Arial" w:hAnsi="Arial" w:cs="Arial"/>
      <w:bCs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b/>
      <w:color w:val="333333"/>
      <w:sz w:val="40"/>
    </w:rPr>
  </w:style>
  <w:style w:type="paragraph" w:styleId="Overskrift2">
    <w:name w:val="heading 2"/>
    <w:basedOn w:val="Normal"/>
    <w:next w:val="Normal"/>
    <w:autoRedefine/>
    <w:qFormat/>
    <w:rsid w:val="00FC5F72"/>
    <w:pPr>
      <w:keepNext/>
      <w:spacing w:before="120" w:after="60"/>
      <w:outlineLvl w:val="1"/>
    </w:pPr>
    <w:rPr>
      <w:rFonts w:ascii="Verdana" w:hAnsi="Verdana"/>
      <w:b/>
      <w:bCs w:val="0"/>
      <w:iCs/>
    </w:rPr>
  </w:style>
  <w:style w:type="paragraph" w:styleId="Overskrift3">
    <w:name w:val="heading 3"/>
    <w:basedOn w:val="Normal"/>
    <w:next w:val="Normal"/>
    <w:link w:val="Overskrift3Tegn"/>
    <w:autoRedefine/>
    <w:qFormat/>
    <w:rsid w:val="0006535C"/>
    <w:pPr>
      <w:keepNext/>
      <w:spacing w:line="480" w:lineRule="auto"/>
      <w:outlineLvl w:val="2"/>
    </w:pPr>
    <w:rPr>
      <w:rFonts w:ascii="Verdana" w:hAnsi="Verdana"/>
      <w:b/>
      <w:bCs w:val="0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color w:val="999999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color w:val="C0C0C0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color w:val="FFCC99"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color w:val="99CCFF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color w:val="99CC00"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color w:val="CC99FF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il1">
    <w:name w:val="Stil1"/>
    <w:basedOn w:val="Tittel"/>
    <w:autoRedefine/>
    <w:rPr>
      <w:b w:val="0"/>
      <w:color w:val="0000FF"/>
    </w:rPr>
  </w:style>
  <w:style w:type="paragraph" w:styleId="Tittel">
    <w:name w:val="Title"/>
    <w:aliases w:val="HOVED"/>
    <w:basedOn w:val="Normal"/>
    <w:qFormat/>
    <w:pPr>
      <w:spacing w:before="240" w:after="120" w:line="480" w:lineRule="exact"/>
      <w:jc w:val="right"/>
      <w:outlineLvl w:val="0"/>
    </w:pPr>
    <w:rPr>
      <w:b/>
      <w:bCs w:val="0"/>
      <w:color w:val="333333"/>
      <w:kern w:val="28"/>
      <w:sz w:val="72"/>
      <w:szCs w:val="32"/>
    </w:rPr>
  </w:style>
  <w:style w:type="paragraph" w:styleId="Topptekst">
    <w:name w:val="header"/>
    <w:basedOn w:val="Normal"/>
    <w:link w:val="TopptekstTegn1"/>
    <w:uiPriority w:val="99"/>
    <w:pPr>
      <w:tabs>
        <w:tab w:val="center" w:pos="4536"/>
        <w:tab w:val="right" w:pos="9072"/>
      </w:tabs>
    </w:pPr>
    <w:rPr>
      <w:rFonts w:cs="Times New Roman"/>
      <w:bCs w:val="0"/>
      <w:sz w:val="18"/>
      <w:szCs w:val="24"/>
      <w:lang w:val="x-none" w:eastAsia="x-none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rFonts w:cs="Times New Roman"/>
      <w:bCs w:val="0"/>
      <w:sz w:val="16"/>
      <w:szCs w:val="24"/>
      <w:lang w:val="x-none" w:eastAsia="x-none"/>
    </w:rPr>
  </w:style>
  <w:style w:type="character" w:styleId="Sidetall">
    <w:name w:val="page number"/>
    <w:basedOn w:val="Standardskriftforavsnitt"/>
    <w:semiHidden/>
  </w:style>
  <w:style w:type="paragraph" w:styleId="Undertittel">
    <w:name w:val="Subtitle"/>
    <w:aliases w:val="Prosjekttittel"/>
    <w:basedOn w:val="Normal"/>
    <w:qFormat/>
    <w:pPr>
      <w:spacing w:after="60" w:line="360" w:lineRule="exact"/>
      <w:jc w:val="center"/>
      <w:outlineLvl w:val="1"/>
    </w:pPr>
    <w:rPr>
      <w:b/>
      <w:sz w:val="40"/>
    </w:rPr>
  </w:style>
  <w:style w:type="paragraph" w:styleId="Makrotekst">
    <w:name w:val="macro"/>
    <w:aliases w:val="logotekst"/>
    <w:autoRedefine/>
    <w:semiHidden/>
    <w:pPr>
      <w:tabs>
        <w:tab w:val="right" w:pos="8280"/>
      </w:tabs>
      <w:spacing w:line="360" w:lineRule="exact"/>
      <w:ind w:right="-158"/>
    </w:pPr>
    <w:rPr>
      <w:rFonts w:ascii="Arial" w:hAnsi="Arial" w:cs="Courier New"/>
      <w:b/>
      <w:color w:val="808080"/>
      <w:spacing w:val="6"/>
      <w:sz w:val="40"/>
    </w:rPr>
  </w:style>
  <w:style w:type="paragraph" w:styleId="INNH1">
    <w:name w:val="toc 1"/>
    <w:basedOn w:val="Normal"/>
    <w:next w:val="Normal"/>
    <w:uiPriority w:val="39"/>
    <w:pPr>
      <w:spacing w:before="120" w:after="120"/>
    </w:pPr>
  </w:style>
  <w:style w:type="paragraph" w:customStyle="1" w:styleId="StilKSpa-bok">
    <w:name w:val="Stil  KS pa-bok"/>
    <w:rPr>
      <w:bCs/>
      <w:iCs/>
      <w:color w:val="808080"/>
      <w:sz w:val="56"/>
      <w:szCs w:val="24"/>
    </w:rPr>
  </w:style>
  <w:style w:type="paragraph" w:styleId="Bildetekst">
    <w:name w:val="caption"/>
    <w:basedOn w:val="Normal"/>
    <w:next w:val="Normal"/>
    <w:qFormat/>
    <w:pPr>
      <w:jc w:val="right"/>
    </w:pPr>
    <w:rPr>
      <w:b/>
      <w:sz w:val="40"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Brdtekst">
    <w:name w:val="Body Text"/>
    <w:basedOn w:val="Normal"/>
    <w:semiHidden/>
    <w:pPr>
      <w:jc w:val="right"/>
    </w:pPr>
    <w:rPr>
      <w:color w:val="808080"/>
      <w:sz w:val="40"/>
    </w:rPr>
  </w:style>
  <w:style w:type="paragraph" w:styleId="Brdtekstinnrykk">
    <w:name w:val="Body Text Indent"/>
    <w:basedOn w:val="Normal"/>
    <w:link w:val="BrdtekstinnrykkTegn"/>
    <w:semiHidden/>
    <w:pPr>
      <w:ind w:left="360"/>
    </w:pPr>
  </w:style>
  <w:style w:type="paragraph" w:styleId="Vanliginnrykk">
    <w:name w:val="Normal Indent"/>
    <w:basedOn w:val="Normal"/>
    <w:semiHidden/>
    <w:pPr>
      <w:ind w:left="708"/>
    </w:pPr>
  </w:style>
  <w:style w:type="paragraph" w:styleId="Brdtekst2">
    <w:name w:val="Body Text 2"/>
    <w:basedOn w:val="Normal"/>
    <w:semiHidden/>
    <w:rPr>
      <w:sz w:val="16"/>
    </w:rPr>
  </w:style>
  <w:style w:type="paragraph" w:styleId="Brdtekst3">
    <w:name w:val="Body Text 3"/>
    <w:basedOn w:val="Normal"/>
    <w:semiHidden/>
    <w:pPr>
      <w:jc w:val="center"/>
    </w:pPr>
    <w:rPr>
      <w:b/>
      <w:bCs w:val="0"/>
      <w:sz w:val="32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INNH2">
    <w:name w:val="toc 2"/>
    <w:basedOn w:val="Normal"/>
    <w:next w:val="Normal"/>
    <w:autoRedefine/>
    <w:uiPriority w:val="39"/>
    <w:rsid w:val="005B200D"/>
    <w:pPr>
      <w:tabs>
        <w:tab w:val="left" w:pos="960"/>
        <w:tab w:val="right" w:leader="dot" w:pos="9356"/>
      </w:tabs>
      <w:ind w:left="240"/>
    </w:pPr>
    <w:rPr>
      <w:noProof/>
    </w:r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Brdtekstinnrykk2">
    <w:name w:val="Body Text Indent 2"/>
    <w:basedOn w:val="Normal"/>
    <w:semiHidden/>
    <w:pPr>
      <w:spacing w:after="120"/>
      <w:ind w:left="708"/>
    </w:pPr>
  </w:style>
  <w:style w:type="paragraph" w:styleId="Brdtekstinnrykk3">
    <w:name w:val="Body Text Indent 3"/>
    <w:basedOn w:val="Normal"/>
    <w:semiHidden/>
    <w:pPr>
      <w:ind w:left="426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3C695E"/>
    <w:rPr>
      <w:rFonts w:ascii="Tahoma" w:hAnsi="Tahoma" w:cs="Times New Roman"/>
      <w:bCs w:val="0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3C695E"/>
    <w:rPr>
      <w:rFonts w:ascii="Tahoma" w:hAnsi="Tahoma" w:cs="Tahoma"/>
      <w:sz w:val="16"/>
      <w:szCs w:val="16"/>
    </w:rPr>
  </w:style>
  <w:style w:type="character" w:customStyle="1" w:styleId="TopptekstTegn1">
    <w:name w:val="Topptekst Tegn1"/>
    <w:link w:val="Topptekst"/>
    <w:uiPriority w:val="99"/>
    <w:rsid w:val="0007637E"/>
    <w:rPr>
      <w:rFonts w:ascii="Arial" w:hAnsi="Arial"/>
      <w:sz w:val="18"/>
      <w:szCs w:val="24"/>
    </w:rPr>
  </w:style>
  <w:style w:type="character" w:customStyle="1" w:styleId="BunntekstTegn">
    <w:name w:val="Bunntekst Tegn"/>
    <w:link w:val="Bunntekst"/>
    <w:rsid w:val="0007637E"/>
    <w:rPr>
      <w:rFonts w:ascii="Arial" w:hAnsi="Arial"/>
      <w:sz w:val="16"/>
      <w:szCs w:val="24"/>
    </w:rPr>
  </w:style>
  <w:style w:type="character" w:customStyle="1" w:styleId="TopptekstTegn">
    <w:name w:val="Topptekst Tegn"/>
    <w:uiPriority w:val="99"/>
    <w:rsid w:val="0007637E"/>
  </w:style>
  <w:style w:type="paragraph" w:styleId="Ingenmellomrom">
    <w:name w:val="No Spacing"/>
    <w:basedOn w:val="Normal"/>
    <w:uiPriority w:val="1"/>
    <w:qFormat/>
    <w:rsid w:val="005F774C"/>
    <w:pPr>
      <w:spacing w:after="200"/>
      <w:contextualSpacing/>
    </w:pPr>
    <w:rPr>
      <w:rFonts w:cs="Times New Roman"/>
      <w:sz w:val="22"/>
      <w:szCs w:val="22"/>
      <w:lang w:bidi="en-US"/>
    </w:rPr>
  </w:style>
  <w:style w:type="paragraph" w:styleId="Listeavsnitt">
    <w:name w:val="List Paragraph"/>
    <w:basedOn w:val="Normal"/>
    <w:uiPriority w:val="34"/>
    <w:qFormat/>
    <w:rsid w:val="003400D0"/>
    <w:pPr>
      <w:ind w:left="708"/>
    </w:pPr>
  </w:style>
  <w:style w:type="character" w:styleId="Merknadsreferanse">
    <w:name w:val="annotation reference"/>
    <w:uiPriority w:val="99"/>
    <w:semiHidden/>
    <w:unhideWhenUsed/>
    <w:rsid w:val="00E45B6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45B6F"/>
  </w:style>
  <w:style w:type="character" w:customStyle="1" w:styleId="MerknadstekstTegn">
    <w:name w:val="Merknadstekst Tegn"/>
    <w:link w:val="Merknadstekst"/>
    <w:uiPriority w:val="99"/>
    <w:semiHidden/>
    <w:rsid w:val="00E45B6F"/>
    <w:rPr>
      <w:rFonts w:ascii="Arial" w:hAnsi="Arial" w:cs="Arial"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5B6F"/>
    <w:rPr>
      <w:b/>
    </w:rPr>
  </w:style>
  <w:style w:type="character" w:customStyle="1" w:styleId="KommentaremneTegn">
    <w:name w:val="Kommentaremne Tegn"/>
    <w:link w:val="Kommentaremne"/>
    <w:uiPriority w:val="99"/>
    <w:semiHidden/>
    <w:rsid w:val="00E45B6F"/>
    <w:rPr>
      <w:rFonts w:ascii="Arial" w:hAnsi="Arial" w:cs="Arial"/>
      <w:b/>
      <w:bCs/>
    </w:rPr>
  </w:style>
  <w:style w:type="paragraph" w:styleId="Revisjon">
    <w:name w:val="Revision"/>
    <w:hidden/>
    <w:uiPriority w:val="99"/>
    <w:semiHidden/>
    <w:rsid w:val="00E45B6F"/>
    <w:rPr>
      <w:rFonts w:ascii="Arial" w:hAnsi="Arial" w:cs="Arial"/>
      <w:bCs/>
    </w:rPr>
  </w:style>
  <w:style w:type="character" w:styleId="Omtale">
    <w:name w:val="Mention"/>
    <w:uiPriority w:val="99"/>
    <w:semiHidden/>
    <w:unhideWhenUsed/>
    <w:rsid w:val="00B41F01"/>
    <w:rPr>
      <w:color w:val="2B579A"/>
      <w:shd w:val="clear" w:color="auto" w:fill="E6E6E6"/>
    </w:rPr>
  </w:style>
  <w:style w:type="character" w:styleId="Ulstomtale">
    <w:name w:val="Unresolved Mention"/>
    <w:uiPriority w:val="99"/>
    <w:semiHidden/>
    <w:unhideWhenUsed/>
    <w:rsid w:val="008B5A05"/>
    <w:rPr>
      <w:color w:val="605E5C"/>
      <w:shd w:val="clear" w:color="auto" w:fill="E1DFDD"/>
    </w:rPr>
  </w:style>
  <w:style w:type="character" w:customStyle="1" w:styleId="Overskrift3Tegn">
    <w:name w:val="Overskrift 3 Tegn"/>
    <w:link w:val="Overskrift3"/>
    <w:rsid w:val="008A41AF"/>
    <w:rPr>
      <w:rFonts w:ascii="Verdana" w:hAnsi="Verdana" w:cs="Arial"/>
      <w:b/>
    </w:rPr>
  </w:style>
  <w:style w:type="character" w:customStyle="1" w:styleId="BrdtekstinnrykkTegn">
    <w:name w:val="Brødtekstinnrykk Tegn"/>
    <w:link w:val="Brdtekstinnrykk"/>
    <w:semiHidden/>
    <w:rsid w:val="0078014B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gste@nfk.n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tel:+47918869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njoh@nfk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h31\Programdata\Microsoft\Maler\Eivind\PA-bok%20%20stil-mal%20EHO%2003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7" ma:contentTypeDescription="Opprett et nytt dokument." ma:contentTypeScope="" ma:versionID="3bc07f318a3c816faed9f259de4c82df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9a1647d57a9da60e2ef38eac9699a78c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jxnn" minOccurs="0"/>
                <xsd:element ref="ns2:_x0072_w54" minOccurs="0"/>
                <xsd:element ref="ns2:456cb0ca-9459-4d25-a37b-094787761d4bCountryOrRegion" minOccurs="0"/>
                <xsd:element ref="ns2:456cb0ca-9459-4d25-a37b-094787761d4bState" minOccurs="0"/>
                <xsd:element ref="ns2:456cb0ca-9459-4d25-a37b-094787761d4bCity" minOccurs="0"/>
                <xsd:element ref="ns2:456cb0ca-9459-4d25-a37b-094787761d4bPostalCode" minOccurs="0"/>
                <xsd:element ref="ns2:456cb0ca-9459-4d25-a37b-094787761d4bStreet" minOccurs="0"/>
                <xsd:element ref="ns2:456cb0ca-9459-4d25-a37b-094787761d4bGeoLoc" minOccurs="0"/>
                <xsd:element ref="ns2:456cb0ca-9459-4d25-a37b-094787761d4bDispNa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jxnn" ma:index="20" nillable="true" ma:displayName="Dato og klokkeslett" ma:internalName="jxnn">
      <xsd:simpleType>
        <xsd:restriction base="dms:DateTime"/>
      </xsd:simpleType>
    </xsd:element>
    <xsd:element name="_x0072_w54" ma:index="21" nillable="true" ma:displayName="Plassering" ma:internalName="_x0072_w54">
      <xsd:simpleType>
        <xsd:restriction base="dms:Unknown"/>
      </xsd:simpleType>
    </xsd:element>
    <xsd:element name="456cb0ca-9459-4d25-a37b-094787761d4bCountryOrRegion" ma:index="22" nillable="true" ma:displayName="Plassering: Land/område" ma:internalName="CountryOrRegion" ma:readOnly="true">
      <xsd:simpleType>
        <xsd:restriction base="dms:Text"/>
      </xsd:simpleType>
    </xsd:element>
    <xsd:element name="456cb0ca-9459-4d25-a37b-094787761d4bState" ma:index="23" nillable="true" ma:displayName="Plassering: Delstat/område" ma:internalName="State" ma:readOnly="true">
      <xsd:simpleType>
        <xsd:restriction base="dms:Text"/>
      </xsd:simpleType>
    </xsd:element>
    <xsd:element name="456cb0ca-9459-4d25-a37b-094787761d4bCity" ma:index="24" nillable="true" ma:displayName="Plassering: Poststed" ma:internalName="City" ma:readOnly="true">
      <xsd:simpleType>
        <xsd:restriction base="dms:Text"/>
      </xsd:simpleType>
    </xsd:element>
    <xsd:element name="456cb0ca-9459-4d25-a37b-094787761d4bPostalCode" ma:index="25" nillable="true" ma:displayName="Plassering: Postnummer" ma:internalName="PostalCode" ma:readOnly="true">
      <xsd:simpleType>
        <xsd:restriction base="dms:Text"/>
      </xsd:simpleType>
    </xsd:element>
    <xsd:element name="456cb0ca-9459-4d25-a37b-094787761d4bStreet" ma:index="26" nillable="true" ma:displayName="Plassering: Gate/vei" ma:internalName="Street" ma:readOnly="true">
      <xsd:simpleType>
        <xsd:restriction base="dms:Text"/>
      </xsd:simpleType>
    </xsd:element>
    <xsd:element name="456cb0ca-9459-4d25-a37b-094787761d4bGeoLoc" ma:index="27" nillable="true" ma:displayName="Plassering: Koordinater" ma:internalName="GeoLoc" ma:readOnly="true">
      <xsd:simpleType>
        <xsd:restriction base="dms:Unknown"/>
      </xsd:simpleType>
    </xsd:element>
    <xsd:element name="456cb0ca-9459-4d25-a37b-094787761d4bDispName" ma:index="28" nillable="true" ma:displayName="Plassering: Navn" ma:internalName="DispName" ma:readOnly="true">
      <xsd:simpleType>
        <xsd:restriction base="dms:Text"/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12dfc451-8bb4-4aa1-ba8a-8d81c14834a7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3E3C36-614B-4B6A-8036-C0A452ABB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24c59-4acc-41e4-b02e-90cc4d4eb3e0"/>
    <ds:schemaRef ds:uri="ebc13944-c67b-44b0-8df4-1c44443a4b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B0D3F-3F33-4E45-A47A-0C61A4248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1C6D8-1A73-4DFA-9F97-2A4A9DDDE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05F18-33DC-47A8-BC0F-442EA88E906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PA-bok  stil-mal EHO 03</Template>
  <TotalTime>10</TotalTime>
  <Pages>12</Pages>
  <Words>3293</Words>
  <Characters>17456</Characters>
  <Application>Microsoft Office Word</Application>
  <DocSecurity>0</DocSecurity>
  <Lines>145</Lines>
  <Paragraphs>41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Prosjekt nr</vt:lpstr>
      <vt:lpstr>Prosjekt nr</vt:lpstr>
    </vt:vector>
  </TitlesOfParts>
  <Company>Nordland fylkeskommune</Company>
  <LinksUpToDate>false</LinksUpToDate>
  <CharactersWithSpaces>20708</CharactersWithSpaces>
  <SharedDoc>false</SharedDoc>
  <HLinks>
    <vt:vector size="348" baseType="variant">
      <vt:variant>
        <vt:i4>7733318</vt:i4>
      </vt:variant>
      <vt:variant>
        <vt:i4>339</vt:i4>
      </vt:variant>
      <vt:variant>
        <vt:i4>0</vt:i4>
      </vt:variant>
      <vt:variant>
        <vt:i4>5</vt:i4>
      </vt:variant>
      <vt:variant>
        <vt:lpwstr>mailto:renjoh@nfk.no</vt:lpwstr>
      </vt:variant>
      <vt:variant>
        <vt:lpwstr/>
      </vt:variant>
      <vt:variant>
        <vt:i4>8061014</vt:i4>
      </vt:variant>
      <vt:variant>
        <vt:i4>336</vt:i4>
      </vt:variant>
      <vt:variant>
        <vt:i4>0</vt:i4>
      </vt:variant>
      <vt:variant>
        <vt:i4>5</vt:i4>
      </vt:variant>
      <vt:variant>
        <vt:lpwstr>mailto:magste@nfk.no</vt:lpwstr>
      </vt:variant>
      <vt:variant>
        <vt:lpwstr/>
      </vt:variant>
      <vt:variant>
        <vt:i4>65568</vt:i4>
      </vt:variant>
      <vt:variant>
        <vt:i4>333</vt:i4>
      </vt:variant>
      <vt:variant>
        <vt:i4>0</vt:i4>
      </vt:variant>
      <vt:variant>
        <vt:i4>5</vt:i4>
      </vt:variant>
      <vt:variant>
        <vt:lpwstr>mailto:dbl@nfk.no</vt:lpwstr>
      </vt:variant>
      <vt:variant>
        <vt:lpwstr/>
      </vt:variant>
      <vt:variant>
        <vt:i4>1507389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_Toc128134776</vt:lpwstr>
      </vt:variant>
      <vt:variant>
        <vt:i4>1507389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_Toc128134775</vt:lpwstr>
      </vt:variant>
      <vt:variant>
        <vt:i4>1507389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_Toc128134774</vt:lpwstr>
      </vt:variant>
      <vt:variant>
        <vt:i4>1507389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_Toc128134773</vt:lpwstr>
      </vt:variant>
      <vt:variant>
        <vt:i4>1507389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_Toc128134772</vt:lpwstr>
      </vt:variant>
      <vt:variant>
        <vt:i4>1507389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_Toc128134771</vt:lpwstr>
      </vt:variant>
      <vt:variant>
        <vt:i4>1507389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_Toc128134770</vt:lpwstr>
      </vt:variant>
      <vt:variant>
        <vt:i4>1441853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_Toc128134769</vt:lpwstr>
      </vt:variant>
      <vt:variant>
        <vt:i4>1441853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_Toc128134768</vt:lpwstr>
      </vt:variant>
      <vt:variant>
        <vt:i4>1441853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_Toc128134767</vt:lpwstr>
      </vt:variant>
      <vt:variant>
        <vt:i4>1441853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_Toc128134766</vt:lpwstr>
      </vt:variant>
      <vt:variant>
        <vt:i4>1441853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_Toc128134765</vt:lpwstr>
      </vt:variant>
      <vt:variant>
        <vt:i4>1441853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_Toc128134764</vt:lpwstr>
      </vt:variant>
      <vt:variant>
        <vt:i4>1441853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_Toc128134763</vt:lpwstr>
      </vt:variant>
      <vt:variant>
        <vt:i4>1441853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_Toc128134762</vt:lpwstr>
      </vt:variant>
      <vt:variant>
        <vt:i4>1441853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_Toc128134761</vt:lpwstr>
      </vt:variant>
      <vt:variant>
        <vt:i4>1441853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_Toc128134760</vt:lpwstr>
      </vt:variant>
      <vt:variant>
        <vt:i4>1376317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_Toc128134759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_Toc128134758</vt:lpwstr>
      </vt:variant>
      <vt:variant>
        <vt:i4>1376317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_Toc128134757</vt:lpwstr>
      </vt:variant>
      <vt:variant>
        <vt:i4>1376317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_Toc128134756</vt:lpwstr>
      </vt:variant>
      <vt:variant>
        <vt:i4>1376317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_Toc128134755</vt:lpwstr>
      </vt:variant>
      <vt:variant>
        <vt:i4>1376317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_Toc128134754</vt:lpwstr>
      </vt:variant>
      <vt:variant>
        <vt:i4>1376317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_Toc128134753</vt:lpwstr>
      </vt:variant>
      <vt:variant>
        <vt:i4>1376317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_Toc128134752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_Toc128134751</vt:lpwstr>
      </vt:variant>
      <vt:variant>
        <vt:i4>1376317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_Toc128134750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_Toc128134749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_Toc128134748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_Toc128134747</vt:lpwstr>
      </vt:variant>
      <vt:variant>
        <vt:i4>1310781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_Toc128134746</vt:lpwstr>
      </vt:variant>
      <vt:variant>
        <vt:i4>1310781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_Toc128134745</vt:lpwstr>
      </vt:variant>
      <vt:variant>
        <vt:i4>1310781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_Toc128134744</vt:lpwstr>
      </vt:variant>
      <vt:variant>
        <vt:i4>1310781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_Toc128134743</vt:lpwstr>
      </vt:variant>
      <vt:variant>
        <vt:i4>1310781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_Toc128134742</vt:lpwstr>
      </vt:variant>
      <vt:variant>
        <vt:i4>1310781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_Toc128134741</vt:lpwstr>
      </vt:variant>
      <vt:variant>
        <vt:i4>1310781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_Toc128134740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_Toc128134739</vt:lpwstr>
      </vt:variant>
      <vt:variant>
        <vt:i4>1245245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_Toc128134738</vt:lpwstr>
      </vt:variant>
      <vt:variant>
        <vt:i4>1245245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_Toc128134737</vt:lpwstr>
      </vt:variant>
      <vt:variant>
        <vt:i4>1245245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_Toc128134736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_Toc128134735</vt:lpwstr>
      </vt:variant>
      <vt:variant>
        <vt:i4>1245245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_Toc128134734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_Toc128134733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_Toc128134732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_Toc128134731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_Toc128134730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_Toc128134729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_Toc128134728</vt:lpwstr>
      </vt:variant>
      <vt:variant>
        <vt:i4>1179709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_Toc128134727</vt:lpwstr>
      </vt:variant>
      <vt:variant>
        <vt:i4>1179709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_Toc128134726</vt:lpwstr>
      </vt:variant>
      <vt:variant>
        <vt:i4>1179709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_Toc128134725</vt:lpwstr>
      </vt:variant>
      <vt:variant>
        <vt:i4>1179709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_Toc128134724</vt:lpwstr>
      </vt:variant>
      <vt:variant>
        <vt:i4>1179709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_Toc128134723</vt:lpwstr>
      </vt:variant>
      <vt:variant>
        <vt:i4>1179709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_Toc128134722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 nr</dc:title>
  <dc:subject/>
  <dc:creator>Eivind Holden</dc:creator>
  <cp:keywords/>
  <cp:lastModifiedBy>Louise Engan</cp:lastModifiedBy>
  <cp:revision>3</cp:revision>
  <cp:lastPrinted>2023-02-24T11:39:00Z</cp:lastPrinted>
  <dcterms:created xsi:type="dcterms:W3CDTF">2026-05-04T08:06:00Z</dcterms:created>
  <dcterms:modified xsi:type="dcterms:W3CDTF">2026-05-04T08:07:00Z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asBeenSaved">
    <vt:lpwstr>1</vt:lpwstr>
  </property>
  <property fmtid="{D5CDD505-2E9C-101B-9397-08002B2CF9AE}" pid="3" name="display_urn:schemas-microsoft-com:office:office#Editor">
    <vt:lpwstr>Tom Grønnslett</vt:lpwstr>
  </property>
  <property fmtid="{D5CDD505-2E9C-101B-9397-08002B2CF9AE}" pid="4" name="Order">
    <vt:lpwstr>61655000.0000000</vt:lpwstr>
  </property>
  <property fmtid="{D5CDD505-2E9C-101B-9397-08002B2CF9AE}" pid="5" name="display_urn:schemas-microsoft-com:office:office#Author">
    <vt:lpwstr>Tom Grønnslett</vt:lpwstr>
  </property>
  <property fmtid="{D5CDD505-2E9C-101B-9397-08002B2CF9AE}" pid="6" name="Godkjenningsstatus">
    <vt:lpwstr/>
  </property>
</Properties>
</file>