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29F" w:rsidRDefault="00F232B8">
      <w:bookmarkStart w:id="0" w:name="_GoBack"/>
      <w:bookmarkEnd w:id="0"/>
    </w:p>
    <w:p w:rsidR="007E708A" w:rsidRDefault="007E708A"/>
    <w:p w:rsidR="007E708A" w:rsidRPr="007E708A" w:rsidRDefault="007E708A" w:rsidP="007E708A">
      <w:pPr>
        <w:keepNext/>
        <w:spacing w:before="360" w:after="120" w:line="240" w:lineRule="auto"/>
        <w:outlineLvl w:val="0"/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b-NO" w:eastAsia="sv-SE"/>
        </w:rPr>
      </w:pPr>
      <w:r w:rsidRPr="007E708A"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b-NO" w:eastAsia="sv-SE"/>
        </w:rPr>
        <w:t>EGENRAPPORTERING av lønns- og arbeidsvilkår</w:t>
      </w:r>
    </w:p>
    <w:p w:rsidR="007E708A" w:rsidRPr="007E708A" w:rsidRDefault="007E708A" w:rsidP="007E708A">
      <w:pPr>
        <w:spacing w:after="120" w:line="240" w:lineRule="auto"/>
        <w:rPr>
          <w:rFonts w:ascii="Arial" w:eastAsia="Times New Roman" w:hAnsi="Arial" w:cs="Arial"/>
          <w:sz w:val="24"/>
          <w:szCs w:val="24"/>
          <w:lang w:val="nb-NO" w:eastAsia="sv-SE"/>
        </w:rPr>
      </w:pPr>
    </w:p>
    <w:p w:rsidR="007E708A" w:rsidRPr="007E708A" w:rsidRDefault="007E708A" w:rsidP="007E708A">
      <w:pPr>
        <w:spacing w:after="120" w:line="240" w:lineRule="auto"/>
        <w:rPr>
          <w:rFonts w:ascii="Arial" w:eastAsia="Times New Roman" w:hAnsi="Arial" w:cs="Arial"/>
          <w:lang w:val="nb-NO" w:eastAsia="sv-SE"/>
        </w:rPr>
      </w:pPr>
      <w:r w:rsidRPr="007E708A">
        <w:rPr>
          <w:rFonts w:ascii="Arial" w:eastAsia="Times New Roman" w:hAnsi="Arial" w:cs="Arial"/>
          <w:lang w:val="nb-NO" w:eastAsia="sv-SE"/>
        </w:rPr>
        <w:t xml:space="preserve">Krav til lønns- og arbeidsvilkår er omtalt i </w:t>
      </w:r>
      <w:r w:rsidRPr="007E708A">
        <w:rPr>
          <w:rFonts w:ascii="Arial" w:eastAsia="Times New Roman" w:hAnsi="Arial" w:cs="Arial"/>
          <w:color w:val="FF0000"/>
          <w:lang w:val="nb-NO" w:eastAsia="sv-SE"/>
        </w:rPr>
        <w:t xml:space="preserve">[punkt XX] </w:t>
      </w:r>
      <w:r w:rsidRPr="007E708A">
        <w:rPr>
          <w:rFonts w:ascii="Arial" w:eastAsia="Times New Roman" w:hAnsi="Arial" w:cs="Arial"/>
          <w:lang w:val="nb-NO" w:eastAsia="sv-SE"/>
        </w:rPr>
        <w:t xml:space="preserve">i kontrakten. Denne egenrapporteringen er en del av oppfølgingen, og skal sendes til oppdragsgiver innen én måned etter kontraktsperioden har startet, med mindre annet er avtalt, og kan kreves flere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Dersom dere har underleverandører, skal de også fylle ut samme skjema </w:t>
      </w:r>
      <w:r w:rsidR="00671424">
        <w:rPr>
          <w:rFonts w:ascii="Arial" w:eastAsia="Times New Roman" w:hAnsi="Arial" w:cs="Arial"/>
          <w:lang w:val="nb-NO" w:eastAsia="sv-SE"/>
        </w:rPr>
        <w:t>og sende</w:t>
      </w:r>
      <w:r w:rsidRPr="007E708A">
        <w:rPr>
          <w:rFonts w:ascii="Arial" w:eastAsia="Times New Roman" w:hAnsi="Arial" w:cs="Arial"/>
          <w:lang w:val="nb-NO" w:eastAsia="sv-SE"/>
        </w:rPr>
        <w:t xml:space="preserve"> inn sammen med denne rapporteringen.</w:t>
      </w:r>
    </w:p>
    <w:p w:rsidR="007E708A" w:rsidRDefault="007E708A" w:rsidP="007E708A">
      <w:pPr>
        <w:rPr>
          <w:lang w:val="nb-NO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4543"/>
        <w:gridCol w:w="4509"/>
      </w:tblGrid>
      <w:tr w:rsidR="007E708A" w:rsidRPr="007E708A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Leverandør: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Org. nummer leverandør: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43EDB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Land foretaket er registrert i: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Kontrakts-/avtalenummer: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proofErr w:type="spellStart"/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Kontraktsnavn</w:t>
            </w:r>
            <w:proofErr w:type="spellEnd"/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Varighet kontrakt: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Svarfrist: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</w:tbl>
    <w:p w:rsidR="007E708A" w:rsidRDefault="007E708A" w:rsidP="007E708A">
      <w:pPr>
        <w:rPr>
          <w:lang w:val="nb-NO"/>
        </w:rPr>
      </w:pPr>
    </w:p>
    <w:p w:rsidR="007E708A" w:rsidRDefault="007E708A" w:rsidP="007E708A">
      <w:pPr>
        <w:rPr>
          <w:lang w:val="nb-NO"/>
        </w:rPr>
      </w:pPr>
    </w:p>
    <w:p w:rsidR="007E708A" w:rsidRDefault="007E708A" w:rsidP="007E708A">
      <w:pPr>
        <w:rPr>
          <w:lang w:val="nb-NO"/>
        </w:rPr>
      </w:pPr>
    </w:p>
    <w:p w:rsidR="007E708A" w:rsidRDefault="007E708A" w:rsidP="007E708A">
      <w:pPr>
        <w:rPr>
          <w:lang w:val="nb-NO"/>
        </w:rPr>
      </w:pPr>
    </w:p>
    <w:p w:rsidR="007E708A" w:rsidRDefault="007E708A" w:rsidP="007E708A">
      <w:pPr>
        <w:rPr>
          <w:lang w:val="nb-NO"/>
        </w:rPr>
      </w:pPr>
    </w:p>
    <w:p w:rsidR="007E708A" w:rsidRDefault="007E708A" w:rsidP="007E708A">
      <w:pPr>
        <w:rPr>
          <w:lang w:val="nb-NO"/>
        </w:rPr>
      </w:pPr>
    </w:p>
    <w:p w:rsidR="007E708A" w:rsidRPr="007E708A" w:rsidRDefault="007E708A" w:rsidP="007E708A">
      <w:pPr>
        <w:spacing w:after="120" w:line="240" w:lineRule="auto"/>
        <w:rPr>
          <w:rFonts w:ascii="Arial" w:eastAsia="Times New Roman" w:hAnsi="Arial" w:cs="Arial"/>
          <w:lang w:val="nb-NO" w:eastAsia="sv-SE"/>
        </w:rPr>
      </w:pPr>
      <w:r w:rsidRPr="007E708A">
        <w:rPr>
          <w:rFonts w:ascii="Arial" w:eastAsia="Times New Roman" w:hAnsi="Arial" w:cs="Arial"/>
          <w:lang w:val="nb-NO" w:eastAsia="sv-SE"/>
        </w:rPr>
        <w:t>........................................................</w:t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  <w:t>.……………………….</w:t>
      </w:r>
    </w:p>
    <w:p w:rsidR="007E708A" w:rsidRPr="007E708A" w:rsidRDefault="007E708A" w:rsidP="007E708A">
      <w:pPr>
        <w:spacing w:after="120" w:line="240" w:lineRule="auto"/>
        <w:rPr>
          <w:rFonts w:ascii="Arial" w:eastAsia="Times New Roman" w:hAnsi="Arial" w:cs="Arial"/>
          <w:lang w:val="nb-NO" w:eastAsia="sv-SE"/>
        </w:rPr>
      </w:pPr>
      <w:r w:rsidRPr="007E708A">
        <w:rPr>
          <w:rFonts w:ascii="Arial" w:eastAsia="Times New Roman" w:hAnsi="Arial" w:cs="Arial"/>
          <w:lang w:val="nb-NO" w:eastAsia="sv-SE"/>
        </w:rPr>
        <w:t>Navn, daglig leder</w:t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  <w:t>Sted/Dato</w:t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</w:p>
    <w:p w:rsidR="007E708A" w:rsidRDefault="007E708A" w:rsidP="007E708A">
      <w:pPr>
        <w:rPr>
          <w:lang w:val="nb-NO"/>
        </w:rPr>
      </w:pPr>
    </w:p>
    <w:p w:rsidR="007E708A" w:rsidRDefault="007E708A" w:rsidP="007E708A">
      <w:pPr>
        <w:rPr>
          <w:lang w:val="nb-NO"/>
        </w:rPr>
      </w:pPr>
    </w:p>
    <w:p w:rsidR="007E708A" w:rsidRDefault="007E708A" w:rsidP="007E708A">
      <w:pPr>
        <w:rPr>
          <w:lang w:val="nb-NO"/>
        </w:rPr>
      </w:pPr>
    </w:p>
    <w:p w:rsidR="007E708A" w:rsidRDefault="007E708A" w:rsidP="007E708A">
      <w:pPr>
        <w:rPr>
          <w:lang w:val="nb-NO"/>
        </w:rPr>
      </w:pPr>
    </w:p>
    <w:p w:rsidR="007E708A" w:rsidRDefault="007E708A" w:rsidP="007E708A">
      <w:pPr>
        <w:rPr>
          <w:lang w:val="nb-NO"/>
        </w:rPr>
      </w:pPr>
    </w:p>
    <w:p w:rsidR="007E708A" w:rsidRDefault="007E708A" w:rsidP="007E708A">
      <w:pPr>
        <w:rPr>
          <w:lang w:val="nb-N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6"/>
        <w:gridCol w:w="4476"/>
      </w:tblGrid>
      <w:tr w:rsidR="007E708A" w:rsidRPr="007E708A" w:rsidTr="00172DEA">
        <w:tc>
          <w:tcPr>
            <w:tcW w:w="9282" w:type="dxa"/>
            <w:gridSpan w:val="2"/>
            <w:shd w:val="clear" w:color="auto" w:fill="D9D9D9" w:themeFill="background1" w:themeFillShade="D9"/>
          </w:tcPr>
          <w:p w:rsidR="007E708A" w:rsidRPr="00793892" w:rsidRDefault="007E708A" w:rsidP="00793892">
            <w:pPr>
              <w:pStyle w:val="Heading1"/>
              <w:outlineLvl w:val="0"/>
              <w:rPr>
                <w:rFonts w:eastAsia="Times New Roman"/>
                <w:lang w:val="nb-NO" w:eastAsia="sv-SE"/>
              </w:rPr>
            </w:pPr>
            <w:r w:rsidRPr="00793892">
              <w:rPr>
                <w:rFonts w:eastAsia="Times New Roman"/>
                <w:shd w:val="clear" w:color="auto" w:fill="D9D9D9" w:themeFill="background1" w:themeFillShade="D9"/>
                <w:lang w:val="nb-NO" w:eastAsia="sv-SE"/>
              </w:rPr>
              <w:lastRenderedPageBreak/>
              <w:t>Selskapsinformasjon</w:t>
            </w:r>
          </w:p>
        </w:tc>
      </w:tr>
      <w:tr w:rsidR="007E708A" w:rsidRPr="00743EDB" w:rsidTr="00172DEA">
        <w:tc>
          <w:tcPr>
            <w:tcW w:w="9282" w:type="dxa"/>
            <w:gridSpan w:val="2"/>
            <w:shd w:val="clear" w:color="auto" w:fill="F2F2F2" w:themeFill="background1" w:themeFillShade="F2"/>
          </w:tcPr>
          <w:p w:rsidR="007E708A" w:rsidRPr="007E708A" w:rsidRDefault="007E708A" w:rsidP="007E708A">
            <w:p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="007E708A" w:rsidRPr="00743EDB" w:rsidTr="00172DEA">
        <w:tc>
          <w:tcPr>
            <w:tcW w:w="4641" w:type="dxa"/>
          </w:tcPr>
          <w:p w:rsidR="007E708A" w:rsidRPr="007E708A" w:rsidRDefault="007E708A" w:rsidP="007E708A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446CF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 xml:space="preserve">Har virksomheten endret selskapsnavn og/eller organisasjonsnummer de siste to – tre årene? Legg i så fall ved dokumentasjon samt en beskrivelse av forholdet. </w:t>
            </w:r>
          </w:p>
        </w:tc>
        <w:tc>
          <w:tcPr>
            <w:tcW w:w="4641" w:type="dxa"/>
          </w:tcPr>
          <w:p w:rsidR="007E708A" w:rsidRPr="007E708A" w:rsidRDefault="007E708A" w:rsidP="007E708A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7E708A" w:rsidRPr="00743EDB" w:rsidTr="00172DEA">
        <w:tc>
          <w:tcPr>
            <w:tcW w:w="4641" w:type="dxa"/>
          </w:tcPr>
          <w:p w:rsidR="007E708A" w:rsidRPr="007E708A" w:rsidRDefault="007E708A" w:rsidP="007E708A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446CF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Har virksomheten byttet revisor de siste to år</w:t>
            </w:r>
            <w:r w:rsidR="002407F4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ene</w:t>
            </w:r>
            <w:r w:rsidRPr="00446CF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 xml:space="preserve">? Legg i så fall ved informasjon om tidligere og ny revisor samt en kort begrunnelse. </w:t>
            </w:r>
          </w:p>
        </w:tc>
        <w:tc>
          <w:tcPr>
            <w:tcW w:w="4641" w:type="dxa"/>
          </w:tcPr>
          <w:p w:rsidR="007E708A" w:rsidRPr="007E708A" w:rsidRDefault="007E708A" w:rsidP="007E708A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7E708A" w:rsidRPr="00AB6E72" w:rsidTr="00172DEA">
        <w:tc>
          <w:tcPr>
            <w:tcW w:w="4641" w:type="dxa"/>
          </w:tcPr>
          <w:p w:rsidR="007E708A" w:rsidRPr="007E708A" w:rsidRDefault="007E708A" w:rsidP="007E708A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Beskriv virksomheten i korte trekk. Inkluder informasjon om </w:t>
            </w:r>
            <w:r w:rsidR="00574025"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selskapsform, </w:t>
            </w: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eierstruktur (inkludert navn), organisasjonsform, omsetning, stiftelsesdato og organisasjonsnummer</w:t>
            </w:r>
            <w:r w:rsidR="002407F4">
              <w:rPr>
                <w:rFonts w:ascii="Arial" w:hAnsi="Arial" w:cs="Arial"/>
                <w:sz w:val="22"/>
                <w:szCs w:val="22"/>
                <w:lang w:val="nb-NO"/>
              </w:rPr>
              <w:t>.</w:t>
            </w: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  </w:t>
            </w:r>
            <w:r w:rsidR="002407F4">
              <w:rPr>
                <w:rFonts w:ascii="Arial" w:hAnsi="Arial" w:cs="Arial"/>
                <w:sz w:val="22"/>
                <w:szCs w:val="22"/>
                <w:lang w:val="nb-NO"/>
              </w:rPr>
              <w:t>L</w:t>
            </w: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egg </w:t>
            </w:r>
            <w:proofErr w:type="spellStart"/>
            <w:r w:rsidR="002407F4">
              <w:rPr>
                <w:rFonts w:ascii="Arial" w:hAnsi="Arial" w:cs="Arial"/>
                <w:sz w:val="22"/>
                <w:szCs w:val="22"/>
                <w:lang w:val="nb-NO"/>
              </w:rPr>
              <w:t>evt.</w:t>
            </w: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ved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 lenke til nettside med denne informasjonen.</w:t>
            </w:r>
          </w:p>
        </w:tc>
        <w:tc>
          <w:tcPr>
            <w:tcW w:w="4641" w:type="dxa"/>
          </w:tcPr>
          <w:p w:rsidR="007E708A" w:rsidRPr="007E708A" w:rsidRDefault="007E708A" w:rsidP="007E708A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7E708A" w:rsidRPr="00743EDB" w:rsidTr="00172DEA">
        <w:tc>
          <w:tcPr>
            <w:tcW w:w="4641" w:type="dxa"/>
          </w:tcPr>
          <w:p w:rsidR="007E708A" w:rsidRPr="00446CF7" w:rsidRDefault="00446CF7" w:rsidP="007E708A">
            <w:pPr>
              <w:numPr>
                <w:ilvl w:val="0"/>
                <w:numId w:val="2"/>
              </w:numPr>
              <w:spacing w:after="120"/>
              <w:rPr>
                <w:rFonts w:ascii="Arial" w:hAnsi="Arial" w:cs="Arial"/>
                <w:sz w:val="22"/>
                <w:szCs w:val="22"/>
                <w:lang w:val="nb-NO"/>
              </w:rPr>
            </w:pPr>
            <w:r>
              <w:rPr>
                <w:rFonts w:ascii="Arial" w:hAnsi="Arial" w:cs="Arial"/>
                <w:sz w:val="22"/>
                <w:szCs w:val="22"/>
                <w:lang w:val="nb-NO"/>
              </w:rPr>
              <w:t xml:space="preserve">Hvilken </w:t>
            </w:r>
            <w:r w:rsidR="00574025" w:rsidRPr="00446CF7">
              <w:rPr>
                <w:rFonts w:ascii="Arial" w:hAnsi="Arial" w:cs="Arial"/>
                <w:sz w:val="22"/>
                <w:szCs w:val="22"/>
                <w:lang w:val="nb-NO"/>
              </w:rPr>
              <w:t>næringskode(er) er virksomheten registrert med?</w:t>
            </w:r>
          </w:p>
        </w:tc>
        <w:tc>
          <w:tcPr>
            <w:tcW w:w="4641" w:type="dxa"/>
          </w:tcPr>
          <w:p w:rsidR="007E708A" w:rsidRPr="007E708A" w:rsidRDefault="007E708A" w:rsidP="007E708A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</w:tbl>
    <w:p w:rsidR="007E708A" w:rsidRDefault="007E708A" w:rsidP="007E708A">
      <w:pPr>
        <w:rPr>
          <w:lang w:val="nb-N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76"/>
        <w:gridCol w:w="4486"/>
      </w:tblGrid>
      <w:tr w:rsidR="00793892" w:rsidRPr="00AB6E72" w:rsidTr="00446CF7">
        <w:tc>
          <w:tcPr>
            <w:tcW w:w="9288" w:type="dxa"/>
            <w:gridSpan w:val="2"/>
            <w:shd w:val="clear" w:color="auto" w:fill="D9D9D9" w:themeFill="background1" w:themeFillShade="D9"/>
          </w:tcPr>
          <w:p w:rsidR="00793892" w:rsidRPr="00793892" w:rsidRDefault="00793892" w:rsidP="00793892">
            <w:pPr>
              <w:pStyle w:val="Heading1"/>
              <w:outlineLvl w:val="0"/>
              <w:rPr>
                <w:rFonts w:eastAsia="Times New Roman"/>
                <w:sz w:val="20"/>
                <w:szCs w:val="20"/>
                <w:lang w:val="nb-NO" w:eastAsia="sv-SE"/>
              </w:rPr>
            </w:pPr>
            <w:r>
              <w:rPr>
                <w:rFonts w:eastAsia="Times New Roman"/>
                <w:lang w:val="nb-NO" w:eastAsia="sv-SE"/>
              </w:rPr>
              <w:t>Informasjon om kontraktsarbeidet</w:t>
            </w:r>
          </w:p>
        </w:tc>
      </w:tr>
      <w:tr w:rsidR="00574025" w:rsidRPr="00743EDB" w:rsidTr="00446CF7">
        <w:tc>
          <w:tcPr>
            <w:tcW w:w="9288" w:type="dxa"/>
            <w:gridSpan w:val="2"/>
            <w:shd w:val="clear" w:color="auto" w:fill="D9D9D9" w:themeFill="background1" w:themeFillShade="D9"/>
          </w:tcPr>
          <w:p w:rsidR="00574025" w:rsidRPr="00446CF7" w:rsidRDefault="00446CF7" w:rsidP="007E708A">
            <w:pPr>
              <w:rPr>
                <w:sz w:val="22"/>
                <w:szCs w:val="22"/>
                <w:lang w:val="nb-NO"/>
              </w:rPr>
            </w:pPr>
            <w:r w:rsidRPr="00165334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="00574025" w:rsidRPr="00743EDB" w:rsidTr="00574025">
        <w:tc>
          <w:tcPr>
            <w:tcW w:w="4644" w:type="dxa"/>
          </w:tcPr>
          <w:p w:rsidR="00574025" w:rsidRPr="00AB6E72" w:rsidRDefault="003F6C78" w:rsidP="0057402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Hvor mange ansatte har leverandøren? Gi også en bekrivelse i prosentandel utenlandske arbeidstakere. </w:t>
            </w:r>
          </w:p>
        </w:tc>
        <w:tc>
          <w:tcPr>
            <w:tcW w:w="4644" w:type="dxa"/>
          </w:tcPr>
          <w:p w:rsidR="00574025" w:rsidRDefault="00574025" w:rsidP="007E708A">
            <w:pPr>
              <w:rPr>
                <w:lang w:val="nb-NO"/>
              </w:rPr>
            </w:pPr>
          </w:p>
        </w:tc>
      </w:tr>
      <w:tr w:rsidR="003F6C78" w:rsidRPr="00743EDB" w:rsidTr="00574025">
        <w:tc>
          <w:tcPr>
            <w:tcW w:w="4644" w:type="dxa"/>
          </w:tcPr>
          <w:p w:rsidR="003F6C78" w:rsidRPr="00AB6E72" w:rsidRDefault="003F6C78" w:rsidP="0057402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Skal det benyttes utsendt arbeidskraft på kontraktsarbeidet?</w:t>
            </w:r>
          </w:p>
        </w:tc>
        <w:tc>
          <w:tcPr>
            <w:tcW w:w="4644" w:type="dxa"/>
          </w:tcPr>
          <w:p w:rsidR="003F6C78" w:rsidRDefault="003F6C78" w:rsidP="007E708A">
            <w:pPr>
              <w:rPr>
                <w:lang w:val="nb-NO"/>
              </w:rPr>
            </w:pPr>
          </w:p>
        </w:tc>
      </w:tr>
      <w:tr w:rsidR="003F6C78" w:rsidRPr="00743EDB" w:rsidTr="00574025">
        <w:tc>
          <w:tcPr>
            <w:tcW w:w="4644" w:type="dxa"/>
          </w:tcPr>
          <w:p w:rsidR="003F6C78" w:rsidRPr="00AB6E72" w:rsidRDefault="003F6C78" w:rsidP="0057402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Hvilke fagområder arbeider de ansatte med?</w:t>
            </w:r>
          </w:p>
        </w:tc>
        <w:tc>
          <w:tcPr>
            <w:tcW w:w="4644" w:type="dxa"/>
          </w:tcPr>
          <w:p w:rsidR="003F6C78" w:rsidRDefault="003F6C78" w:rsidP="007E708A">
            <w:pPr>
              <w:rPr>
                <w:lang w:val="nb-NO"/>
              </w:rPr>
            </w:pPr>
          </w:p>
        </w:tc>
      </w:tr>
      <w:tr w:rsidR="00574025" w:rsidRPr="00743EDB" w:rsidTr="00574025">
        <w:tc>
          <w:tcPr>
            <w:tcW w:w="4644" w:type="dxa"/>
          </w:tcPr>
          <w:p w:rsidR="00574025" w:rsidRPr="00AB6E72" w:rsidRDefault="00574025" w:rsidP="0057402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Skal det benyttes innleid arbeidskraft på kontraktsarbeidet? Legg</w:t>
            </w:r>
            <w:r w:rsidR="00015306"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 i så fall</w:t>
            </w: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 ved en beskrivelse av hvilke deler av kontraktsarbei</w:t>
            </w:r>
            <w:r w:rsidR="002B0A9B"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det som skal utføres av innleid arbeidskraft. </w:t>
            </w:r>
            <w:r w:rsidR="003F6C78" w:rsidRPr="00AB6E72">
              <w:rPr>
                <w:rFonts w:ascii="Arial" w:hAnsi="Arial" w:cs="Arial"/>
                <w:sz w:val="22"/>
                <w:szCs w:val="22"/>
                <w:lang w:val="nb-NO"/>
              </w:rPr>
              <w:t>Beskriv også hvordan dere ivaretar deres lønns- og arbeidsvilkår i kontraktsperioden.</w:t>
            </w:r>
          </w:p>
        </w:tc>
        <w:tc>
          <w:tcPr>
            <w:tcW w:w="4644" w:type="dxa"/>
          </w:tcPr>
          <w:p w:rsidR="00574025" w:rsidRDefault="00574025" w:rsidP="007E708A">
            <w:pPr>
              <w:rPr>
                <w:lang w:val="nb-NO"/>
              </w:rPr>
            </w:pPr>
          </w:p>
        </w:tc>
      </w:tr>
      <w:tr w:rsidR="00574025" w:rsidRPr="00AB6E72" w:rsidTr="00574025">
        <w:tc>
          <w:tcPr>
            <w:tcW w:w="4644" w:type="dxa"/>
          </w:tcPr>
          <w:p w:rsidR="00574025" w:rsidRPr="00AB6E72" w:rsidRDefault="003F6C78" w:rsidP="003F6C7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Hvilke allmenngjorte og/eller landsomfattende tariffavtaler legges til grunn for arbeid utført på denne kontrakten? Legg ved lenker.</w:t>
            </w:r>
          </w:p>
        </w:tc>
        <w:tc>
          <w:tcPr>
            <w:tcW w:w="4644" w:type="dxa"/>
          </w:tcPr>
          <w:p w:rsidR="00574025" w:rsidRDefault="00574025" w:rsidP="007E708A">
            <w:pPr>
              <w:rPr>
                <w:lang w:val="nb-NO"/>
              </w:rPr>
            </w:pPr>
          </w:p>
        </w:tc>
      </w:tr>
      <w:tr w:rsidR="00574025" w:rsidRPr="00743EDB" w:rsidTr="00574025">
        <w:tc>
          <w:tcPr>
            <w:tcW w:w="4644" w:type="dxa"/>
          </w:tcPr>
          <w:p w:rsidR="00574025" w:rsidRPr="00AB6E72" w:rsidRDefault="003F6C78" w:rsidP="003F6C7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Finnes det særregler og/eller avtaler som regulerer arbeidstiden utover de alminnelige bestemmelsene i arbeidsmiljøloven og evt. tariffavtaler? Legg i så fall ved lenke til eller kopi av avtale.  </w:t>
            </w:r>
          </w:p>
        </w:tc>
        <w:tc>
          <w:tcPr>
            <w:tcW w:w="4644" w:type="dxa"/>
          </w:tcPr>
          <w:p w:rsidR="00574025" w:rsidRDefault="00574025" w:rsidP="007E708A">
            <w:pPr>
              <w:rPr>
                <w:lang w:val="nb-NO"/>
              </w:rPr>
            </w:pPr>
          </w:p>
        </w:tc>
      </w:tr>
      <w:tr w:rsidR="00574025" w:rsidRPr="00743EDB" w:rsidTr="00574025">
        <w:tc>
          <w:tcPr>
            <w:tcW w:w="4644" w:type="dxa"/>
          </w:tcPr>
          <w:p w:rsidR="00574025" w:rsidRPr="003F6C78" w:rsidRDefault="003F6C78" w:rsidP="003F6C78">
            <w:pPr>
              <w:pStyle w:val="ListParagraph"/>
              <w:numPr>
                <w:ilvl w:val="0"/>
                <w:numId w:val="4"/>
              </w:numPr>
              <w:rPr>
                <w:lang w:val="nb-NO"/>
              </w:rPr>
            </w:pPr>
            <w:r w:rsidRPr="003F6C78">
              <w:rPr>
                <w:rFonts w:ascii="Arial" w:hAnsi="Arial" w:cs="Arial"/>
                <w:sz w:val="22"/>
                <w:szCs w:val="22"/>
                <w:lang w:val="nb-NO"/>
              </w:rPr>
              <w:t>Dekker virksomheten kost og losji?</w:t>
            </w:r>
          </w:p>
        </w:tc>
        <w:tc>
          <w:tcPr>
            <w:tcW w:w="4644" w:type="dxa"/>
          </w:tcPr>
          <w:p w:rsidR="00574025" w:rsidRDefault="00574025" w:rsidP="007E708A">
            <w:pPr>
              <w:rPr>
                <w:lang w:val="nb-NO"/>
              </w:rPr>
            </w:pPr>
          </w:p>
        </w:tc>
      </w:tr>
      <w:tr w:rsidR="002B0A9B" w:rsidTr="00574025">
        <w:tc>
          <w:tcPr>
            <w:tcW w:w="4644" w:type="dxa"/>
          </w:tcPr>
          <w:p w:rsidR="002B0A9B" w:rsidRPr="003F6C78" w:rsidRDefault="002B0A9B" w:rsidP="003F6C7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lang w:val="nb-NO"/>
              </w:rPr>
            </w:pPr>
            <w:r w:rsidRPr="002B0A9B">
              <w:rPr>
                <w:rFonts w:ascii="Arial" w:hAnsi="Arial" w:cs="Arial"/>
                <w:sz w:val="22"/>
                <w:szCs w:val="22"/>
                <w:lang w:val="nb-NO"/>
              </w:rPr>
              <w:t xml:space="preserve">Har de ansatte en eller flere tillitsvalgte i bedriften å henvende seg til? </w:t>
            </w:r>
            <w:r>
              <w:rPr>
                <w:rFonts w:ascii="Arial" w:hAnsi="Arial" w:cs="Arial"/>
                <w:sz w:val="22"/>
                <w:szCs w:val="22"/>
              </w:rPr>
              <w:t xml:space="preserve">Legg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så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fall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ved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kontaktinfo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til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vedkommende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44" w:type="dxa"/>
          </w:tcPr>
          <w:p w:rsidR="002B0A9B" w:rsidRDefault="002B0A9B" w:rsidP="007E708A">
            <w:pPr>
              <w:rPr>
                <w:lang w:val="nb-NO"/>
              </w:rPr>
            </w:pPr>
          </w:p>
        </w:tc>
      </w:tr>
      <w:tr w:rsidR="002B0A9B" w:rsidTr="00574025">
        <w:tc>
          <w:tcPr>
            <w:tcW w:w="4644" w:type="dxa"/>
          </w:tcPr>
          <w:p w:rsidR="002B0A9B" w:rsidRPr="003F6C78" w:rsidRDefault="002B0A9B" w:rsidP="003F6C7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lang w:val="nb-NO"/>
              </w:rPr>
            </w:pPr>
            <w:r w:rsidRPr="002B0A9B">
              <w:rPr>
                <w:rFonts w:ascii="Arial" w:hAnsi="Arial" w:cs="Arial"/>
                <w:sz w:val="22"/>
                <w:szCs w:val="22"/>
                <w:lang w:val="nb-NO"/>
              </w:rPr>
              <w:t xml:space="preserve">Har de ansatte en eller flere verneombud i bedriften eller et regionalt verneombud de kan henvende seg til? </w:t>
            </w:r>
            <w:r>
              <w:rPr>
                <w:rFonts w:ascii="Arial" w:hAnsi="Arial" w:cs="Arial"/>
                <w:sz w:val="22"/>
                <w:szCs w:val="22"/>
              </w:rPr>
              <w:t xml:space="preserve">Legg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ved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kontaktinfo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til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vedkommende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44" w:type="dxa"/>
          </w:tcPr>
          <w:p w:rsidR="002B0A9B" w:rsidRDefault="002B0A9B" w:rsidP="007E708A">
            <w:pPr>
              <w:rPr>
                <w:lang w:val="nb-NO"/>
              </w:rPr>
            </w:pPr>
          </w:p>
        </w:tc>
      </w:tr>
    </w:tbl>
    <w:p w:rsidR="00574025" w:rsidRDefault="00574025" w:rsidP="007E708A">
      <w:pPr>
        <w:rPr>
          <w:lang w:val="nb-N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3F6C78" w:rsidTr="00446CF7">
        <w:tc>
          <w:tcPr>
            <w:tcW w:w="9288" w:type="dxa"/>
            <w:gridSpan w:val="2"/>
            <w:shd w:val="clear" w:color="auto" w:fill="BFBFBF" w:themeFill="background1" w:themeFillShade="BF"/>
          </w:tcPr>
          <w:p w:rsidR="003F6C78" w:rsidRPr="00446CF7" w:rsidRDefault="003F6C78" w:rsidP="00793892">
            <w:pPr>
              <w:pStyle w:val="Heading1"/>
              <w:outlineLvl w:val="0"/>
              <w:rPr>
                <w:lang w:val="nb-NO"/>
              </w:rPr>
            </w:pPr>
            <w:r w:rsidRPr="00446CF7">
              <w:rPr>
                <w:lang w:val="nb-NO"/>
              </w:rPr>
              <w:t>Lønns- og arbeidsvilkår</w:t>
            </w:r>
          </w:p>
        </w:tc>
      </w:tr>
      <w:tr w:rsidR="003F6C78" w:rsidRPr="00743EDB" w:rsidTr="00446CF7">
        <w:tc>
          <w:tcPr>
            <w:tcW w:w="9288" w:type="dxa"/>
            <w:gridSpan w:val="2"/>
            <w:shd w:val="clear" w:color="auto" w:fill="D9D9D9" w:themeFill="background1" w:themeFillShade="D9"/>
          </w:tcPr>
          <w:p w:rsidR="003F6C78" w:rsidRPr="00446CF7" w:rsidRDefault="00446CF7" w:rsidP="007E708A">
            <w:p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7E708A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="003F6C78" w:rsidTr="003F6C78">
        <w:tc>
          <w:tcPr>
            <w:tcW w:w="4644" w:type="dxa"/>
          </w:tcPr>
          <w:p w:rsidR="003F6C78" w:rsidRPr="00446CF7" w:rsidRDefault="002B0A9B" w:rsidP="002B0A9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Er kontraktens krav til lønns- og arbeidsvilkår tatt inn i virksomhetens kontrakter med eventuelle underleverandører? </w:t>
            </w:r>
            <w:r w:rsidRPr="00446CF7">
              <w:rPr>
                <w:rFonts w:ascii="Arial" w:hAnsi="Arial" w:cs="Arial"/>
                <w:sz w:val="22"/>
                <w:szCs w:val="22"/>
              </w:rPr>
              <w:t xml:space="preserve">Legg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ved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eksempel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på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formuleringene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dere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bruker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kontraktene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44" w:type="dxa"/>
          </w:tcPr>
          <w:p w:rsidR="003F6C78" w:rsidRDefault="003F6C78" w:rsidP="007E708A">
            <w:pPr>
              <w:rPr>
                <w:lang w:val="nb-NO"/>
              </w:rPr>
            </w:pPr>
          </w:p>
        </w:tc>
      </w:tr>
      <w:tr w:rsidR="003F6C78" w:rsidRPr="00743EDB" w:rsidTr="003F6C78">
        <w:tc>
          <w:tcPr>
            <w:tcW w:w="4644" w:type="dxa"/>
          </w:tcPr>
          <w:p w:rsidR="003F6C78" w:rsidRPr="00446CF7" w:rsidRDefault="002B0A9B" w:rsidP="002B0A9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List opp eventuelle underleverandører, inkludert </w:t>
            </w: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lastRenderedPageBreak/>
              <w:t>bemanningsbyråer, som utfører, eller etter planen skal utføre arbeider i Norge under denne kontrakten. Listen skal omfatte fullstendig organisasjonsnavn, organisasjonsnummer og nasjonalitet til underleverandøren.</w:t>
            </w:r>
          </w:p>
        </w:tc>
        <w:tc>
          <w:tcPr>
            <w:tcW w:w="4644" w:type="dxa"/>
          </w:tcPr>
          <w:p w:rsidR="003F6C78" w:rsidRDefault="003F6C78" w:rsidP="007E708A">
            <w:pPr>
              <w:rPr>
                <w:lang w:val="nb-NO"/>
              </w:rPr>
            </w:pPr>
          </w:p>
        </w:tc>
      </w:tr>
      <w:tr w:rsidR="003F6C78" w:rsidRPr="00743EDB" w:rsidTr="003F6C78">
        <w:tc>
          <w:tcPr>
            <w:tcW w:w="4644" w:type="dxa"/>
          </w:tcPr>
          <w:p w:rsidR="003F6C78" w:rsidRPr="00446CF7" w:rsidRDefault="002B0A9B" w:rsidP="002B0A9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Hvordan følger dere opp lønns- og arbeidsvilkår hos eventuelle underleverandører?</w:t>
            </w:r>
          </w:p>
        </w:tc>
        <w:tc>
          <w:tcPr>
            <w:tcW w:w="4644" w:type="dxa"/>
          </w:tcPr>
          <w:p w:rsidR="003F6C78" w:rsidRDefault="003F6C78" w:rsidP="007E708A">
            <w:pPr>
              <w:rPr>
                <w:lang w:val="nb-NO"/>
              </w:rPr>
            </w:pPr>
          </w:p>
        </w:tc>
      </w:tr>
      <w:tr w:rsidR="003F6C78" w:rsidRPr="00743EDB" w:rsidTr="003F6C78">
        <w:tc>
          <w:tcPr>
            <w:tcW w:w="4644" w:type="dxa"/>
          </w:tcPr>
          <w:p w:rsidR="003F6C78" w:rsidRPr="00446CF7" w:rsidRDefault="002B0A9B" w:rsidP="002B0A9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Hvordan sørger dere for at deres egne ansatte som utfører arbeid på denne kontrakten får lønns- og arbeidsvilkår i henhold til kontraktsvilkårene? Beskriv systemer og rutiner for ivaretakelse av kravene til lønns- og arbeidsvilkår i kontraktsperioden.</w:t>
            </w:r>
          </w:p>
        </w:tc>
        <w:tc>
          <w:tcPr>
            <w:tcW w:w="4644" w:type="dxa"/>
          </w:tcPr>
          <w:p w:rsidR="003F6C78" w:rsidRDefault="003F6C78" w:rsidP="007E708A">
            <w:pPr>
              <w:rPr>
                <w:lang w:val="nb-NO"/>
              </w:rPr>
            </w:pPr>
          </w:p>
        </w:tc>
      </w:tr>
    </w:tbl>
    <w:p w:rsidR="003F6C78" w:rsidRDefault="003F6C78" w:rsidP="007E708A">
      <w:pPr>
        <w:rPr>
          <w:lang w:val="nb-NO"/>
        </w:rPr>
      </w:pPr>
    </w:p>
    <w:p w:rsidR="00446CF7" w:rsidRDefault="00446CF7" w:rsidP="007E708A">
      <w:pPr>
        <w:rPr>
          <w:lang w:val="nb-NO"/>
        </w:rPr>
      </w:pPr>
    </w:p>
    <w:p w:rsidR="00446CF7" w:rsidRDefault="00446CF7" w:rsidP="007E708A">
      <w:pPr>
        <w:rPr>
          <w:lang w:val="nb-NO"/>
        </w:rPr>
      </w:pPr>
    </w:p>
    <w:p w:rsidR="00793892" w:rsidRDefault="00793892" w:rsidP="007E708A">
      <w:pPr>
        <w:rPr>
          <w:lang w:val="nb-N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1"/>
        <w:gridCol w:w="4641"/>
      </w:tblGrid>
      <w:tr w:rsidR="002B0A9B" w:rsidRPr="00743EDB" w:rsidTr="00172DEA">
        <w:tc>
          <w:tcPr>
            <w:tcW w:w="9282" w:type="dxa"/>
            <w:gridSpan w:val="2"/>
            <w:shd w:val="clear" w:color="auto" w:fill="D9D9D9" w:themeFill="background1" w:themeFillShade="D9"/>
          </w:tcPr>
          <w:p w:rsidR="002B0A9B" w:rsidRPr="00AB6E72" w:rsidRDefault="002B0A9B" w:rsidP="00793892">
            <w:pPr>
              <w:pStyle w:val="Heading1"/>
              <w:outlineLvl w:val="0"/>
              <w:rPr>
                <w:rFonts w:eastAsia="Times New Roman"/>
                <w:lang w:val="nb-NO" w:eastAsia="sv-SE"/>
              </w:rPr>
            </w:pPr>
            <w:r w:rsidRPr="00AB6E72">
              <w:rPr>
                <w:rFonts w:eastAsia="Times New Roman"/>
                <w:shd w:val="clear" w:color="auto" w:fill="D9D9D9" w:themeFill="background1" w:themeFillShade="D9"/>
                <w:lang w:val="nb-NO" w:eastAsia="sv-SE"/>
              </w:rPr>
              <w:t xml:space="preserve">Tilsyn/pålegg fra </w:t>
            </w:r>
            <w:r w:rsidRPr="005A2627">
              <w:rPr>
                <w:rFonts w:eastAsia="Times New Roman"/>
                <w:shd w:val="clear" w:color="auto" w:fill="D9D9D9" w:themeFill="background1" w:themeFillShade="D9"/>
                <w:lang w:val="nb-NO" w:eastAsia="sv-SE"/>
              </w:rPr>
              <w:t>Arbeidstilsynet</w:t>
            </w:r>
            <w:r w:rsidRPr="005A2627">
              <w:rPr>
                <w:rFonts w:eastAsia="Times New Roman"/>
                <w:shd w:val="clear" w:color="auto" w:fill="BFBFBF" w:themeFill="background1" w:themeFillShade="BF"/>
                <w:lang w:val="nb-NO" w:eastAsia="sv-SE"/>
              </w:rPr>
              <w:t xml:space="preserve"> og andre kontrolletater</w:t>
            </w:r>
            <w:r w:rsidRPr="005A2627">
              <w:rPr>
                <w:rFonts w:eastAsia="Times New Roman"/>
                <w:lang w:val="nb-NO" w:eastAsia="sv-SE"/>
              </w:rPr>
              <w:t>:</w:t>
            </w:r>
          </w:p>
        </w:tc>
      </w:tr>
      <w:tr w:rsidR="002B0A9B" w:rsidRPr="00743EDB" w:rsidTr="00172DEA">
        <w:tc>
          <w:tcPr>
            <w:tcW w:w="9282" w:type="dxa"/>
            <w:gridSpan w:val="2"/>
            <w:shd w:val="clear" w:color="auto" w:fill="F2F2F2" w:themeFill="background1" w:themeFillShade="F2"/>
          </w:tcPr>
          <w:p w:rsidR="002B0A9B" w:rsidRPr="00AB6E72" w:rsidRDefault="002B0A9B" w:rsidP="002B0A9B">
            <w:p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B6E72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="002B0A9B" w:rsidRPr="00743EDB" w:rsidTr="00172DEA">
        <w:tc>
          <w:tcPr>
            <w:tcW w:w="4641" w:type="dxa"/>
          </w:tcPr>
          <w:p w:rsidR="002B0A9B" w:rsidRPr="00AB6E72" w:rsidRDefault="002B0A9B" w:rsidP="002B0A9B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B6E72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Har dere hatt tilsyn fra Arbeidstilsynet de siste to årene? Beskriv i så fall når tilsyn ble gjennomført, hvilke forhold som ble gjennomgått og legg ved kopi av dokumentasjon.</w:t>
            </w:r>
          </w:p>
        </w:tc>
        <w:tc>
          <w:tcPr>
            <w:tcW w:w="4641" w:type="dxa"/>
          </w:tcPr>
          <w:p w:rsidR="002B0A9B" w:rsidRPr="002B0A9B" w:rsidRDefault="002B0A9B" w:rsidP="002B0A9B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2B0A9B" w:rsidRPr="00743EDB" w:rsidTr="00172DEA">
        <w:tc>
          <w:tcPr>
            <w:tcW w:w="4641" w:type="dxa"/>
          </w:tcPr>
          <w:p w:rsidR="002B0A9B" w:rsidRPr="00AB6E72" w:rsidRDefault="002B0A9B" w:rsidP="002B0A9B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B6E72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Dersom virksomheten er ilagt pålegg fra Arbeidstilsynet de siste to årene, skal vedtak om pålegg vedlegges, og rettetiltak skal beskrives.</w:t>
            </w:r>
          </w:p>
        </w:tc>
        <w:tc>
          <w:tcPr>
            <w:tcW w:w="4641" w:type="dxa"/>
          </w:tcPr>
          <w:p w:rsidR="002B0A9B" w:rsidRPr="002B0A9B" w:rsidRDefault="002B0A9B" w:rsidP="002B0A9B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2B0A9B" w:rsidRPr="00743EDB" w:rsidTr="00172DEA">
        <w:tc>
          <w:tcPr>
            <w:tcW w:w="4641" w:type="dxa"/>
          </w:tcPr>
          <w:p w:rsidR="002B0A9B" w:rsidRPr="00AB6E72" w:rsidRDefault="002B0A9B" w:rsidP="002B0A9B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B6E72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tcW w:w="4641" w:type="dxa"/>
          </w:tcPr>
          <w:p w:rsidR="002B0A9B" w:rsidRPr="002B0A9B" w:rsidRDefault="002B0A9B" w:rsidP="002B0A9B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</w:tbl>
    <w:p w:rsidR="002B0A9B" w:rsidRPr="007E708A" w:rsidRDefault="002B0A9B" w:rsidP="007E708A">
      <w:pPr>
        <w:rPr>
          <w:lang w:val="nb-NO"/>
        </w:rPr>
      </w:pPr>
    </w:p>
    <w:sectPr w:rsidR="002B0A9B" w:rsidRPr="007E708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353" w:rsidRDefault="00D70353" w:rsidP="007E708A">
      <w:pPr>
        <w:spacing w:after="0" w:line="240" w:lineRule="auto"/>
      </w:pPr>
      <w:r>
        <w:separator/>
      </w:r>
    </w:p>
  </w:endnote>
  <w:endnote w:type="continuationSeparator" w:id="0">
    <w:p w:rsidR="00D70353" w:rsidRDefault="00D70353" w:rsidP="007E7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353" w:rsidRDefault="00D70353" w:rsidP="007E708A">
      <w:pPr>
        <w:spacing w:after="0" w:line="240" w:lineRule="auto"/>
      </w:pPr>
      <w:r>
        <w:separator/>
      </w:r>
    </w:p>
  </w:footnote>
  <w:footnote w:type="continuationSeparator" w:id="0">
    <w:p w:rsidR="00D70353" w:rsidRDefault="00D70353" w:rsidP="007E7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708A" w:rsidRPr="007E708A" w:rsidRDefault="007E708A" w:rsidP="007E708A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lang w:val="sv-SE" w:eastAsia="sv-SE"/>
      </w:rPr>
    </w:pPr>
    <w:r w:rsidRPr="007E708A">
      <w:rPr>
        <w:rFonts w:ascii="Calibri" w:eastAsia="Times New Roman" w:hAnsi="Calibri" w:cs="Times New Roman"/>
        <w:noProof/>
        <w:sz w:val="24"/>
        <w:szCs w:val="24"/>
        <w:lang w:val="nb-NO" w:eastAsia="nb-NO"/>
      </w:rPr>
      <w:drawing>
        <wp:inline distT="0" distB="0" distL="0" distR="0">
          <wp:extent cx="2018665" cy="706755"/>
          <wp:effectExtent l="0" t="0" r="0" b="0"/>
          <wp:docPr id="1" name="Bilde 1" descr="https://orglogo.difi.no/sites/difilogo/files/styles/200/public/hoved_lang_farger_rgb.png?itok=ZKLgHEx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 descr="https://orglogo.difi.no/sites/difilogo/files/styles/200/public/hoved_lang_farger_rgb.png?itok=ZKLgHEx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8665" cy="706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E708A">
      <w:rPr>
        <w:rFonts w:ascii="Arial" w:eastAsia="Times New Roman" w:hAnsi="Arial" w:cs="Arial"/>
        <w:lang w:val="sv-SE" w:eastAsia="sv-SE"/>
      </w:rPr>
      <w:tab/>
    </w:r>
    <w:r w:rsidRPr="007E708A">
      <w:rPr>
        <w:rFonts w:ascii="Arial" w:eastAsia="Times New Roman" w:hAnsi="Arial" w:cs="Arial"/>
        <w:lang w:val="sv-SE" w:eastAsia="sv-SE"/>
      </w:rPr>
      <w:tab/>
      <w:t>Versjon 1:09/18</w:t>
    </w:r>
  </w:p>
  <w:p w:rsidR="007E708A" w:rsidRDefault="007E7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A162E"/>
    <w:multiLevelType w:val="hybridMultilevel"/>
    <w:tmpl w:val="22BCDE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013BCE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C7080"/>
    <w:multiLevelType w:val="hybridMultilevel"/>
    <w:tmpl w:val="5AEEF0F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08A"/>
    <w:rsid w:val="00015306"/>
    <w:rsid w:val="00165334"/>
    <w:rsid w:val="002407F4"/>
    <w:rsid w:val="002B0A9B"/>
    <w:rsid w:val="003F6C78"/>
    <w:rsid w:val="00446CF7"/>
    <w:rsid w:val="00574025"/>
    <w:rsid w:val="005A2627"/>
    <w:rsid w:val="006113B5"/>
    <w:rsid w:val="00671424"/>
    <w:rsid w:val="00743EDB"/>
    <w:rsid w:val="00793892"/>
    <w:rsid w:val="007E708A"/>
    <w:rsid w:val="009C1A23"/>
    <w:rsid w:val="00A23846"/>
    <w:rsid w:val="00AB6E72"/>
    <w:rsid w:val="00D70353"/>
    <w:rsid w:val="00F23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A10F959A-A9EC-47DB-B2B2-8C139CA78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938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70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708A"/>
  </w:style>
  <w:style w:type="paragraph" w:styleId="Footer">
    <w:name w:val="footer"/>
    <w:basedOn w:val="Normal"/>
    <w:link w:val="FooterChar"/>
    <w:uiPriority w:val="99"/>
    <w:unhideWhenUsed/>
    <w:rsid w:val="007E70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708A"/>
  </w:style>
  <w:style w:type="paragraph" w:styleId="BalloonText">
    <w:name w:val="Balloon Text"/>
    <w:basedOn w:val="Normal"/>
    <w:link w:val="BalloonTextChar"/>
    <w:uiPriority w:val="99"/>
    <w:semiHidden/>
    <w:unhideWhenUsed/>
    <w:rsid w:val="007E7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08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7E708A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402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714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14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14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14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142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9389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66F3E34D.dotm</Template>
  <TotalTime>0</TotalTime>
  <Pages>4</Pages>
  <Words>690</Words>
  <Characters>3659</Characters>
  <Application>Microsoft Office Word</Application>
  <DocSecurity>4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Jacobsen, Anne Cathrine</dc:creator>
  <cp:keywords/>
  <dc:description/>
  <cp:lastModifiedBy>Maja Romic</cp:lastModifiedBy>
  <cp:revision>2</cp:revision>
  <dcterms:created xsi:type="dcterms:W3CDTF">2019-01-07T08:40:00Z</dcterms:created>
  <dcterms:modified xsi:type="dcterms:W3CDTF">2019-01-07T08:40:00Z</dcterms:modified>
</cp:coreProperties>
</file>