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[Avtalenr]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A4D42-7258-46D1-857B-3B416864BCAF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3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2023-06-30T10:59:00Z</dcterms:created>
  <dcterms:modified xsi:type="dcterms:W3CDTF">2024-12-28T10:30:00Z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