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BCF222-AF4B-4153-90E7-AF77DB62E50B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