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9C7A4" w14:textId="12D60F0C" w:rsidR="00F50F1D" w:rsidRDefault="00F50F1D" w:rsidP="00B30EB4">
      <w:pPr>
        <w:pStyle w:val="Tittel"/>
      </w:pPr>
      <w:r w:rsidRPr="00F02787">
        <w:t>Svarskjema referanser</w:t>
      </w:r>
    </w:p>
    <w:p w14:paraId="17B77508" w14:textId="77777777" w:rsidR="00B30EB4" w:rsidRPr="00B30EB4" w:rsidRDefault="00B30EB4" w:rsidP="00B30EB4"/>
    <w:tbl>
      <w:tblPr>
        <w:tblStyle w:val="Tabellrutenett"/>
        <w:tblW w:w="9355" w:type="dxa"/>
        <w:tblLook w:val="0420" w:firstRow="1" w:lastRow="0" w:firstColumn="0" w:lastColumn="0" w:noHBand="0" w:noVBand="1"/>
      </w:tblPr>
      <w:tblGrid>
        <w:gridCol w:w="4706"/>
        <w:gridCol w:w="4649"/>
      </w:tblGrid>
      <w:tr w:rsidR="00F50F1D" w14:paraId="5F8417C3" w14:textId="77777777" w:rsidTr="00F50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06" w:type="dxa"/>
          </w:tcPr>
          <w:p w14:paraId="261CDD82" w14:textId="77777777" w:rsidR="00F50F1D" w:rsidRDefault="00F50F1D" w:rsidP="00F14919">
            <w:r>
              <w:t>Tilbyder</w:t>
            </w:r>
          </w:p>
        </w:tc>
        <w:tc>
          <w:tcPr>
            <w:tcW w:w="4649" w:type="dxa"/>
          </w:tcPr>
          <w:p w14:paraId="3C6A9287" w14:textId="77777777" w:rsidR="00F50F1D" w:rsidRDefault="00F50F1D" w:rsidP="00F14919">
            <w:r>
              <w:t>Organisasjonsnummer</w:t>
            </w:r>
          </w:p>
        </w:tc>
      </w:tr>
      <w:tr w:rsidR="00F50F1D" w14:paraId="3ED6A2C0" w14:textId="77777777" w:rsidTr="00F50F1D">
        <w:tc>
          <w:tcPr>
            <w:tcW w:w="4706" w:type="dxa"/>
          </w:tcPr>
          <w:p w14:paraId="6990820F" w14:textId="77777777" w:rsidR="00F50F1D" w:rsidRDefault="00F50F1D" w:rsidP="00F14919"/>
        </w:tc>
        <w:tc>
          <w:tcPr>
            <w:tcW w:w="4649" w:type="dxa"/>
          </w:tcPr>
          <w:p w14:paraId="67DA5AB4" w14:textId="77777777" w:rsidR="00F50F1D" w:rsidRDefault="00F50F1D" w:rsidP="00F14919"/>
        </w:tc>
      </w:tr>
    </w:tbl>
    <w:p w14:paraId="4B2E8727" w14:textId="77777777" w:rsidR="00F50F1D" w:rsidRPr="00F02787" w:rsidRDefault="00F50F1D" w:rsidP="00F02787">
      <w:r w:rsidRPr="00F50F1D">
        <w:rPr>
          <w:color w:val="1A588E" w:themeColor="background2" w:themeShade="80"/>
        </w:rPr>
        <w:t>&lt;Beskriv kort hva tilbyder skal beskrive i utfylling av skjema&gt;</w:t>
      </w:r>
    </w:p>
    <w:p w14:paraId="5303B01E" w14:textId="77777777" w:rsidR="00F50F1D" w:rsidRPr="00F02787" w:rsidRDefault="00F50F1D" w:rsidP="00C91980">
      <w:pPr>
        <w:spacing w:after="240"/>
      </w:pPr>
      <w:r w:rsidRPr="00F02787">
        <w:t xml:space="preserve">Listen benyttes av </w:t>
      </w:r>
      <w:r>
        <w:t>o</w:t>
      </w:r>
      <w:r w:rsidRPr="00F02787">
        <w:t xml:space="preserve">ppdragsgiver ved vurdering av </w:t>
      </w:r>
      <w:r>
        <w:t>t</w:t>
      </w:r>
      <w:r w:rsidRPr="00F02787">
        <w:t>ilbyders kvalifikasjoner</w:t>
      </w:r>
      <w:r>
        <w:t>.</w:t>
      </w:r>
    </w:p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3D7D4840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4F885DA4" w14:textId="77777777" w:rsidR="00F50F1D" w:rsidRPr="00F02787" w:rsidRDefault="00F50F1D" w:rsidP="00DD2FD0">
            <w:pPr>
              <w:jc w:val="center"/>
            </w:pPr>
            <w:r w:rsidRPr="00F02787">
              <w:t>Leveranse 1</w:t>
            </w:r>
          </w:p>
        </w:tc>
      </w:tr>
      <w:tr w:rsidR="00F50F1D" w:rsidRPr="00F02787" w14:paraId="4B4673F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A4999C4" w14:textId="77777777" w:rsidR="00F50F1D" w:rsidRPr="00F02787" w:rsidRDefault="00F50F1D" w:rsidP="00F02787">
            <w:r w:rsidRPr="00F02787">
              <w:t>Firmanavn kunde</w:t>
            </w:r>
          </w:p>
        </w:tc>
        <w:tc>
          <w:tcPr>
            <w:tcW w:w="6236" w:type="dxa"/>
          </w:tcPr>
          <w:p w14:paraId="449CB7D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6025ED74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68DB02DF" w14:textId="77777777" w:rsidR="00F50F1D" w:rsidRPr="00F02787" w:rsidRDefault="00F50F1D" w:rsidP="00F02787">
            <w:r w:rsidRPr="00F02787">
              <w:t>Kontaktperson hos kunde</w:t>
            </w:r>
          </w:p>
        </w:tc>
        <w:tc>
          <w:tcPr>
            <w:tcW w:w="6236" w:type="dxa"/>
          </w:tcPr>
          <w:p w14:paraId="350A1DCC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CC28811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A136CE2" w14:textId="77777777" w:rsidR="00F50F1D" w:rsidRPr="00F02787" w:rsidRDefault="00F50F1D" w:rsidP="00F02787">
            <w:r w:rsidRPr="00F02787">
              <w:t>Telefonnummer</w:t>
            </w:r>
          </w:p>
        </w:tc>
        <w:tc>
          <w:tcPr>
            <w:tcW w:w="6236" w:type="dxa"/>
          </w:tcPr>
          <w:p w14:paraId="4644E99A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8B15488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DEAED30" w14:textId="77777777" w:rsidR="00F50F1D" w:rsidRPr="00F02787" w:rsidRDefault="00F50F1D" w:rsidP="00F02787">
            <w:r w:rsidRPr="00F02787">
              <w:t>Leveransens verdi</w:t>
            </w:r>
          </w:p>
        </w:tc>
        <w:tc>
          <w:tcPr>
            <w:tcW w:w="6236" w:type="dxa"/>
          </w:tcPr>
          <w:p w14:paraId="289A0B54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FEC57C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604B608" w14:textId="77777777" w:rsidR="00F50F1D" w:rsidRPr="00F02787" w:rsidRDefault="00F50F1D" w:rsidP="00F02787">
            <w:r w:rsidRPr="00F02787">
              <w:t>Leveransens tidspunkt</w:t>
            </w:r>
          </w:p>
        </w:tc>
        <w:tc>
          <w:tcPr>
            <w:tcW w:w="6236" w:type="dxa"/>
          </w:tcPr>
          <w:p w14:paraId="7DC81576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B72D47C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8F0A70B" w14:textId="77777777" w:rsidR="00F50F1D" w:rsidRPr="00F02787" w:rsidRDefault="00F50F1D" w:rsidP="00F02787">
            <w:r w:rsidRPr="00F02787">
              <w:t>Offentlig eller privat kunde</w:t>
            </w:r>
          </w:p>
        </w:tc>
        <w:tc>
          <w:tcPr>
            <w:tcW w:w="6236" w:type="dxa"/>
          </w:tcPr>
          <w:p w14:paraId="33450F90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919070A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F4E9CB1" w14:textId="77777777" w:rsidR="00F50F1D" w:rsidRPr="00F02787" w:rsidRDefault="00F50F1D" w:rsidP="00F02787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05DE380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02FECF1" w14:textId="77777777" w:rsidR="00F50F1D" w:rsidRPr="00F02787" w:rsidRDefault="00F50F1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67780285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19A19905" w14:textId="77777777" w:rsidR="00F50F1D" w:rsidRPr="00F02787" w:rsidRDefault="00F50F1D" w:rsidP="00DD2FD0">
            <w:pPr>
              <w:jc w:val="center"/>
            </w:pPr>
            <w:r w:rsidRPr="00F02787">
              <w:t>Leveranse 2</w:t>
            </w:r>
          </w:p>
        </w:tc>
      </w:tr>
      <w:tr w:rsidR="00F50F1D" w:rsidRPr="00F02787" w14:paraId="7DDCDD7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205A0E1" w14:textId="77777777" w:rsidR="00F50F1D" w:rsidRPr="00F02787" w:rsidRDefault="00F50F1D" w:rsidP="000F67C5">
            <w:r w:rsidRPr="00F02787">
              <w:t>Firmanavn kunde</w:t>
            </w:r>
          </w:p>
        </w:tc>
        <w:tc>
          <w:tcPr>
            <w:tcW w:w="6236" w:type="dxa"/>
          </w:tcPr>
          <w:p w14:paraId="2CF9952E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1975D7FC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D289085" w14:textId="77777777" w:rsidR="00F50F1D" w:rsidRPr="00F02787" w:rsidRDefault="00F50F1D" w:rsidP="000F67C5">
            <w:r w:rsidRPr="00F02787">
              <w:t>Kontaktperson hos kunde</w:t>
            </w:r>
          </w:p>
        </w:tc>
        <w:tc>
          <w:tcPr>
            <w:tcW w:w="6236" w:type="dxa"/>
          </w:tcPr>
          <w:p w14:paraId="383D0F0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4F467C56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8EB959E" w14:textId="77777777" w:rsidR="00F50F1D" w:rsidRPr="00F02787" w:rsidRDefault="00F50F1D" w:rsidP="000F67C5">
            <w:r w:rsidRPr="00F02787">
              <w:t>Telefonnummer</w:t>
            </w:r>
          </w:p>
        </w:tc>
        <w:tc>
          <w:tcPr>
            <w:tcW w:w="6236" w:type="dxa"/>
          </w:tcPr>
          <w:p w14:paraId="60D7BBA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07EF1812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E1CCF73" w14:textId="77777777" w:rsidR="00F50F1D" w:rsidRPr="00F02787" w:rsidRDefault="00F50F1D" w:rsidP="000F67C5">
            <w:r w:rsidRPr="00F02787">
              <w:t>Leveransens verdi</w:t>
            </w:r>
          </w:p>
        </w:tc>
        <w:tc>
          <w:tcPr>
            <w:tcW w:w="6236" w:type="dxa"/>
          </w:tcPr>
          <w:p w14:paraId="124F5150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2CE7C07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A7B323E" w14:textId="77777777" w:rsidR="00F50F1D" w:rsidRPr="00F02787" w:rsidRDefault="00F50F1D" w:rsidP="000F67C5">
            <w:r w:rsidRPr="00F02787">
              <w:t>Leveransens tidspunkt</w:t>
            </w:r>
          </w:p>
        </w:tc>
        <w:tc>
          <w:tcPr>
            <w:tcW w:w="6236" w:type="dxa"/>
          </w:tcPr>
          <w:p w14:paraId="63436E35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1F43F72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1D0886D" w14:textId="77777777" w:rsidR="00F50F1D" w:rsidRPr="00F02787" w:rsidRDefault="00F50F1D" w:rsidP="000F67C5">
            <w:r w:rsidRPr="00F02787">
              <w:t>Offentlig eller privat kunde</w:t>
            </w:r>
          </w:p>
        </w:tc>
        <w:tc>
          <w:tcPr>
            <w:tcW w:w="6236" w:type="dxa"/>
          </w:tcPr>
          <w:p w14:paraId="480E9198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42D423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4232E057" w14:textId="77777777" w:rsidR="00F50F1D" w:rsidRPr="00F02787" w:rsidRDefault="00F50F1D" w:rsidP="000F67C5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34D5410C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7526EE2" w14:textId="77777777" w:rsidR="00F50F1D" w:rsidRPr="00F02787" w:rsidRDefault="00F50F1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13BB30D5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0074966B" w14:textId="77777777" w:rsidR="00F50F1D" w:rsidRPr="00F02787" w:rsidRDefault="00F50F1D" w:rsidP="00DD2FD0">
            <w:pPr>
              <w:jc w:val="center"/>
            </w:pPr>
            <w:r w:rsidRPr="00F02787">
              <w:t>Leveranse 3</w:t>
            </w:r>
          </w:p>
        </w:tc>
      </w:tr>
      <w:tr w:rsidR="00F50F1D" w:rsidRPr="00F02787" w14:paraId="20A359BD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F4D2A6F" w14:textId="77777777" w:rsidR="00F50F1D" w:rsidRPr="00F02787" w:rsidRDefault="00F50F1D" w:rsidP="000F67C5">
            <w:r w:rsidRPr="00F02787">
              <w:t>Firmanavn kunde</w:t>
            </w:r>
          </w:p>
        </w:tc>
        <w:tc>
          <w:tcPr>
            <w:tcW w:w="6236" w:type="dxa"/>
          </w:tcPr>
          <w:p w14:paraId="1E61952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EE6DA7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35B666B7" w14:textId="77777777" w:rsidR="00F50F1D" w:rsidRPr="00F02787" w:rsidRDefault="00F50F1D" w:rsidP="000F67C5">
            <w:r w:rsidRPr="00F02787">
              <w:t>Kontaktperson hos kunde</w:t>
            </w:r>
          </w:p>
        </w:tc>
        <w:tc>
          <w:tcPr>
            <w:tcW w:w="6236" w:type="dxa"/>
          </w:tcPr>
          <w:p w14:paraId="318F3B68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4A43918E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959328C" w14:textId="77777777" w:rsidR="00F50F1D" w:rsidRPr="00F02787" w:rsidRDefault="00F50F1D" w:rsidP="000F67C5">
            <w:r w:rsidRPr="00F02787">
              <w:t>Telefonnummer</w:t>
            </w:r>
          </w:p>
        </w:tc>
        <w:tc>
          <w:tcPr>
            <w:tcW w:w="6236" w:type="dxa"/>
          </w:tcPr>
          <w:p w14:paraId="4DF4FABA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065AD46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D33C237" w14:textId="77777777" w:rsidR="00F50F1D" w:rsidRPr="00F02787" w:rsidRDefault="00F50F1D" w:rsidP="000F67C5">
            <w:r w:rsidRPr="00F02787">
              <w:t>Leveransens verdi</w:t>
            </w:r>
          </w:p>
        </w:tc>
        <w:tc>
          <w:tcPr>
            <w:tcW w:w="6236" w:type="dxa"/>
          </w:tcPr>
          <w:p w14:paraId="65AE7259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3E6620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7B55AAF" w14:textId="77777777" w:rsidR="00F50F1D" w:rsidRPr="00F02787" w:rsidRDefault="00F50F1D" w:rsidP="000F67C5">
            <w:r w:rsidRPr="00F02787">
              <w:t>Leveransens tidspunkt</w:t>
            </w:r>
          </w:p>
        </w:tc>
        <w:tc>
          <w:tcPr>
            <w:tcW w:w="6236" w:type="dxa"/>
          </w:tcPr>
          <w:p w14:paraId="53648F9D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C2B154B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484BD19B" w14:textId="77777777" w:rsidR="00F50F1D" w:rsidRPr="00F02787" w:rsidRDefault="00F50F1D" w:rsidP="000F67C5">
            <w:r w:rsidRPr="00F02787">
              <w:t>Offentlig eller privat kunde</w:t>
            </w:r>
          </w:p>
        </w:tc>
        <w:tc>
          <w:tcPr>
            <w:tcW w:w="6236" w:type="dxa"/>
          </w:tcPr>
          <w:p w14:paraId="1FB4F516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329164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BDCE951" w14:textId="77777777" w:rsidR="00F50F1D" w:rsidRPr="00F02787" w:rsidRDefault="00F50F1D" w:rsidP="000F67C5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04EF80B3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CD453F5" w14:textId="21732CE9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BCB60" w14:textId="77777777" w:rsidR="0027071B" w:rsidRDefault="0027071B" w:rsidP="008A6B54">
      <w:pPr>
        <w:spacing w:after="0" w:line="240" w:lineRule="auto"/>
      </w:pPr>
      <w:r>
        <w:separator/>
      </w:r>
    </w:p>
  </w:endnote>
  <w:endnote w:type="continuationSeparator" w:id="0">
    <w:p w14:paraId="6085F506" w14:textId="77777777" w:rsidR="0027071B" w:rsidRDefault="0027071B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418A29F9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A7A5CDA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48F9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15691E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C791E21" w14:textId="3BA89106" w:rsidR="0001190D" w:rsidRPr="00BD5AA6" w:rsidRDefault="00F50F1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>Vedlegg X – Svarskjema referanser, versjon 07-2023</w:t>
          </w:r>
        </w:p>
      </w:tc>
      <w:tc>
        <w:tcPr>
          <w:tcW w:w="2500" w:type="pct"/>
          <w:shd w:val="clear" w:color="auto" w:fill="auto"/>
        </w:tcPr>
        <w:p w14:paraId="7D85CEAC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127F04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4AA8D313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5778C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0C18218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5DCF570C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9B65026" w14:textId="0B5FF942" w:rsidR="004F084A" w:rsidRPr="00BD5AA6" w:rsidRDefault="00F50F1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>Svarskjema referanser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B3E8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B3E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22DB03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64B526E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19B1D" w14:textId="77777777" w:rsidR="0027071B" w:rsidRDefault="0027071B" w:rsidP="008A6B54">
      <w:pPr>
        <w:spacing w:after="0" w:line="240" w:lineRule="auto"/>
      </w:pPr>
      <w:r>
        <w:separator/>
      </w:r>
    </w:p>
  </w:footnote>
  <w:footnote w:type="continuationSeparator" w:id="0">
    <w:p w14:paraId="43F37613" w14:textId="77777777" w:rsidR="0027071B" w:rsidRDefault="0027071B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419A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82E683C" wp14:editId="77618D5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17BB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78A170" wp14:editId="52D64DA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1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7071B"/>
    <w:rsid w:val="002C03B4"/>
    <w:rsid w:val="002C5C80"/>
    <w:rsid w:val="002D33F1"/>
    <w:rsid w:val="002E3C7F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7352D"/>
    <w:rsid w:val="006837C3"/>
    <w:rsid w:val="006F312A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30EB4"/>
    <w:rsid w:val="00B656CC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DB3E80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50F1D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4A563"/>
  <w15:chartTrackingRefBased/>
  <w15:docId w15:val="{CA1995E5-B108-475E-BFA6-30827C2AC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F4228A9B55E41B174CC9838E7F567" ma:contentTypeVersion="3" ma:contentTypeDescription="Create a new document." ma:contentTypeScope="" ma:versionID="fab81f23b203c277f72da47d7fcb4e8f">
  <xsd:schema xmlns:xsd="http://www.w3.org/2001/XMLSchema" xmlns:xs="http://www.w3.org/2001/XMLSchema" xmlns:p="http://schemas.microsoft.com/office/2006/metadata/properties" xmlns:ns2="4da5897a-9542-4a26-846e-5d13cc31d79d" targetNamespace="http://schemas.microsoft.com/office/2006/metadata/properties" ma:root="true" ma:fieldsID="855d43724f4f3bd33407126d4e64ed6c" ns2:_="">
    <xsd:import namespace="4da5897a-9542-4a26-846e-5d13cc31d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5897a-9542-4a26-846e-5d13cc31d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090259-0476-4D67-B368-76F1C6C685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0E6E12-B03B-461E-8871-97C22074E099}"/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A7819C-BE1F-4167-A4F5-898DD8379F0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5</TotalTime>
  <Pages>1</Pages>
  <Words>136</Words>
  <Characters>724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3</cp:revision>
  <dcterms:created xsi:type="dcterms:W3CDTF">2023-07-07T13:05:00Z</dcterms:created>
  <dcterms:modified xsi:type="dcterms:W3CDTF">2024-12-27T15:53:00Z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78900</vt:r8>
  </property>
  <property fmtid="{D5CDD505-2E9C-101B-9397-08002B2CF9AE}" pid="3" name="xd_ProgID">
    <vt:lpwstr/>
  </property>
  <property fmtid="{D5CDD505-2E9C-101B-9397-08002B2CF9AE}" pid="4" name="ContentTypeId">
    <vt:lpwstr>0x01010057EF4228A9B55E41B174CC9838E7F567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