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EF4228A9B55E41B174CC9838E7F567" ma:contentTypeVersion="3" ma:contentTypeDescription="Create a new document." ma:contentTypeScope="" ma:versionID="fab81f23b203c277f72da47d7fcb4e8f">
  <xsd:schema xmlns:xsd="http://www.w3.org/2001/XMLSchema" xmlns:xs="http://www.w3.org/2001/XMLSchema" xmlns:p="http://schemas.microsoft.com/office/2006/metadata/properties" xmlns:ns2="4da5897a-9542-4a26-846e-5d13cc31d79d" targetNamespace="http://schemas.microsoft.com/office/2006/metadata/properties" ma:root="true" ma:fieldsID="855d43724f4f3bd33407126d4e64ed6c"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D456F26B-2058-44E1-A051-AE4067D0C106}"/>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0x01010057EF4228A9B55E41B174CC9838E7F567</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