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25A5EC5AF91948BAA23F1352968F92" ma:contentTypeVersion="3" ma:contentTypeDescription="Create a new document." ma:contentTypeScope="" ma:versionID="533bb490396fd81e7f767fbc428673c9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3c29b4ee8d872f3b83197afbcc471394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4D70DF54-FC48-4776-ADCE-3E960E17DB18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Laila Pagh-Skov</cp:lastModifiedBy>
  <cp:revision>8</cp:revision>
  <dcterms:created xsi:type="dcterms:W3CDTF">2025-03-04T17:04:00Z</dcterms:created>
  <dcterms:modified xsi:type="dcterms:W3CDTF">2025-03-04T17:24:00Z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