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C8366" w14:textId="143FABE2" w:rsidR="001F7848" w:rsidRDefault="001F7848" w:rsidP="00703274">
      <w:pPr>
        <w:pStyle w:val="Tittel"/>
      </w:pPr>
      <w:r>
        <w:t>Søknadsbrev</w:t>
      </w:r>
    </w:p>
    <w:p w14:paraId="1229D0AD" w14:textId="77777777" w:rsidR="001F7848" w:rsidRDefault="001F7848" w:rsidP="002F0B9F"/>
    <w:p w14:paraId="6937308C" w14:textId="0DC38B51" w:rsidR="001F7848" w:rsidRDefault="001F7848" w:rsidP="002F0B9F">
      <w:r>
        <w:t>Sykehusinnkjøp HF</w:t>
      </w:r>
      <w:r>
        <w:br/>
        <w:t xml:space="preserve">v/ </w:t>
      </w:r>
      <w:r w:rsidR="002D552D">
        <w:rPr>
          <w:color w:val="1A588E" w:themeColor="background2" w:themeShade="80"/>
        </w:rPr>
        <w:t>Svein Juterud</w:t>
      </w:r>
    </w:p>
    <w:p w14:paraId="054E5171" w14:textId="77777777" w:rsidR="001F7848" w:rsidRDefault="001F7848" w:rsidP="002F0B9F"/>
    <w:p w14:paraId="289702B7" w14:textId="08ADC61D" w:rsidR="001F7848" w:rsidRDefault="001F7848" w:rsidP="002F0B9F">
      <w:pPr>
        <w:pStyle w:val="Overskrift1"/>
      </w:pPr>
      <w:r>
        <w:t xml:space="preserve">Søknadsbrev - </w:t>
      </w:r>
      <w:r w:rsidR="00B0539B" w:rsidRPr="00B0539B">
        <w:rPr>
          <w:color w:val="1A588E" w:themeColor="background2" w:themeShade="80"/>
        </w:rPr>
        <w:t>2026/65927</w:t>
      </w:r>
      <w:r w:rsidR="00B0539B">
        <w:rPr>
          <w:color w:val="1A588E" w:themeColor="background2" w:themeShade="80"/>
        </w:rPr>
        <w:t xml:space="preserve"> - </w:t>
      </w:r>
      <w:r w:rsidR="008251C2" w:rsidRPr="008251C2">
        <w:rPr>
          <w:color w:val="1A588E" w:themeColor="background2" w:themeShade="80"/>
        </w:rPr>
        <w:t>Telefoniløsninger til foretakene i Helse Sør-Øst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571"/>
        <w:gridCol w:w="7638"/>
      </w:tblGrid>
      <w:tr w:rsidR="00703274" w14:paraId="6E04F9B7" w14:textId="77777777" w:rsidTr="007032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3FFFE9B5" w14:textId="785E4028" w:rsidR="00703274" w:rsidRDefault="00703274" w:rsidP="002F0B9F">
            <w:r>
              <w:t>Informasjon</w:t>
            </w:r>
          </w:p>
        </w:tc>
        <w:tc>
          <w:tcPr>
            <w:tcW w:w="7684" w:type="dxa"/>
          </w:tcPr>
          <w:p w14:paraId="57B5A197" w14:textId="458D2A75" w:rsidR="00703274" w:rsidRDefault="00703274" w:rsidP="002F0B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Sett inn under</w:t>
            </w:r>
          </w:p>
        </w:tc>
      </w:tr>
      <w:tr w:rsidR="001F7848" w14:paraId="118D6E9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444FF5D4" w14:textId="77777777" w:rsidR="001F7848" w:rsidRDefault="001F7848" w:rsidP="002F0B9F">
            <w:r>
              <w:t>Tilbyder</w:t>
            </w:r>
          </w:p>
        </w:tc>
        <w:tc>
          <w:tcPr>
            <w:tcW w:w="7684" w:type="dxa"/>
          </w:tcPr>
          <w:p w14:paraId="4A96AD91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4D77E217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79D770D0" w14:textId="77777777" w:rsidR="001F7848" w:rsidRDefault="001F7848" w:rsidP="002F0B9F">
            <w:r>
              <w:t>Org.nr</w:t>
            </w:r>
            <w:r>
              <w:tab/>
            </w:r>
          </w:p>
        </w:tc>
        <w:tc>
          <w:tcPr>
            <w:tcW w:w="7684" w:type="dxa"/>
          </w:tcPr>
          <w:p w14:paraId="590FC7FC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F7848" w14:paraId="1FA0CC81" w14:textId="77777777" w:rsidTr="007032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5" w:type="dxa"/>
          </w:tcPr>
          <w:p w14:paraId="0B297A81" w14:textId="77777777" w:rsidR="001F7848" w:rsidRDefault="001F7848" w:rsidP="002F0B9F">
            <w:r>
              <w:t>Kontaktperson</w:t>
            </w:r>
          </w:p>
        </w:tc>
        <w:tc>
          <w:tcPr>
            <w:tcW w:w="7684" w:type="dxa"/>
          </w:tcPr>
          <w:p w14:paraId="514D5ACA" w14:textId="77777777" w:rsidR="001F7848" w:rsidRDefault="001F7848" w:rsidP="002F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D23186" w14:textId="53A2A2FE" w:rsidR="001F7848" w:rsidRDefault="001F7848" w:rsidP="002F0B9F"/>
    <w:p w14:paraId="78C2D883" w14:textId="77777777" w:rsidR="001F7848" w:rsidRDefault="001F7848" w:rsidP="002F0B9F">
      <w:r>
        <w:t xml:space="preserve">Vi viser til mottatt </w:t>
      </w:r>
      <w:r w:rsidRPr="001F7848">
        <w:rPr>
          <w:color w:val="1A588E" w:themeColor="background2" w:themeShade="80"/>
        </w:rPr>
        <w:t>kvalifikasjonsgrunnlag</w:t>
      </w:r>
      <w:r>
        <w:t xml:space="preserve">. Vi har gleden av å inngi forespørsel i henhold til de forutsetninger som er gitt i </w:t>
      </w:r>
      <w:r w:rsidRPr="001F7848">
        <w:rPr>
          <w:color w:val="1A588E" w:themeColor="background2" w:themeShade="80"/>
        </w:rPr>
        <w:t xml:space="preserve">konkurransegrunnlaget / kvalifikasjonsgrunnlaget </w:t>
      </w:r>
      <w:r>
        <w:t>og tilhørende bilag.</w:t>
      </w:r>
    </w:p>
    <w:p w14:paraId="65F91D16" w14:textId="77777777" w:rsidR="001F7848" w:rsidRDefault="001F7848" w:rsidP="002F0B9F">
      <w:r>
        <w:t>Vi er innforståtte med at eventuelle avvik/forbehold mot de oppgitte forutsetningene kan medføre avvisning.</w:t>
      </w:r>
    </w:p>
    <w:p w14:paraId="20DDCCCE" w14:textId="77777777" w:rsidR="001F7848" w:rsidRPr="001F7848" w:rsidRDefault="001F7848" w:rsidP="002F0B9F">
      <w:pPr>
        <w:rPr>
          <w:color w:val="1A588E" w:themeColor="background2" w:themeShade="80"/>
        </w:rPr>
      </w:pPr>
      <w:r w:rsidRPr="001F7848">
        <w:rPr>
          <w:color w:val="1A588E" w:themeColor="background2" w:themeShade="80"/>
        </w:rPr>
        <w:t>Forespørselen gjelder følgende delkontrakt:</w:t>
      </w:r>
    </w:p>
    <w:p w14:paraId="7806BF51" w14:textId="77777777" w:rsidR="001F7848" w:rsidRDefault="001F7848" w:rsidP="002F0B9F">
      <w:r>
        <w:t xml:space="preserve">Vi leverer forespørsel etter følgende leverandørkonstellasjon, jf. </w:t>
      </w:r>
      <w:r w:rsidRPr="001F7848">
        <w:rPr>
          <w:color w:val="1A588E" w:themeColor="background2" w:themeShade="80"/>
        </w:rPr>
        <w:t xml:space="preserve">Konkurransebestemmelser, </w:t>
      </w:r>
      <w:proofErr w:type="spellStart"/>
      <w:r w:rsidRPr="001F7848">
        <w:rPr>
          <w:color w:val="1A588E" w:themeColor="background2" w:themeShade="80"/>
        </w:rPr>
        <w:t>kap</w:t>
      </w:r>
      <w:proofErr w:type="spellEnd"/>
      <w:r w:rsidRPr="001F7848">
        <w:rPr>
          <w:color w:val="1A588E" w:themeColor="background2" w:themeShade="80"/>
        </w:rPr>
        <w:t xml:space="preserve"> X:</w:t>
      </w:r>
    </w:p>
    <w:p w14:paraId="35E68761" w14:textId="77777777" w:rsidR="001F7848" w:rsidRDefault="001F7848" w:rsidP="002F0B9F">
      <w:r>
        <w:t xml:space="preserve">   </w:t>
      </w:r>
      <w:sdt>
        <w:sdtPr>
          <w:id w:val="291632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leverandør.</w:t>
      </w:r>
    </w:p>
    <w:p w14:paraId="67E45EF1" w14:textId="77777777" w:rsidR="001F7848" w:rsidRDefault="001F7848" w:rsidP="002F0B9F">
      <w:r>
        <w:t xml:space="preserve">   </w:t>
      </w:r>
      <w:sdt>
        <w:sdtPr>
          <w:id w:val="476344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En hovedleverandør med en/flere underleverandør(er).</w:t>
      </w:r>
    </w:p>
    <w:p w14:paraId="3F1B2110" w14:textId="77777777" w:rsidR="001F7848" w:rsidRDefault="001F7848" w:rsidP="002F0B9F">
      <w:r>
        <w:t xml:space="preserve">   </w:t>
      </w:r>
      <w:sdt>
        <w:sdtPr>
          <w:id w:val="-70132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1F7848">
        <w:rPr>
          <w:color w:val="1A588E" w:themeColor="background2" w:themeShade="80"/>
        </w:rPr>
        <w:t>En leverandør, med støtte fra andre virksomheter, jf. anskaffelsesforskriften § 16-10</w:t>
      </w:r>
    </w:p>
    <w:p w14:paraId="0ED030AB" w14:textId="77777777" w:rsidR="001F7848" w:rsidRDefault="001F7848" w:rsidP="002F0B9F">
      <w:pPr>
        <w:ind w:left="708" w:hanging="708"/>
      </w:pPr>
      <w:r>
        <w:t xml:space="preserve">   </w:t>
      </w:r>
      <w:sdt>
        <w:sdtPr>
          <w:id w:val="20152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Pr="001F7848">
        <w:rPr>
          <w:color w:val="1A588E" w:themeColor="background2" w:themeShade="80"/>
        </w:rPr>
        <w:t>En gruppe leverandører, jf. anskaffelsesforskriften §16-11. Det skal da være en ansvarlig leverandør blant disse som binder alle leverandørene. Videre skal leverandørene hefte solidarisk for ytelsen og oppfyllelsen av kontrakten.</w:t>
      </w:r>
      <w:r>
        <w:t xml:space="preserve"> </w:t>
      </w:r>
    </w:p>
    <w:p w14:paraId="63E7B908" w14:textId="77777777" w:rsidR="001F7848" w:rsidRDefault="001F7848" w:rsidP="002F0B9F">
      <w:r>
        <w:t xml:space="preserve">   </w:t>
      </w:r>
      <w:sdt>
        <w:sdtPr>
          <w:id w:val="1630050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Søknaden leveres uten forbehold eller avvik.  </w:t>
      </w:r>
    </w:p>
    <w:p w14:paraId="4BB2487D" w14:textId="77777777" w:rsidR="001F7848" w:rsidRDefault="001F7848" w:rsidP="002F0B9F">
      <w:r>
        <w:t>Søker plikter å beskrive alle avvik og forbehold i dette søknadsbrevet</w:t>
      </w:r>
    </w:p>
    <w:p w14:paraId="1193C26C" w14:textId="77777777" w:rsidR="001F7848" w:rsidRDefault="001F7848" w:rsidP="002F0B9F">
      <w:r>
        <w:t xml:space="preserve">   </w:t>
      </w:r>
      <w:sdt>
        <w:sdtPr>
          <w:id w:val="-159068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63BA05BA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6C9668FF" w14:textId="77777777" w:rsidR="001F7848" w:rsidRDefault="001F7848" w:rsidP="002F0B9F">
            <w:r>
              <w:t>Ref. nr. i kontrakts-vilkår/bilag</w:t>
            </w:r>
          </w:p>
        </w:tc>
        <w:tc>
          <w:tcPr>
            <w:tcW w:w="2254" w:type="dxa"/>
          </w:tcPr>
          <w:p w14:paraId="6146EE94" w14:textId="77777777" w:rsidR="001F7848" w:rsidRDefault="001F7848" w:rsidP="002F0B9F">
            <w:r>
              <w:t>Beskrivelse av forbehold</w:t>
            </w:r>
          </w:p>
        </w:tc>
        <w:tc>
          <w:tcPr>
            <w:tcW w:w="2254" w:type="dxa"/>
          </w:tcPr>
          <w:p w14:paraId="793B8BFD" w14:textId="77777777" w:rsidR="001F7848" w:rsidRDefault="001F7848" w:rsidP="002F0B9F">
            <w:r>
              <w:t>Årsak til forbehold</w:t>
            </w:r>
          </w:p>
        </w:tc>
        <w:tc>
          <w:tcPr>
            <w:tcW w:w="2254" w:type="dxa"/>
          </w:tcPr>
          <w:p w14:paraId="7C765C26" w14:textId="77777777" w:rsidR="001F7848" w:rsidRDefault="001F7848" w:rsidP="002F0B9F">
            <w:r>
              <w:t>Konsekvenser for ytelser, pris, risiko, fremdrift mv.</w:t>
            </w:r>
          </w:p>
        </w:tc>
      </w:tr>
      <w:tr w:rsidR="001F7848" w14:paraId="07D03253" w14:textId="77777777" w:rsidTr="001F7848">
        <w:tc>
          <w:tcPr>
            <w:tcW w:w="2254" w:type="dxa"/>
          </w:tcPr>
          <w:p w14:paraId="727AAE5F" w14:textId="77777777" w:rsidR="001F7848" w:rsidRDefault="001F7848" w:rsidP="002F0B9F"/>
        </w:tc>
        <w:tc>
          <w:tcPr>
            <w:tcW w:w="2254" w:type="dxa"/>
          </w:tcPr>
          <w:p w14:paraId="678071BD" w14:textId="77777777" w:rsidR="001F7848" w:rsidRDefault="001F7848" w:rsidP="002F0B9F"/>
        </w:tc>
        <w:tc>
          <w:tcPr>
            <w:tcW w:w="2254" w:type="dxa"/>
          </w:tcPr>
          <w:p w14:paraId="459849FC" w14:textId="77777777" w:rsidR="001F7848" w:rsidRDefault="001F7848" w:rsidP="002F0B9F"/>
        </w:tc>
        <w:tc>
          <w:tcPr>
            <w:tcW w:w="2254" w:type="dxa"/>
          </w:tcPr>
          <w:p w14:paraId="7E5B18B7" w14:textId="77777777" w:rsidR="001F7848" w:rsidRDefault="001F7848" w:rsidP="002F0B9F"/>
        </w:tc>
      </w:tr>
      <w:tr w:rsidR="001F7848" w14:paraId="5144D75B" w14:textId="77777777" w:rsidTr="001F7848">
        <w:tc>
          <w:tcPr>
            <w:tcW w:w="2254" w:type="dxa"/>
          </w:tcPr>
          <w:p w14:paraId="592747C8" w14:textId="77777777" w:rsidR="001F7848" w:rsidRDefault="001F7848" w:rsidP="002F0B9F"/>
        </w:tc>
        <w:tc>
          <w:tcPr>
            <w:tcW w:w="2254" w:type="dxa"/>
          </w:tcPr>
          <w:p w14:paraId="52F9B53F" w14:textId="77777777" w:rsidR="001F7848" w:rsidRDefault="001F7848" w:rsidP="002F0B9F"/>
        </w:tc>
        <w:tc>
          <w:tcPr>
            <w:tcW w:w="2254" w:type="dxa"/>
          </w:tcPr>
          <w:p w14:paraId="50AB19D0" w14:textId="77777777" w:rsidR="001F7848" w:rsidRDefault="001F7848" w:rsidP="002F0B9F"/>
        </w:tc>
        <w:tc>
          <w:tcPr>
            <w:tcW w:w="2254" w:type="dxa"/>
          </w:tcPr>
          <w:p w14:paraId="4F0A17EE" w14:textId="77777777" w:rsidR="001F7848" w:rsidRDefault="001F7848" w:rsidP="002F0B9F"/>
        </w:tc>
      </w:tr>
    </w:tbl>
    <w:p w14:paraId="1BA1D9C0" w14:textId="77777777" w:rsidR="001F7848" w:rsidRDefault="001F7848"/>
    <w:p w14:paraId="5906AC5A" w14:textId="1EE517A1" w:rsidR="001F7848" w:rsidRDefault="001F7848" w:rsidP="002F0B9F">
      <w:r>
        <w:t xml:space="preserve">   </w:t>
      </w:r>
      <w:sdt>
        <w:sdtPr>
          <w:id w:val="895705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1F7848" w14:paraId="55F1AA2C" w14:textId="77777777" w:rsidTr="001F78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700EE0EB" w14:textId="77777777" w:rsidR="001F7848" w:rsidRDefault="001F7848" w:rsidP="00793695">
            <w:r>
              <w:lastRenderedPageBreak/>
              <w:t>Ref. nr. i kontrakts-vilkår/bilag</w:t>
            </w:r>
          </w:p>
        </w:tc>
        <w:tc>
          <w:tcPr>
            <w:tcW w:w="2254" w:type="dxa"/>
          </w:tcPr>
          <w:p w14:paraId="05D78A9D" w14:textId="77777777" w:rsidR="001F7848" w:rsidRDefault="001F7848" w:rsidP="00793695">
            <w:r>
              <w:t>Beskrivelse av forbehold</w:t>
            </w:r>
          </w:p>
        </w:tc>
        <w:tc>
          <w:tcPr>
            <w:tcW w:w="2254" w:type="dxa"/>
          </w:tcPr>
          <w:p w14:paraId="38ED6A99" w14:textId="77777777" w:rsidR="001F7848" w:rsidRDefault="001F7848" w:rsidP="00793695">
            <w:r>
              <w:t>Årsak til forbehold</w:t>
            </w:r>
          </w:p>
        </w:tc>
        <w:tc>
          <w:tcPr>
            <w:tcW w:w="2254" w:type="dxa"/>
          </w:tcPr>
          <w:p w14:paraId="071F46F4" w14:textId="77777777" w:rsidR="001F7848" w:rsidRDefault="001F7848" w:rsidP="00793695">
            <w:r>
              <w:t>Konsekvenser for ytelser, pris, risiko, fremdrift mv.</w:t>
            </w:r>
          </w:p>
        </w:tc>
      </w:tr>
      <w:tr w:rsidR="001F7848" w14:paraId="20F82EB3" w14:textId="77777777" w:rsidTr="001F7848">
        <w:tc>
          <w:tcPr>
            <w:tcW w:w="2254" w:type="dxa"/>
          </w:tcPr>
          <w:p w14:paraId="331A4848" w14:textId="77777777" w:rsidR="001F7848" w:rsidRDefault="001F7848" w:rsidP="00793695"/>
        </w:tc>
        <w:tc>
          <w:tcPr>
            <w:tcW w:w="2254" w:type="dxa"/>
          </w:tcPr>
          <w:p w14:paraId="1253B405" w14:textId="77777777" w:rsidR="001F7848" w:rsidRDefault="001F7848" w:rsidP="00793695"/>
        </w:tc>
        <w:tc>
          <w:tcPr>
            <w:tcW w:w="2254" w:type="dxa"/>
          </w:tcPr>
          <w:p w14:paraId="302DF0B2" w14:textId="77777777" w:rsidR="001F7848" w:rsidRDefault="001F7848" w:rsidP="00793695"/>
        </w:tc>
        <w:tc>
          <w:tcPr>
            <w:tcW w:w="2254" w:type="dxa"/>
          </w:tcPr>
          <w:p w14:paraId="6D779E13" w14:textId="77777777" w:rsidR="001F7848" w:rsidRDefault="001F7848" w:rsidP="00793695"/>
        </w:tc>
      </w:tr>
      <w:tr w:rsidR="001F7848" w14:paraId="5DF1CC45" w14:textId="77777777" w:rsidTr="001F7848">
        <w:tc>
          <w:tcPr>
            <w:tcW w:w="2254" w:type="dxa"/>
          </w:tcPr>
          <w:p w14:paraId="6C243CCD" w14:textId="77777777" w:rsidR="001F7848" w:rsidRDefault="001F7848" w:rsidP="00793695"/>
        </w:tc>
        <w:tc>
          <w:tcPr>
            <w:tcW w:w="2254" w:type="dxa"/>
          </w:tcPr>
          <w:p w14:paraId="453D7205" w14:textId="77777777" w:rsidR="001F7848" w:rsidRDefault="001F7848" w:rsidP="00793695"/>
        </w:tc>
        <w:tc>
          <w:tcPr>
            <w:tcW w:w="2254" w:type="dxa"/>
          </w:tcPr>
          <w:p w14:paraId="614BF2DF" w14:textId="77777777" w:rsidR="001F7848" w:rsidRDefault="001F7848" w:rsidP="00793695"/>
        </w:tc>
        <w:tc>
          <w:tcPr>
            <w:tcW w:w="2254" w:type="dxa"/>
          </w:tcPr>
          <w:p w14:paraId="39B132AC" w14:textId="77777777" w:rsidR="001F7848" w:rsidRDefault="001F7848" w:rsidP="00793695"/>
        </w:tc>
      </w:tr>
    </w:tbl>
    <w:p w14:paraId="20366077" w14:textId="77777777" w:rsidR="001F7848" w:rsidRDefault="001F7848" w:rsidP="002F0B9F">
      <w:r>
        <w:tab/>
      </w:r>
      <w:r>
        <w:tab/>
      </w:r>
      <w:r>
        <w:tab/>
      </w:r>
    </w:p>
    <w:p w14:paraId="611F7033" w14:textId="77777777" w:rsidR="001F7848" w:rsidRDefault="001F7848" w:rsidP="002F0B9F">
      <w:r>
        <w:t>Innsyn:</w:t>
      </w:r>
    </w:p>
    <w:p w14:paraId="0E202C7F" w14:textId="77777777" w:rsidR="001F7848" w:rsidRDefault="001F7848" w:rsidP="002F0B9F">
      <w:r>
        <w:t xml:space="preserve">   </w:t>
      </w:r>
      <w:sdt>
        <w:sdtPr>
          <w:id w:val="141720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Tilbyder anser ikke noen opplysninger i tilbudet som taushetsbelagt.      </w:t>
      </w:r>
    </w:p>
    <w:p w14:paraId="0357C10F" w14:textId="77777777" w:rsidR="001F7848" w:rsidRDefault="001F7848" w:rsidP="0023666C">
      <w:pPr>
        <w:ind w:left="708" w:hanging="708"/>
      </w:pPr>
      <w:r>
        <w:t xml:space="preserve">   </w:t>
      </w:r>
      <w:sdt>
        <w:sdtPr>
          <w:id w:val="-990707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Tilbudet inneholder taushetsbelagte opplysninger og sladdet tilbud, samt utfylt </w:t>
      </w:r>
      <w:r w:rsidRPr="001F7848">
        <w:rPr>
          <w:color w:val="1A588E" w:themeColor="background2" w:themeShade="80"/>
        </w:rPr>
        <w:t xml:space="preserve">vedlegg </w:t>
      </w:r>
      <w:proofErr w:type="spellStart"/>
      <w:r w:rsidRPr="001F7848">
        <w:rPr>
          <w:color w:val="1A588E" w:themeColor="background2" w:themeShade="80"/>
        </w:rPr>
        <w:t>X</w:t>
      </w:r>
      <w:proofErr w:type="spellEnd"/>
      <w:r w:rsidRPr="001F7848">
        <w:rPr>
          <w:color w:val="1A588E" w:themeColor="background2" w:themeShade="80"/>
        </w:rPr>
        <w:t xml:space="preserve"> – «Bruksanvisning og begrunnelse for sladding av tilbud»</w:t>
      </w:r>
      <w:r>
        <w:t xml:space="preserve"> leveres vedlagt.    </w:t>
      </w:r>
    </w:p>
    <w:p w14:paraId="58960369" w14:textId="77777777" w:rsidR="001F7848" w:rsidRPr="001F7848" w:rsidRDefault="001F7848" w:rsidP="002F0B9F">
      <w:pPr>
        <w:rPr>
          <w:color w:val="1A588E" w:themeColor="background2" w:themeShade="80"/>
        </w:rPr>
      </w:pPr>
      <w:r w:rsidRPr="001F7848">
        <w:rPr>
          <w:color w:val="1A588E" w:themeColor="background2" w:themeShade="80"/>
        </w:rPr>
        <w:t>Divisjon legemidler:</w:t>
      </w:r>
      <w:r w:rsidRPr="001F7848">
        <w:rPr>
          <w:color w:val="1A588E" w:themeColor="background2" w:themeShade="80"/>
        </w:rPr>
        <w:br/>
        <w:t xml:space="preserve">[Tilbudte enhetspriser er unntatt offentlighet etter forvaltningsloven § 13 første ledd </w:t>
      </w:r>
      <w:proofErr w:type="spellStart"/>
      <w:r w:rsidRPr="001F7848">
        <w:rPr>
          <w:color w:val="1A588E" w:themeColor="background2" w:themeShade="80"/>
        </w:rPr>
        <w:t>nr</w:t>
      </w:r>
      <w:proofErr w:type="spellEnd"/>
      <w:r w:rsidRPr="001F7848">
        <w:rPr>
          <w:color w:val="1A588E" w:themeColor="background2" w:themeShade="80"/>
        </w:rPr>
        <w:t xml:space="preserve"> 2. Det oppfordres til at tilbudspriser kun oppgis i </w:t>
      </w:r>
      <w:proofErr w:type="spellStart"/>
      <w:r w:rsidRPr="001F7848">
        <w:rPr>
          <w:color w:val="1A588E" w:themeColor="background2" w:themeShade="80"/>
        </w:rPr>
        <w:t>Excelfilen</w:t>
      </w:r>
      <w:proofErr w:type="spellEnd"/>
      <w:r w:rsidRPr="001F7848">
        <w:rPr>
          <w:color w:val="1A588E" w:themeColor="background2" w:themeShade="80"/>
        </w:rPr>
        <w:t xml:space="preserve"> i konkurransegrunnlagets vedlegg 4 Tilbudsgrunnlag, og ikke andre steder i tilbudet.</w:t>
      </w:r>
    </w:p>
    <w:p w14:paraId="0E0DBE5F" w14:textId="77777777" w:rsidR="001F7848" w:rsidRPr="001F7848" w:rsidRDefault="001F7848" w:rsidP="002F0B9F">
      <w:pPr>
        <w:rPr>
          <w:color w:val="1A588E" w:themeColor="background2" w:themeShade="80"/>
        </w:rPr>
      </w:pPr>
      <w:r w:rsidRPr="001F7848">
        <w:rPr>
          <w:color w:val="1A588E" w:themeColor="background2" w:themeShade="80"/>
        </w:rPr>
        <w:t>Tilbudte priser vil uten samtykke bli oppgitt til offentlige aktører innenfor helsevesenet, helsemyndigheter, til HTA-vurderinger, til fullstendige kunnskapsoppsummeringer, leverende grossister og apotek]</w:t>
      </w:r>
    </w:p>
    <w:p w14:paraId="404CF337" w14:textId="77777777" w:rsidR="001F7848" w:rsidRDefault="001F7848" w:rsidP="002F0B9F">
      <w:r>
        <w:t>Annet:</w:t>
      </w:r>
    </w:p>
    <w:p w14:paraId="631B615E" w14:textId="77777777" w:rsidR="001F7848" w:rsidRDefault="008251C2" w:rsidP="0023666C">
      <w:pPr>
        <w:ind w:left="708" w:hanging="558"/>
      </w:pPr>
      <w:sdt>
        <w:sdtPr>
          <w:id w:val="-144670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848">
            <w:rPr>
              <w:rFonts w:ascii="MS Gothic" w:eastAsia="MS Gothic" w:hAnsi="MS Gothic" w:hint="eastAsia"/>
            </w:rPr>
            <w:t>☐</w:t>
          </w:r>
        </w:sdtContent>
      </w:sdt>
      <w:r w:rsidR="001F7848">
        <w:tab/>
        <w:t>Tilbyder bekrefter at det vil bli/ er inngått avtale med Markedsplassen ehandel.no. [fjernes hvis ikke aktuelt, f.eks. ved tjenesteanskaffelse]</w:t>
      </w:r>
    </w:p>
    <w:p w14:paraId="2C732B91" w14:textId="77777777" w:rsidR="001F7848" w:rsidRDefault="008251C2" w:rsidP="000656C3">
      <w:pPr>
        <w:ind w:left="708" w:hanging="558"/>
      </w:pPr>
      <w:sdt>
        <w:sdtPr>
          <w:id w:val="-156224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848">
            <w:rPr>
              <w:rFonts w:ascii="MS Gothic" w:eastAsia="MS Gothic" w:hAnsi="MS Gothic" w:hint="eastAsia"/>
            </w:rPr>
            <w:t>☐</w:t>
          </w:r>
        </w:sdtContent>
      </w:sdt>
      <w:r w:rsidR="001F7848">
        <w:tab/>
        <w:t>Tilbyder bekrefter at han i løpet av de siste fem år ikke er rettskraftig dømt eller vedtatt et forelegg for følgende straffbare forhold:</w:t>
      </w:r>
    </w:p>
    <w:p w14:paraId="595B1A0A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Deltagelse i kriminell organisasjon</w:t>
      </w:r>
    </w:p>
    <w:p w14:paraId="1702CC99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Korrupsjon</w:t>
      </w:r>
    </w:p>
    <w:p w14:paraId="616FD0B0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Bedrageri</w:t>
      </w:r>
    </w:p>
    <w:p w14:paraId="19A5D83E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Terrorhandlinger eller straffbare handlinger i forbindelse med terroraktivitet</w:t>
      </w:r>
    </w:p>
    <w:p w14:paraId="0A657002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Hvitvasking av penger eller finansiering av terrorisme</w:t>
      </w:r>
    </w:p>
    <w:p w14:paraId="7086BA04" w14:textId="77777777" w:rsidR="001F7848" w:rsidRDefault="001F7848" w:rsidP="001F7848">
      <w:pPr>
        <w:pStyle w:val="Listeavsnitt"/>
        <w:numPr>
          <w:ilvl w:val="0"/>
          <w:numId w:val="1"/>
        </w:numPr>
      </w:pPr>
      <w:r>
        <w:t>Barnearbeid eller andre former for menneskehandel</w:t>
      </w:r>
    </w:p>
    <w:p w14:paraId="7B9B1B9E" w14:textId="77777777" w:rsidR="001F7848" w:rsidRDefault="001F7848" w:rsidP="000656C3">
      <w:pPr>
        <w:ind w:left="360"/>
      </w:pPr>
      <w:r>
        <w:t>Med vennlig hilsen</w:t>
      </w:r>
      <w:r>
        <w:br/>
        <w:t>(signatur)</w:t>
      </w:r>
    </w:p>
    <w:p w14:paraId="087F7975" w14:textId="77777777" w:rsidR="001F7848" w:rsidRDefault="001F7848" w:rsidP="000656C3"/>
    <w:p w14:paraId="1D633720" w14:textId="77777777" w:rsidR="001F7848" w:rsidRDefault="001F7848" w:rsidP="000656C3">
      <w:r>
        <w:t>_____________________________________________________________________________</w:t>
      </w:r>
    </w:p>
    <w:p w14:paraId="02469441" w14:textId="77777777" w:rsidR="001F7848" w:rsidRPr="000656C3" w:rsidRDefault="001F7848" w:rsidP="000656C3">
      <w:pPr>
        <w:rPr>
          <w:sz w:val="20"/>
          <w:szCs w:val="20"/>
        </w:rPr>
      </w:pPr>
      <w:r w:rsidRPr="000656C3">
        <w:rPr>
          <w:sz w:val="20"/>
          <w:szCs w:val="20"/>
        </w:rPr>
        <w:t>(Tittel og navn i blokkbokstaver)</w:t>
      </w:r>
    </w:p>
    <w:p w14:paraId="68B23BFB" w14:textId="77777777" w:rsidR="001F7848" w:rsidRDefault="001F7848" w:rsidP="000656C3">
      <w:r w:rsidRPr="001F7848">
        <w:rPr>
          <w:color w:val="1A588E" w:themeColor="background2" w:themeShade="80"/>
        </w:rPr>
        <w:t>Divisjon legemidler</w:t>
      </w:r>
      <w:r>
        <w:t>: På vegne av [Firmanavn] [Organisasjonsnummer]</w:t>
      </w:r>
      <w:r>
        <w:br/>
      </w:r>
      <w:r w:rsidRPr="001F7848">
        <w:rPr>
          <w:color w:val="1A588E" w:themeColor="background2" w:themeShade="80"/>
        </w:rPr>
        <w:t>Divisjon vest</w:t>
      </w:r>
      <w:r>
        <w:t xml:space="preserve">: Tilbudsbrevet er </w:t>
      </w:r>
      <w:r w:rsidRPr="001F7848">
        <w:rPr>
          <w:color w:val="1A588E" w:themeColor="background2" w:themeShade="80"/>
        </w:rPr>
        <w:t xml:space="preserve">elektronisk </w:t>
      </w:r>
      <w:r>
        <w:t>signert av bemyndiget representant for firmaet</w:t>
      </w:r>
    </w:p>
    <w:p w14:paraId="34FC7548" w14:textId="77777777" w:rsidR="00512B3B" w:rsidRPr="00512B3B" w:rsidRDefault="00512B3B" w:rsidP="00512B3B"/>
    <w:sectPr w:rsidR="00512B3B" w:rsidRPr="00512B3B" w:rsidSect="00CF7E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70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954B2" w14:textId="77777777" w:rsidR="00683E4C" w:rsidRDefault="00683E4C" w:rsidP="008A6B54">
      <w:pPr>
        <w:spacing w:after="0" w:line="240" w:lineRule="auto"/>
      </w:pPr>
      <w:r>
        <w:separator/>
      </w:r>
    </w:p>
  </w:endnote>
  <w:endnote w:type="continuationSeparator" w:id="0">
    <w:p w14:paraId="65BB08BC" w14:textId="77777777" w:rsidR="00683E4C" w:rsidRDefault="00683E4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535"/>
      <w:gridCol w:w="4535"/>
    </w:tblGrid>
    <w:tr w:rsidR="00D754E8" w:rsidRPr="00907B33" w14:paraId="325829B5" w14:textId="77777777" w:rsidTr="00CB5865">
      <w:tc>
        <w:tcPr>
          <w:tcW w:w="2500" w:type="pct"/>
        </w:tcPr>
        <w:p w14:paraId="66320EBB" w14:textId="77777777" w:rsidR="00D754E8" w:rsidRPr="00907B33" w:rsidRDefault="00D754E8" w:rsidP="00D754E8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</w:tcPr>
        <w:p w14:paraId="296C146C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</w:p>
      </w:tc>
    </w:tr>
    <w:tr w:rsidR="00D754E8" w:rsidRPr="00907B33" w14:paraId="2412B558" w14:textId="77777777" w:rsidTr="00CB5865">
      <w:tc>
        <w:tcPr>
          <w:tcW w:w="2500" w:type="pct"/>
        </w:tcPr>
        <w:p w14:paraId="7B44E09D" w14:textId="139C9040" w:rsidR="00D754E8" w:rsidRPr="005649C8" w:rsidRDefault="001F7848" w:rsidP="00D754E8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1F7848">
            <w:rPr>
              <w:bCs/>
              <w:color w:val="003087" w:themeColor="text2"/>
              <w:sz w:val="18"/>
              <w:szCs w:val="18"/>
            </w:rPr>
            <w:t>Søknadsbrev</w:t>
          </w:r>
          <w:r>
            <w:rPr>
              <w:bCs/>
              <w:color w:val="003087" w:themeColor="text2"/>
              <w:sz w:val="18"/>
              <w:szCs w:val="18"/>
            </w:rPr>
            <w:t xml:space="preserve">, versjon </w:t>
          </w:r>
          <w:r w:rsidR="006F4684">
            <w:rPr>
              <w:bCs/>
              <w:color w:val="003087" w:themeColor="text2"/>
              <w:sz w:val="18"/>
              <w:szCs w:val="18"/>
            </w:rPr>
            <w:t>12</w:t>
          </w:r>
          <w:r>
            <w:rPr>
              <w:bCs/>
              <w:color w:val="003087" w:themeColor="text2"/>
              <w:sz w:val="18"/>
              <w:szCs w:val="18"/>
            </w:rPr>
            <w:t>-202</w:t>
          </w:r>
          <w:r w:rsidR="006F4684">
            <w:rPr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1C69DB67" w14:textId="77777777" w:rsidR="00D754E8" w:rsidRPr="00907B33" w:rsidRDefault="00D754E8" w:rsidP="00D754E8">
          <w:pPr>
            <w:pStyle w:val="Bunntekst"/>
            <w:jc w:val="right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CC3A9E9" w14:textId="77777777" w:rsidR="004B54E4" w:rsidRPr="00D754E8" w:rsidRDefault="004B54E4" w:rsidP="00D754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081"/>
      <w:gridCol w:w="1642"/>
      <w:gridCol w:w="3347"/>
    </w:tblGrid>
    <w:tr w:rsidR="005E52EF" w:rsidRPr="00DB76FE" w14:paraId="1C0F0B11" w14:textId="77777777" w:rsidTr="00CB5865">
      <w:tc>
        <w:tcPr>
          <w:tcW w:w="2250" w:type="pct"/>
        </w:tcPr>
        <w:p w14:paraId="3AA26A0B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color w:val="003087" w:themeColor="text2"/>
              <w:sz w:val="18"/>
              <w:szCs w:val="18"/>
            </w:rPr>
            <w:t>Sykehusinnkjøp HF</w:t>
          </w:r>
          <w:r w:rsidRPr="00DB76FE">
            <w:rPr>
              <w:bCs/>
              <w:color w:val="003087" w:themeColor="text2"/>
              <w:sz w:val="18"/>
              <w:szCs w:val="18"/>
            </w:rPr>
            <w:t xml:space="preserve"> – sykehusinnkjop.no</w:t>
          </w:r>
        </w:p>
      </w:tc>
      <w:tc>
        <w:tcPr>
          <w:tcW w:w="905" w:type="pct"/>
        </w:tcPr>
        <w:p w14:paraId="03CAF613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Besøksadresse:</w:t>
          </w:r>
        </w:p>
      </w:tc>
      <w:tc>
        <w:tcPr>
          <w:tcW w:w="1845" w:type="pct"/>
        </w:tcPr>
        <w:p w14:paraId="1C4EF4B8" w14:textId="77777777" w:rsidR="005E52EF" w:rsidRPr="00DB76FE" w:rsidRDefault="005E52EF" w:rsidP="005E52EF">
          <w:pPr>
            <w:pStyle w:val="Bunntekst"/>
            <w:rPr>
              <w:b/>
              <w:bCs/>
              <w:color w:val="003087" w:themeColor="text2"/>
              <w:sz w:val="18"/>
              <w:szCs w:val="18"/>
            </w:rPr>
          </w:pPr>
          <w:r w:rsidRPr="00DB76FE">
            <w:rPr>
              <w:bCs/>
              <w:color w:val="003087" w:themeColor="text2"/>
              <w:sz w:val="18"/>
              <w:szCs w:val="18"/>
            </w:rPr>
            <w:t>Org nr.: MVA 916 879 067 NO</w:t>
          </w:r>
        </w:p>
      </w:tc>
    </w:tr>
    <w:tr w:rsidR="005E52EF" w:rsidRPr="00CF7E25" w14:paraId="7C983DE4" w14:textId="77777777" w:rsidTr="00CB5865">
      <w:tc>
        <w:tcPr>
          <w:tcW w:w="2250" w:type="pct"/>
        </w:tcPr>
        <w:p w14:paraId="082844F3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Postboks 40</w:t>
          </w:r>
        </w:p>
      </w:tc>
      <w:tc>
        <w:tcPr>
          <w:tcW w:w="905" w:type="pct"/>
        </w:tcPr>
        <w:p w14:paraId="0BE9D37B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Hermetikken</w:t>
          </w:r>
        </w:p>
      </w:tc>
      <w:tc>
        <w:tcPr>
          <w:tcW w:w="1845" w:type="pct"/>
        </w:tcPr>
        <w:p w14:paraId="2462C7D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Telefon: 78 95 07 00</w:t>
          </w:r>
        </w:p>
      </w:tc>
    </w:tr>
    <w:tr w:rsidR="005E52EF" w:rsidRPr="002D552D" w14:paraId="1280E169" w14:textId="77777777" w:rsidTr="00CB5865">
      <w:tc>
        <w:tcPr>
          <w:tcW w:w="2250" w:type="pct"/>
        </w:tcPr>
        <w:p w14:paraId="778B5108" w14:textId="77777777" w:rsidR="005E52EF" w:rsidRPr="00004EF1" w:rsidRDefault="005E52EF" w:rsidP="005E52EF">
          <w:pPr>
            <w:pStyle w:val="Bunntekst"/>
            <w:rPr>
              <w:b/>
              <w:bCs/>
              <w:sz w:val="18"/>
              <w:szCs w:val="18"/>
            </w:rPr>
          </w:pPr>
          <w:r w:rsidRPr="00004EF1">
            <w:rPr>
              <w:bCs/>
              <w:sz w:val="18"/>
              <w:szCs w:val="18"/>
            </w:rPr>
            <w:t>9811 Vadsø</w:t>
          </w:r>
        </w:p>
      </w:tc>
      <w:tc>
        <w:tcPr>
          <w:tcW w:w="905" w:type="pct"/>
        </w:tcPr>
        <w:p w14:paraId="36B08DD4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Tollbugata 7</w:t>
          </w:r>
        </w:p>
      </w:tc>
      <w:tc>
        <w:tcPr>
          <w:tcW w:w="1845" w:type="pct"/>
        </w:tcPr>
        <w:p w14:paraId="2E3DC37A" w14:textId="77777777" w:rsidR="005E52EF" w:rsidRPr="002D552D" w:rsidRDefault="005E52EF" w:rsidP="005E52EF">
          <w:pPr>
            <w:pStyle w:val="Bunntekst"/>
            <w:rPr>
              <w:sz w:val="18"/>
              <w:szCs w:val="18"/>
              <w:lang w:val="fr-FR"/>
            </w:rPr>
          </w:pPr>
          <w:r w:rsidRPr="002D552D">
            <w:rPr>
              <w:sz w:val="18"/>
              <w:szCs w:val="18"/>
              <w:lang w:val="fr-FR"/>
            </w:rPr>
            <w:t>E-post: post@sykehusinnkjop.no</w:t>
          </w:r>
        </w:p>
      </w:tc>
    </w:tr>
    <w:tr w:rsidR="005E52EF" w:rsidRPr="00CF7E25" w14:paraId="7C548832" w14:textId="77777777" w:rsidTr="00CB5865">
      <w:tc>
        <w:tcPr>
          <w:tcW w:w="2250" w:type="pct"/>
        </w:tcPr>
        <w:p w14:paraId="7554348F" w14:textId="77777777" w:rsidR="005E52EF" w:rsidRPr="002D552D" w:rsidRDefault="005E52EF" w:rsidP="005E52EF">
          <w:pPr>
            <w:pStyle w:val="Bunntekst"/>
            <w:rPr>
              <w:sz w:val="18"/>
              <w:szCs w:val="18"/>
              <w:lang w:val="fr-FR"/>
            </w:rPr>
          </w:pPr>
        </w:p>
      </w:tc>
      <w:tc>
        <w:tcPr>
          <w:tcW w:w="905" w:type="pct"/>
        </w:tcPr>
        <w:p w14:paraId="3A7153BA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  <w:r w:rsidRPr="00CF7E25">
            <w:rPr>
              <w:sz w:val="18"/>
              <w:szCs w:val="18"/>
            </w:rPr>
            <w:t>9800 Vadsø</w:t>
          </w:r>
        </w:p>
      </w:tc>
      <w:tc>
        <w:tcPr>
          <w:tcW w:w="1845" w:type="pct"/>
        </w:tcPr>
        <w:p w14:paraId="28A5D120" w14:textId="77777777" w:rsidR="005E52EF" w:rsidRPr="00CF7E25" w:rsidRDefault="005E52EF" w:rsidP="005E52EF">
          <w:pPr>
            <w:pStyle w:val="Bunntekst"/>
            <w:rPr>
              <w:sz w:val="18"/>
              <w:szCs w:val="18"/>
            </w:rPr>
          </w:pPr>
        </w:p>
      </w:tc>
    </w:tr>
  </w:tbl>
  <w:p w14:paraId="51F9E29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86AA9" w14:textId="77777777" w:rsidR="00683E4C" w:rsidRDefault="00683E4C" w:rsidP="008A6B54">
      <w:pPr>
        <w:spacing w:after="0" w:line="240" w:lineRule="auto"/>
      </w:pPr>
      <w:r>
        <w:separator/>
      </w:r>
    </w:p>
  </w:footnote>
  <w:footnote w:type="continuationSeparator" w:id="0">
    <w:p w14:paraId="32BE18D8" w14:textId="77777777" w:rsidR="00683E4C" w:rsidRDefault="00683E4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FC1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E0EB30" wp14:editId="1BAB733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92" name="Bilde 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Bilde 9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067A" w14:textId="0C3C5AB2" w:rsidR="004F084A" w:rsidRPr="008C337A" w:rsidRDefault="00DA7791" w:rsidP="0035226D">
    <w:pPr>
      <w:pStyle w:val="Topptekst"/>
      <w:jc w:val="right"/>
      <w:rPr>
        <w:sz w:val="18"/>
        <w:szCs w:val="18"/>
      </w:rPr>
    </w:pPr>
    <w:r w:rsidRPr="008C337A">
      <w:rPr>
        <w:sz w:val="18"/>
        <w:szCs w:val="18"/>
      </w:rPr>
      <w:t>Vår ref.:</w:t>
    </w:r>
  </w:p>
  <w:p w14:paraId="71344092" w14:textId="57F05536" w:rsidR="00DA7791" w:rsidRPr="008C337A" w:rsidRDefault="00CB5865" w:rsidP="00CB5865">
    <w:pPr>
      <w:pStyle w:val="Topptekst"/>
      <w:tabs>
        <w:tab w:val="clear" w:pos="9072"/>
        <w:tab w:val="left" w:pos="1730"/>
        <w:tab w:val="right" w:pos="9070"/>
      </w:tabs>
      <w:rPr>
        <w:sz w:val="18"/>
        <w:szCs w:val="18"/>
      </w:rPr>
    </w:pPr>
    <w:r>
      <w:rPr>
        <w:sz w:val="18"/>
        <w:szCs w:val="18"/>
      </w:rPr>
      <w:t>[Tilbyders logo]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="00DA7791" w:rsidRPr="008C337A">
      <w:rPr>
        <w:sz w:val="18"/>
        <w:szCs w:val="18"/>
      </w:rPr>
      <w:t>Vår dato.:</w:t>
    </w:r>
    <w:r w:rsidR="00703274" w:rsidRPr="00703274">
      <w:rPr>
        <w:sz w:val="18"/>
        <w:szCs w:val="18"/>
      </w:rPr>
      <w:t xml:space="preserve"> </w:t>
    </w:r>
    <w:r w:rsidR="00703274" w:rsidRPr="00703274">
      <w:rPr>
        <w:color w:val="1A588E" w:themeColor="background2" w:themeShade="80"/>
        <w:sz w:val="18"/>
        <w:szCs w:val="18"/>
      </w:rPr>
      <w:t>[</w:t>
    </w:r>
    <w:proofErr w:type="spellStart"/>
    <w:proofErr w:type="gramStart"/>
    <w:r w:rsidR="00703274" w:rsidRPr="00703274">
      <w:rPr>
        <w:color w:val="1A588E" w:themeColor="background2" w:themeShade="80"/>
        <w:sz w:val="18"/>
        <w:szCs w:val="18"/>
      </w:rPr>
      <w:t>dd.mm.åååå</w:t>
    </w:r>
    <w:proofErr w:type="spellEnd"/>
    <w:proofErr w:type="gramEnd"/>
    <w:r w:rsidR="00703274" w:rsidRPr="00703274">
      <w:rPr>
        <w:color w:val="1A588E" w:themeColor="background2" w:themeShade="80"/>
        <w:sz w:val="18"/>
        <w:szCs w:val="18"/>
      </w:rPr>
      <w:t>]</w:t>
    </w:r>
  </w:p>
  <w:p w14:paraId="7C9E2176" w14:textId="77777777" w:rsidR="00DA7791" w:rsidRPr="008C337A" w:rsidRDefault="00DA7791" w:rsidP="0035226D">
    <w:pPr>
      <w:pStyle w:val="Topptekst"/>
      <w:jc w:val="right"/>
      <w:rPr>
        <w:sz w:val="18"/>
        <w:szCs w:val="18"/>
      </w:rPr>
    </w:pPr>
    <w:r w:rsidRPr="008C337A">
      <w:rPr>
        <w:sz w:val="18"/>
        <w:szCs w:val="18"/>
      </w:rPr>
      <w:t>Deres 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12E87"/>
    <w:multiLevelType w:val="hybridMultilevel"/>
    <w:tmpl w:val="40FA1D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403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48"/>
    <w:rsid w:val="00004EF1"/>
    <w:rsid w:val="0000694E"/>
    <w:rsid w:val="000169B0"/>
    <w:rsid w:val="000234BC"/>
    <w:rsid w:val="0003302D"/>
    <w:rsid w:val="00037EEC"/>
    <w:rsid w:val="00061D42"/>
    <w:rsid w:val="00080D6C"/>
    <w:rsid w:val="000D54E4"/>
    <w:rsid w:val="00126DFE"/>
    <w:rsid w:val="001D285C"/>
    <w:rsid w:val="001F7848"/>
    <w:rsid w:val="00223C66"/>
    <w:rsid w:val="00293F96"/>
    <w:rsid w:val="00296809"/>
    <w:rsid w:val="002C15AE"/>
    <w:rsid w:val="002C68A4"/>
    <w:rsid w:val="002D552D"/>
    <w:rsid w:val="002D7831"/>
    <w:rsid w:val="002E1374"/>
    <w:rsid w:val="002F484A"/>
    <w:rsid w:val="00311005"/>
    <w:rsid w:val="0032296D"/>
    <w:rsid w:val="0035226D"/>
    <w:rsid w:val="00361661"/>
    <w:rsid w:val="003818B1"/>
    <w:rsid w:val="003B1248"/>
    <w:rsid w:val="003B1385"/>
    <w:rsid w:val="003B618D"/>
    <w:rsid w:val="003F69CF"/>
    <w:rsid w:val="00400A8F"/>
    <w:rsid w:val="00402EAE"/>
    <w:rsid w:val="00423A6F"/>
    <w:rsid w:val="00424055"/>
    <w:rsid w:val="00434289"/>
    <w:rsid w:val="00470946"/>
    <w:rsid w:val="0047732F"/>
    <w:rsid w:val="004B54E4"/>
    <w:rsid w:val="004E09B0"/>
    <w:rsid w:val="004F084A"/>
    <w:rsid w:val="00511017"/>
    <w:rsid w:val="00512B3B"/>
    <w:rsid w:val="005649C8"/>
    <w:rsid w:val="005677AD"/>
    <w:rsid w:val="005703FD"/>
    <w:rsid w:val="005E52EF"/>
    <w:rsid w:val="006440C5"/>
    <w:rsid w:val="0065583A"/>
    <w:rsid w:val="00683E4C"/>
    <w:rsid w:val="006C6DD4"/>
    <w:rsid w:val="006F1798"/>
    <w:rsid w:val="006F4684"/>
    <w:rsid w:val="00703274"/>
    <w:rsid w:val="00746D1D"/>
    <w:rsid w:val="0076237F"/>
    <w:rsid w:val="00771457"/>
    <w:rsid w:val="0078030B"/>
    <w:rsid w:val="007C3570"/>
    <w:rsid w:val="0082344F"/>
    <w:rsid w:val="008251C2"/>
    <w:rsid w:val="00863005"/>
    <w:rsid w:val="00877EFA"/>
    <w:rsid w:val="00884491"/>
    <w:rsid w:val="00886F42"/>
    <w:rsid w:val="008A1521"/>
    <w:rsid w:val="008A282B"/>
    <w:rsid w:val="008A6B54"/>
    <w:rsid w:val="008C337A"/>
    <w:rsid w:val="008F5713"/>
    <w:rsid w:val="009164C8"/>
    <w:rsid w:val="00955B86"/>
    <w:rsid w:val="00960F23"/>
    <w:rsid w:val="00997FBC"/>
    <w:rsid w:val="009B7201"/>
    <w:rsid w:val="009C7E5D"/>
    <w:rsid w:val="009F7F53"/>
    <w:rsid w:val="00A140E5"/>
    <w:rsid w:val="00AA1652"/>
    <w:rsid w:val="00AC729A"/>
    <w:rsid w:val="00AE0576"/>
    <w:rsid w:val="00B0539B"/>
    <w:rsid w:val="00B05D35"/>
    <w:rsid w:val="00B254A8"/>
    <w:rsid w:val="00B44F6E"/>
    <w:rsid w:val="00C17EC4"/>
    <w:rsid w:val="00C22FA0"/>
    <w:rsid w:val="00C37AEC"/>
    <w:rsid w:val="00C40C0D"/>
    <w:rsid w:val="00C83B9B"/>
    <w:rsid w:val="00C842A1"/>
    <w:rsid w:val="00CB5865"/>
    <w:rsid w:val="00CF7E25"/>
    <w:rsid w:val="00D0738E"/>
    <w:rsid w:val="00D322D4"/>
    <w:rsid w:val="00D42697"/>
    <w:rsid w:val="00D754E8"/>
    <w:rsid w:val="00DA509D"/>
    <w:rsid w:val="00DA7791"/>
    <w:rsid w:val="00DB76FE"/>
    <w:rsid w:val="00DD114B"/>
    <w:rsid w:val="00DF2A10"/>
    <w:rsid w:val="00E3138E"/>
    <w:rsid w:val="00E47AF2"/>
    <w:rsid w:val="00E738D2"/>
    <w:rsid w:val="00EB13E8"/>
    <w:rsid w:val="00EB5F17"/>
    <w:rsid w:val="00ED29B3"/>
    <w:rsid w:val="00F22DA7"/>
    <w:rsid w:val="00F3344C"/>
    <w:rsid w:val="00F335AB"/>
    <w:rsid w:val="00F6667E"/>
    <w:rsid w:val="00F87147"/>
    <w:rsid w:val="00F93345"/>
    <w:rsid w:val="00FA1CD0"/>
    <w:rsid w:val="00FC3ADE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2CC092"/>
  <w15:chartTrackingRefBased/>
  <w15:docId w15:val="{65CA55F6-CAC1-4BDD-B399-42184189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9164C8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1F7848"/>
    <w:pPr>
      <w:ind w:left="720"/>
      <w:contextualSpacing/>
    </w:pPr>
  </w:style>
  <w:style w:type="table" w:styleId="Rutenettabell7fargerikuthevingsfarge3">
    <w:name w:val="Grid Table 7 Colorful Accent 3"/>
    <w:basedOn w:val="Vanligtabell"/>
    <w:uiPriority w:val="52"/>
    <w:rsid w:val="00CB586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med%20adresse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bcb8f7d1f64e2790e00f23a6930d1e97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b593534c8b6d46b5e158f3e2faca36e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CB419-7041-4A0D-9EB2-177407E51C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0042D9-314B-49EA-AF00-39D5925DC79A}">
  <ds:schemaRefs>
    <ds:schemaRef ds:uri="9aec437a-57a3-4a78-b3ea-0cd802028ee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D57E6FB-B2BD-467F-AB1E-AC3B949D99B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adresse</Template>
  <TotalTime>3</TotalTime>
  <Pages>2</Pages>
  <Words>501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Svein Juterud</cp:lastModifiedBy>
  <cp:revision>5</cp:revision>
  <dcterms:created xsi:type="dcterms:W3CDTF">2026-04-17T13:25:00Z</dcterms:created>
  <dcterms:modified xsi:type="dcterms:W3CDTF">2026-05-26T13:56:00Z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77800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