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E2208" w14:textId="77777777" w:rsidR="00060FC1" w:rsidRDefault="00060FC1" w:rsidP="00C33166">
      <w:pPr>
        <w:pStyle w:val="Overskrift"/>
        <w:ind w:firstLine="708"/>
      </w:pPr>
    </w:p>
    <w:p w14:paraId="295E2209" w14:textId="77777777" w:rsidR="006715E5" w:rsidRDefault="006715E5" w:rsidP="00770362">
      <w:pPr>
        <w:pStyle w:val="Overskrift"/>
        <w:jc w:val="center"/>
      </w:pPr>
    </w:p>
    <w:p w14:paraId="295E220A" w14:textId="2CDAB9CC" w:rsidR="00C171D2" w:rsidRPr="00A462DA" w:rsidRDefault="00410B09" w:rsidP="004A5F2C">
      <w:pPr>
        <w:pStyle w:val="Overskrift"/>
        <w:tabs>
          <w:tab w:val="center" w:pos="4535"/>
          <w:tab w:val="left" w:pos="8370"/>
        </w:tabs>
        <w:jc w:val="center"/>
        <w:rPr>
          <w:color w:val="002060"/>
          <w:sz w:val="44"/>
          <w:szCs w:val="44"/>
        </w:rPr>
      </w:pPr>
      <w:r>
        <w:rPr>
          <w:color w:val="002060"/>
          <w:sz w:val="44"/>
          <w:szCs w:val="44"/>
        </w:rPr>
        <w:t xml:space="preserve">Telefoniløsninger til foretakene i </w:t>
      </w:r>
      <w:r w:rsidR="00F852F8" w:rsidRPr="747E724E">
        <w:rPr>
          <w:color w:val="002060"/>
          <w:sz w:val="44"/>
          <w:szCs w:val="44"/>
        </w:rPr>
        <w:t>Helse Sør-Øst</w:t>
      </w:r>
    </w:p>
    <w:p w14:paraId="295E220B" w14:textId="77777777" w:rsidR="00770362" w:rsidRPr="00A462DA" w:rsidRDefault="00770362" w:rsidP="00770362">
      <w:pPr>
        <w:pStyle w:val="Avtaleintro"/>
        <w:jc w:val="center"/>
        <w:rPr>
          <w:color w:val="002060"/>
        </w:rPr>
      </w:pPr>
    </w:p>
    <w:p w14:paraId="295E220C" w14:textId="77777777" w:rsidR="00255790" w:rsidRPr="00A462DA" w:rsidRDefault="00255790" w:rsidP="00351530">
      <w:pPr>
        <w:pStyle w:val="Avtaleintro"/>
        <w:ind w:hanging="340"/>
        <w:jc w:val="center"/>
        <w:rPr>
          <w:color w:val="002060"/>
          <w:highlight w:val="cyan"/>
        </w:rPr>
      </w:pPr>
    </w:p>
    <w:p w14:paraId="295E220D" w14:textId="6EA6239A" w:rsidR="00C33166" w:rsidRPr="00A462DA" w:rsidRDefault="00C33166" w:rsidP="004A5F2C">
      <w:pPr>
        <w:pStyle w:val="Avtaleintro"/>
        <w:ind w:hanging="340"/>
        <w:jc w:val="center"/>
        <w:rPr>
          <w:color w:val="002060"/>
          <w:highlight w:val="yellow"/>
        </w:rPr>
      </w:pPr>
    </w:p>
    <w:p w14:paraId="295E220F" w14:textId="4E4B4411" w:rsidR="00E23557" w:rsidRPr="00A462DA" w:rsidRDefault="00F852F8" w:rsidP="004A5F2C">
      <w:pPr>
        <w:pStyle w:val="Avtaleintro"/>
        <w:ind w:hanging="340"/>
        <w:jc w:val="center"/>
        <w:rPr>
          <w:color w:val="002060"/>
          <w:sz w:val="40"/>
          <w:szCs w:val="40"/>
        </w:rPr>
      </w:pPr>
      <w:r w:rsidRPr="00A462DA">
        <w:rPr>
          <w:color w:val="002060"/>
          <w:sz w:val="40"/>
          <w:szCs w:val="40"/>
        </w:rPr>
        <w:t>Tek</w:t>
      </w:r>
      <w:r w:rsidR="00105CEA" w:rsidRPr="00A462DA">
        <w:rPr>
          <w:color w:val="002060"/>
          <w:sz w:val="40"/>
          <w:szCs w:val="40"/>
        </w:rPr>
        <w:t>niske og faglige kvalifikasjonskrav</w:t>
      </w:r>
    </w:p>
    <w:p w14:paraId="68AF8739" w14:textId="77777777" w:rsidR="00F852F8" w:rsidRPr="00A462DA" w:rsidRDefault="00F852F8" w:rsidP="00351530">
      <w:pPr>
        <w:jc w:val="center"/>
        <w:rPr>
          <w:color w:val="002060"/>
          <w:sz w:val="28"/>
          <w:szCs w:val="28"/>
        </w:rPr>
      </w:pPr>
      <w:bookmarkStart w:id="0" w:name="_Toc315947534"/>
      <w:bookmarkStart w:id="1" w:name="_Toc272144219"/>
      <w:bookmarkStart w:id="2" w:name="_Toc272137419"/>
      <w:bookmarkStart w:id="3" w:name="_Toc124307445"/>
    </w:p>
    <w:p w14:paraId="21381427" w14:textId="77777777" w:rsidR="00F852F8" w:rsidRPr="00A462DA" w:rsidRDefault="00F852F8" w:rsidP="00351530">
      <w:pPr>
        <w:jc w:val="center"/>
        <w:rPr>
          <w:color w:val="002060"/>
          <w:sz w:val="28"/>
          <w:szCs w:val="28"/>
        </w:rPr>
      </w:pPr>
    </w:p>
    <w:p w14:paraId="1C635B2E" w14:textId="77777777" w:rsidR="00F852F8" w:rsidRPr="00A462DA" w:rsidRDefault="00F852F8" w:rsidP="00351530">
      <w:pPr>
        <w:jc w:val="center"/>
        <w:rPr>
          <w:color w:val="002060"/>
          <w:sz w:val="28"/>
          <w:szCs w:val="28"/>
        </w:rPr>
      </w:pPr>
    </w:p>
    <w:p w14:paraId="66240961" w14:textId="77777777" w:rsidR="00F852F8" w:rsidRPr="00A462DA" w:rsidRDefault="00F852F8" w:rsidP="00351530">
      <w:pPr>
        <w:jc w:val="center"/>
        <w:rPr>
          <w:color w:val="002060"/>
          <w:sz w:val="28"/>
          <w:szCs w:val="28"/>
        </w:rPr>
      </w:pPr>
    </w:p>
    <w:p w14:paraId="0B67F920" w14:textId="77777777" w:rsidR="00F852F8" w:rsidRPr="00A462DA" w:rsidRDefault="00F852F8" w:rsidP="00351530">
      <w:pPr>
        <w:jc w:val="center"/>
        <w:rPr>
          <w:color w:val="002060"/>
          <w:sz w:val="28"/>
          <w:szCs w:val="28"/>
        </w:rPr>
      </w:pPr>
    </w:p>
    <w:p w14:paraId="0AF935E0" w14:textId="77777777" w:rsidR="00F852F8" w:rsidRPr="00A462DA" w:rsidRDefault="00F852F8" w:rsidP="00351530">
      <w:pPr>
        <w:jc w:val="center"/>
        <w:rPr>
          <w:color w:val="002060"/>
          <w:sz w:val="28"/>
          <w:szCs w:val="28"/>
        </w:rPr>
      </w:pPr>
    </w:p>
    <w:p w14:paraId="548CF3C9" w14:textId="77777777" w:rsidR="00A039C7" w:rsidRPr="008A6DB9" w:rsidRDefault="00A039C7" w:rsidP="00A039C7">
      <w:pPr>
        <w:jc w:val="center"/>
        <w:rPr>
          <w:color w:val="002060"/>
          <w:sz w:val="28"/>
          <w:szCs w:val="28"/>
        </w:rPr>
      </w:pPr>
      <w:r w:rsidRPr="008A6DB9">
        <w:rPr>
          <w:color w:val="002060"/>
          <w:sz w:val="28"/>
          <w:szCs w:val="28"/>
        </w:rPr>
        <w:t>Saksnummer: 20</w:t>
      </w:r>
      <w:r>
        <w:rPr>
          <w:color w:val="002060"/>
          <w:sz w:val="28"/>
          <w:szCs w:val="28"/>
        </w:rPr>
        <w:t>26</w:t>
      </w:r>
      <w:r w:rsidRPr="008A6DB9">
        <w:rPr>
          <w:color w:val="002060"/>
          <w:sz w:val="28"/>
          <w:szCs w:val="28"/>
        </w:rPr>
        <w:t>/</w:t>
      </w:r>
      <w:r>
        <w:rPr>
          <w:color w:val="002060"/>
          <w:sz w:val="28"/>
          <w:szCs w:val="28"/>
        </w:rPr>
        <w:t>65927</w:t>
      </w:r>
    </w:p>
    <w:p w14:paraId="295E221A" w14:textId="78D84D0A" w:rsidR="00C33166" w:rsidRDefault="00C33166" w:rsidP="00351530">
      <w:pPr>
        <w:jc w:val="center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br w:type="page"/>
      </w:r>
    </w:p>
    <w:bookmarkEnd w:id="3" w:displacedByCustomXml="next"/>
    <w:bookmarkEnd w:id="2" w:displacedByCustomXml="next"/>
    <w:bookmarkEnd w:id="1" w:displacedByCustomXml="next"/>
    <w:bookmarkEnd w:id="0" w:displacedByCustomXml="next"/>
    <w:bookmarkStart w:id="4" w:name="_Toc251330262" w:displacedByCustomXml="next"/>
    <w:bookmarkStart w:id="5" w:name="_Toc325095404" w:displacedByCustomXml="next"/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nb-NO"/>
        </w:rPr>
        <w:id w:val="-1089621030"/>
        <w:docPartObj>
          <w:docPartGallery w:val="Table of Contents"/>
          <w:docPartUnique/>
        </w:docPartObj>
      </w:sdtPr>
      <w:sdtContent>
        <w:p w14:paraId="46914D24" w14:textId="3374AE1F" w:rsidR="00640D3B" w:rsidRPr="00060C8E" w:rsidRDefault="00640D3B" w:rsidP="00610AEB">
          <w:pPr>
            <w:pStyle w:val="Overskriftforinnholdsfortegnelse"/>
            <w:tabs>
              <w:tab w:val="left" w:pos="8772"/>
            </w:tabs>
            <w:rPr>
              <w:color w:val="002060"/>
              <w:lang w:val="nb-NO"/>
            </w:rPr>
          </w:pPr>
          <w:r w:rsidRPr="00587194">
            <w:rPr>
              <w:color w:val="002060"/>
              <w:lang w:val="nb-NO"/>
            </w:rPr>
            <w:t>Innhold</w:t>
          </w:r>
          <w:r w:rsidR="00610AEB">
            <w:rPr>
              <w:color w:val="002060"/>
              <w:lang w:val="nb-NO"/>
            </w:rPr>
            <w:tab/>
          </w:r>
        </w:p>
        <w:p w14:paraId="6D4451CA" w14:textId="2A059EB4" w:rsidR="00302797" w:rsidRDefault="002C45AE">
          <w:pPr>
            <w:pStyle w:val="INNH1"/>
            <w:rPr>
              <w:rFonts w:eastAsiaTheme="minorEastAsia" w:cstheme="minorBidi"/>
              <w:b w:val="0"/>
              <w:noProof/>
              <w:sz w:val="22"/>
              <w:szCs w:val="22"/>
              <w:lang w:eastAsia="nb-NO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"1-2" \h \z \u </w:instrText>
          </w:r>
          <w:r>
            <w:rPr>
              <w:b w:val="0"/>
            </w:rPr>
            <w:fldChar w:fldCharType="separate"/>
          </w:r>
          <w:hyperlink w:anchor="_Toc103249832" w:history="1">
            <w:r w:rsidR="00302797" w:rsidRPr="003E48A7">
              <w:rPr>
                <w:rStyle w:val="Hyperkobling"/>
                <w:noProof/>
              </w:rPr>
              <w:t>1</w:t>
            </w:r>
            <w:r w:rsidR="00302797">
              <w:rPr>
                <w:rFonts w:eastAsiaTheme="minorEastAsia" w:cstheme="minorBidi"/>
                <w:b w:val="0"/>
                <w:noProof/>
                <w:sz w:val="22"/>
                <w:szCs w:val="22"/>
                <w:lang w:eastAsia="nb-NO"/>
              </w:rPr>
              <w:tab/>
            </w:r>
            <w:r w:rsidR="00302797" w:rsidRPr="003E48A7">
              <w:rPr>
                <w:rStyle w:val="Hyperkobling"/>
                <w:noProof/>
              </w:rPr>
              <w:t>Innledning</w:t>
            </w:r>
            <w:r w:rsidR="00302797">
              <w:rPr>
                <w:noProof/>
                <w:webHidden/>
              </w:rPr>
              <w:tab/>
            </w:r>
            <w:r w:rsidR="00302797">
              <w:rPr>
                <w:noProof/>
                <w:webHidden/>
              </w:rPr>
              <w:fldChar w:fldCharType="begin"/>
            </w:r>
            <w:r w:rsidR="00302797">
              <w:rPr>
                <w:noProof/>
                <w:webHidden/>
              </w:rPr>
              <w:instrText xml:space="preserve"> PAGEREF _Toc103249832 \h </w:instrText>
            </w:r>
            <w:r w:rsidR="00302797">
              <w:rPr>
                <w:noProof/>
                <w:webHidden/>
              </w:rPr>
            </w:r>
            <w:r w:rsidR="00302797">
              <w:rPr>
                <w:noProof/>
                <w:webHidden/>
              </w:rPr>
              <w:fldChar w:fldCharType="separate"/>
            </w:r>
            <w:r w:rsidR="00302797">
              <w:rPr>
                <w:noProof/>
                <w:webHidden/>
              </w:rPr>
              <w:t>3</w:t>
            </w:r>
            <w:r w:rsidR="00302797">
              <w:rPr>
                <w:noProof/>
                <w:webHidden/>
              </w:rPr>
              <w:fldChar w:fldCharType="end"/>
            </w:r>
          </w:hyperlink>
        </w:p>
        <w:p w14:paraId="71029E6D" w14:textId="7960209D" w:rsidR="00302797" w:rsidRDefault="00302797">
          <w:pPr>
            <w:pStyle w:val="INNH1"/>
            <w:rPr>
              <w:rFonts w:eastAsiaTheme="minorEastAsia" w:cstheme="minorBidi"/>
              <w:b w:val="0"/>
              <w:noProof/>
              <w:sz w:val="22"/>
              <w:szCs w:val="22"/>
              <w:lang w:eastAsia="nb-NO"/>
            </w:rPr>
          </w:pPr>
          <w:hyperlink w:anchor="_Toc103249833" w:history="1">
            <w:r w:rsidRPr="003E48A7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noProof/>
                <w:sz w:val="22"/>
                <w:szCs w:val="22"/>
                <w:lang w:eastAsia="nb-NO"/>
              </w:rPr>
              <w:tab/>
            </w:r>
            <w:r w:rsidRPr="003E48A7">
              <w:rPr>
                <w:rStyle w:val="Hyperkobling"/>
                <w:noProof/>
              </w:rPr>
              <w:t>Krav til leverandørens tekniske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_Toc103249833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4B91B" w14:textId="10824812" w:rsidR="00302797" w:rsidRDefault="00302797">
          <w:pPr>
            <w:pStyle w:val="INNH2"/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03249834" w:history="1">
            <w:r w:rsidRPr="003E48A7">
              <w:rPr>
                <w:rStyle w:val="Hyperkobling"/>
                <w:noProof/>
              </w:rPr>
              <w:t>2.1</w:t>
            </w:r>
            <w:r>
              <w:rPr>
                <w:rFonts w:eastAsiaTheme="minorEastAsia" w:cstheme="minorBidi"/>
                <w:b w:val="0"/>
                <w:noProof/>
                <w:lang w:eastAsia="nb-NO"/>
              </w:rPr>
              <w:tab/>
            </w:r>
            <w:r w:rsidRPr="003E48A7">
              <w:rPr>
                <w:rStyle w:val="Hyperkobling"/>
                <w:noProof/>
              </w:rPr>
              <w:t>Kvalifikasjonskrav: Tilstrekkelig kapasitet for leveranser av telefoniløsninger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_Toc103249834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DFDE0" w14:textId="5D43AB0F" w:rsidR="00302797" w:rsidRDefault="00302797">
          <w:pPr>
            <w:pStyle w:val="INNH2"/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03249835" w:history="1">
            <w:r w:rsidRPr="003E48A7">
              <w:rPr>
                <w:rStyle w:val="Hyperkobling"/>
                <w:noProof/>
              </w:rPr>
              <w:t>2.2</w:t>
            </w:r>
            <w:r>
              <w:rPr>
                <w:rFonts w:eastAsiaTheme="minorEastAsia" w:cstheme="minorBidi"/>
                <w:b w:val="0"/>
                <w:noProof/>
                <w:lang w:eastAsia="nb-NO"/>
              </w:rPr>
              <w:tab/>
            </w:r>
            <w:r w:rsidRPr="003E48A7">
              <w:rPr>
                <w:rStyle w:val="Hyperkobling"/>
                <w:noProof/>
              </w:rPr>
              <w:t>Kvalifikasjonskrav: Utdanning og faglige kvalifikasjoner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_Toc103249835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C155A3" w14:textId="36F03F70" w:rsidR="00302797" w:rsidRDefault="00302797">
          <w:pPr>
            <w:pStyle w:val="INNH1"/>
            <w:rPr>
              <w:rFonts w:eastAsiaTheme="minorEastAsia" w:cstheme="minorBidi"/>
              <w:b w:val="0"/>
              <w:noProof/>
              <w:sz w:val="22"/>
              <w:szCs w:val="22"/>
              <w:lang w:eastAsia="nb-NO"/>
            </w:rPr>
          </w:pPr>
          <w:hyperlink w:anchor="_Toc103249836" w:history="1">
            <w:r w:rsidRPr="003E48A7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noProof/>
                <w:sz w:val="22"/>
                <w:szCs w:val="22"/>
                <w:lang w:eastAsia="nb-NO"/>
              </w:rPr>
              <w:tab/>
            </w:r>
            <w:r w:rsidRPr="003E48A7">
              <w:rPr>
                <w:rStyle w:val="Hyperkobling"/>
                <w:noProof/>
              </w:rPr>
              <w:t>Opplysninger om andel som vurderes satt bort til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_Toc103249836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F3132" w14:textId="0D18AAE5" w:rsidR="00302797" w:rsidRDefault="00302797">
          <w:pPr>
            <w:pStyle w:val="INNH2"/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03249837" w:history="1">
            <w:r w:rsidRPr="003E48A7">
              <w:rPr>
                <w:rStyle w:val="Hyperkobling"/>
                <w:noProof/>
              </w:rPr>
              <w:t>3.1</w:t>
            </w:r>
            <w:r>
              <w:rPr>
                <w:rFonts w:eastAsiaTheme="minorEastAsia" w:cstheme="minorBidi"/>
                <w:b w:val="0"/>
                <w:noProof/>
                <w:lang w:eastAsia="nb-NO"/>
              </w:rPr>
              <w:tab/>
            </w:r>
            <w:r w:rsidRPr="003E48A7">
              <w:rPr>
                <w:rStyle w:val="Hyperkobling"/>
                <w:noProof/>
              </w:rPr>
              <w:t>Leveranser av telefoniløsninger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_Toc103249837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92662" w14:textId="7B98C9FF" w:rsidR="00640D3B" w:rsidRDefault="002C45AE">
          <w:r>
            <w:rPr>
              <w:rFonts w:asciiTheme="minorHAnsi" w:hAnsiTheme="minorHAnsi"/>
              <w:b/>
              <w:sz w:val="24"/>
              <w:szCs w:val="24"/>
            </w:rPr>
            <w:fldChar w:fldCharType="end"/>
          </w:r>
        </w:p>
      </w:sdtContent>
    </w:sdt>
    <w:p w14:paraId="295E2247" w14:textId="2D8238BB" w:rsidR="004156C6" w:rsidRDefault="004156C6">
      <w:pPr>
        <w:spacing w:after="0"/>
        <w:rPr>
          <w:noProof/>
          <w:sz w:val="20"/>
          <w:szCs w:val="20"/>
        </w:rPr>
      </w:pPr>
      <w:r>
        <w:rPr>
          <w:noProof/>
          <w:sz w:val="20"/>
          <w:szCs w:val="20"/>
        </w:rPr>
        <w:br w:type="page"/>
      </w:r>
    </w:p>
    <w:p w14:paraId="3B045BE1" w14:textId="573E9189" w:rsidR="008C261D" w:rsidRDefault="00F861E1" w:rsidP="008C152E">
      <w:pPr>
        <w:pStyle w:val="Overskrift1"/>
      </w:pPr>
      <w:bookmarkStart w:id="6" w:name="_Toc40168121"/>
      <w:bookmarkStart w:id="7" w:name="_Toc103249832"/>
      <w:bookmarkStart w:id="8" w:name="_Toc164499300"/>
      <w:bookmarkStart w:id="9" w:name="_Toc176056301"/>
      <w:bookmarkStart w:id="10" w:name="_Toc251330280"/>
      <w:bookmarkStart w:id="11" w:name="_Toc161547954"/>
      <w:bookmarkStart w:id="12" w:name="_Toc325095418"/>
      <w:bookmarkEnd w:id="5"/>
      <w:bookmarkEnd w:id="4"/>
      <w:r>
        <w:lastRenderedPageBreak/>
        <w:t>Innledning</w:t>
      </w:r>
      <w:bookmarkEnd w:id="6"/>
      <w:bookmarkEnd w:id="7"/>
    </w:p>
    <w:p w14:paraId="0B13D1AD" w14:textId="0E86C9F8" w:rsidR="009D6B14" w:rsidRDefault="00932D30" w:rsidP="0D804391">
      <w:pPr>
        <w:rPr>
          <w:rFonts w:eastAsia="Times New Roman"/>
        </w:rPr>
      </w:pPr>
      <w:r>
        <w:t xml:space="preserve">Dette dokumentet inneholder de tekniske og faglige kvalifikasjonskravene </w:t>
      </w:r>
      <w:r w:rsidR="62996138">
        <w:t>som stilles til leverandørene for at de skal få delta i konkurransen</w:t>
      </w:r>
      <w:r>
        <w:t xml:space="preserve">. </w:t>
      </w:r>
      <w:r w:rsidR="142E9374">
        <w:t>K</w:t>
      </w:r>
      <w:r w:rsidR="00BC3F5E">
        <w:t xml:space="preserve">ravene skal sikre at </w:t>
      </w:r>
      <w:r w:rsidR="00BC3F5E" w:rsidRPr="0D804391">
        <w:rPr>
          <w:rFonts w:eastAsia="Times New Roman"/>
        </w:rPr>
        <w:t>l</w:t>
      </w:r>
      <w:r w:rsidR="005F586C" w:rsidRPr="0D804391">
        <w:rPr>
          <w:rFonts w:eastAsia="Times New Roman"/>
        </w:rPr>
        <w:t>everandøren</w:t>
      </w:r>
      <w:r w:rsidR="00BC3F5E" w:rsidRPr="0D804391">
        <w:rPr>
          <w:rFonts w:eastAsia="Times New Roman"/>
        </w:rPr>
        <w:t xml:space="preserve">e som </w:t>
      </w:r>
      <w:r w:rsidR="009B1A16" w:rsidRPr="0D804391">
        <w:rPr>
          <w:rFonts w:eastAsia="Times New Roman"/>
        </w:rPr>
        <w:t>kvalifiseres</w:t>
      </w:r>
      <w:r w:rsidR="005F586C" w:rsidRPr="0D804391">
        <w:rPr>
          <w:rFonts w:eastAsia="Times New Roman"/>
        </w:rPr>
        <w:t xml:space="preserve"> </w:t>
      </w:r>
      <w:r w:rsidR="001C1EA6" w:rsidRPr="0D804391">
        <w:rPr>
          <w:rFonts w:eastAsia="Times New Roman"/>
        </w:rPr>
        <w:t>har</w:t>
      </w:r>
      <w:r w:rsidR="00FF1C0E" w:rsidRPr="0D804391">
        <w:rPr>
          <w:rFonts w:eastAsia="Times New Roman"/>
        </w:rPr>
        <w:t xml:space="preserve"> </w:t>
      </w:r>
      <w:r w:rsidR="005F586C" w:rsidRPr="0D804391">
        <w:rPr>
          <w:rFonts w:eastAsia="Times New Roman"/>
        </w:rPr>
        <w:t>tilstrekkelig evne og kapasitet til å kunne gjennomføre kontraktsforpliktelsene</w:t>
      </w:r>
      <w:r w:rsidR="00663372">
        <w:rPr>
          <w:rFonts w:eastAsia="Times New Roman"/>
        </w:rPr>
        <w:t>.</w:t>
      </w:r>
    </w:p>
    <w:p w14:paraId="02B3258C" w14:textId="717172A2" w:rsidR="005F586C" w:rsidRPr="00BC3F5E" w:rsidRDefault="07FCCB0A" w:rsidP="00BC3F5E">
      <w:r w:rsidRPr="38EEF9EB">
        <w:rPr>
          <w:rFonts w:eastAsia="Times New Roman"/>
        </w:rPr>
        <w:t>Oppdragsgiver vil derfor stille krav til at leverandørene kan levere</w:t>
      </w:r>
      <w:r w:rsidR="005F586C" w:rsidRPr="38EEF9EB">
        <w:rPr>
          <w:rFonts w:eastAsia="Times New Roman"/>
        </w:rPr>
        <w:t xml:space="preserve"> </w:t>
      </w:r>
      <w:r w:rsidR="00416A8E">
        <w:rPr>
          <w:rFonts w:eastAsia="Times New Roman"/>
        </w:rPr>
        <w:t>løsninger</w:t>
      </w:r>
      <w:r w:rsidR="005F586C" w:rsidRPr="38EEF9EB">
        <w:rPr>
          <w:rFonts w:eastAsia="Times New Roman"/>
        </w:rPr>
        <w:t xml:space="preserve"> som er veletablerte i markedet og </w:t>
      </w:r>
      <w:r w:rsidR="711C1AC1" w:rsidRPr="38EEF9EB">
        <w:rPr>
          <w:rFonts w:eastAsia="Times New Roman"/>
        </w:rPr>
        <w:t>håndtere</w:t>
      </w:r>
      <w:r w:rsidR="5EEA751E" w:rsidRPr="38EEF9EB">
        <w:rPr>
          <w:rFonts w:eastAsia="Times New Roman"/>
        </w:rPr>
        <w:t xml:space="preserve"> </w:t>
      </w:r>
      <w:r w:rsidR="005F586C" w:rsidRPr="38EEF9EB">
        <w:rPr>
          <w:rFonts w:eastAsia="Times New Roman"/>
        </w:rPr>
        <w:t>prosjektleverans</w:t>
      </w:r>
      <w:r w:rsidR="00DB4BAC" w:rsidRPr="38EEF9EB">
        <w:rPr>
          <w:rFonts w:eastAsia="Times New Roman"/>
        </w:rPr>
        <w:t>e</w:t>
      </w:r>
      <w:r w:rsidR="005F586C" w:rsidRPr="38EEF9EB">
        <w:rPr>
          <w:rFonts w:eastAsia="Times New Roman"/>
        </w:rPr>
        <w:t xml:space="preserve">r for utrulling til offentlige virksomheter. Leverandørene må kunne vise til: </w:t>
      </w:r>
    </w:p>
    <w:p w14:paraId="3B32575A" w14:textId="7483D40E" w:rsidR="00EF28CC" w:rsidRDefault="00EF28CC" w:rsidP="00A631D9">
      <w:pPr>
        <w:pStyle w:val="Punktliste"/>
      </w:pPr>
      <w:r>
        <w:t xml:space="preserve">Erfaring med </w:t>
      </w:r>
      <w:r w:rsidR="007526C8">
        <w:t xml:space="preserve">leveranser av </w:t>
      </w:r>
      <w:r w:rsidR="00F25188">
        <w:t>relevant teknisk utstyr</w:t>
      </w:r>
      <w:r w:rsidR="006F00B7">
        <w:t>.</w:t>
      </w:r>
    </w:p>
    <w:p w14:paraId="30492F95" w14:textId="006B19D9" w:rsidR="005F586C" w:rsidRDefault="005F586C" w:rsidP="00A631D9">
      <w:pPr>
        <w:pStyle w:val="Punktliste"/>
      </w:pPr>
      <w:r>
        <w:t xml:space="preserve">Kompetanse og kapasitet for </w:t>
      </w:r>
      <w:r w:rsidR="00442C75">
        <w:t>t</w:t>
      </w:r>
      <w:r>
        <w:t>jenesteleveranser i Norge</w:t>
      </w:r>
      <w:r w:rsidR="006F00B7">
        <w:t>.</w:t>
      </w:r>
    </w:p>
    <w:p w14:paraId="26B06D48" w14:textId="42C0DD75" w:rsidR="008C261D" w:rsidRDefault="00932D30" w:rsidP="00160E4D">
      <w:r>
        <w:t xml:space="preserve">Beskrivelsene legges inn under de relevante punktene nedenfor. </w:t>
      </w:r>
      <w:r w:rsidR="005A3AAA">
        <w:t>Beskrivelsene bør være</w:t>
      </w:r>
      <w:r w:rsidR="00685E14">
        <w:t xml:space="preserve"> </w:t>
      </w:r>
      <w:r w:rsidR="005A3AAA">
        <w:t>presise</w:t>
      </w:r>
      <w:r w:rsidR="00F52714">
        <w:t xml:space="preserve"> og tett tilknyttet det aktuelle punktet. </w:t>
      </w:r>
      <w:r w:rsidR="001B3E0D">
        <w:t xml:space="preserve">Unngå </w:t>
      </w:r>
      <w:r w:rsidR="00210ABC">
        <w:t xml:space="preserve">å kopiere inn eller referere til generelle tekster. </w:t>
      </w:r>
      <w:r w:rsidR="005A3AAA">
        <w:t xml:space="preserve"> </w:t>
      </w:r>
      <w:r w:rsidR="00DA7F33">
        <w:t xml:space="preserve"> </w:t>
      </w:r>
    </w:p>
    <w:p w14:paraId="68AE70AE" w14:textId="77777777" w:rsidR="00160E4D" w:rsidRDefault="00160E4D" w:rsidP="00160E4D">
      <w:pPr>
        <w:sectPr w:rsidR="00160E4D" w:rsidSect="00160E4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9E478B9" w14:textId="35CF3198" w:rsidR="00160E4D" w:rsidRDefault="00160E4D" w:rsidP="00160E4D"/>
    <w:p w14:paraId="055038C2" w14:textId="572B4DCF" w:rsidR="00F861E1" w:rsidRDefault="00017B03" w:rsidP="00A90C79">
      <w:pPr>
        <w:pStyle w:val="Overskrift1"/>
      </w:pPr>
      <w:bookmarkStart w:id="13" w:name="_Toc42673064"/>
      <w:bookmarkStart w:id="14" w:name="_Toc42673065"/>
      <w:bookmarkStart w:id="15" w:name="_Toc103249833"/>
      <w:bookmarkEnd w:id="13"/>
      <w:bookmarkEnd w:id="14"/>
      <w:r>
        <w:t>K</w:t>
      </w:r>
      <w:r w:rsidR="005E3A71">
        <w:t>rav til leverandørens tekniske og faglige kvalifikasjoner</w:t>
      </w:r>
      <w:bookmarkEnd w:id="15"/>
    </w:p>
    <w:p w14:paraId="5B3E0ECB" w14:textId="5A1D31B6" w:rsidR="00C86AF7" w:rsidRDefault="00C86AF7" w:rsidP="00C86AF7">
      <w:r w:rsidRPr="786D9E65">
        <w:rPr>
          <w:rFonts w:cs="Calibri"/>
        </w:rPr>
        <w:t>Oppdragsgiver forbeholder seg rett til å kontakte en eller flere av referansekundene for å innhente relevant informasjon om</w:t>
      </w:r>
      <w:r w:rsidR="006322DE">
        <w:rPr>
          <w:rFonts w:cs="Calibri"/>
        </w:rPr>
        <w:t xml:space="preserve"> leveransen</w:t>
      </w:r>
      <w:r w:rsidRPr="786D9E65">
        <w:rPr>
          <w:rFonts w:cs="Calibri"/>
        </w:rPr>
        <w:t>.</w:t>
      </w:r>
    </w:p>
    <w:p w14:paraId="67F62D8C" w14:textId="4A9F4803" w:rsidR="00983333" w:rsidRDefault="00983333" w:rsidP="00983333">
      <w:pPr>
        <w:pStyle w:val="Overskrift2"/>
      </w:pPr>
      <w:bookmarkStart w:id="16" w:name="_Toc42673069"/>
      <w:bookmarkStart w:id="17" w:name="_Toc43110201"/>
      <w:bookmarkStart w:id="18" w:name="_Toc42673070"/>
      <w:bookmarkStart w:id="19" w:name="_Toc40168123"/>
      <w:bookmarkStart w:id="20" w:name="_Toc103249834"/>
      <w:bookmarkEnd w:id="16"/>
      <w:bookmarkEnd w:id="17"/>
      <w:bookmarkEnd w:id="18"/>
      <w:r>
        <w:t xml:space="preserve">Kvalifikasjonskrav: </w:t>
      </w:r>
      <w:r w:rsidR="00444EEF">
        <w:t xml:space="preserve">Tilstrekkelig kapasitet for </w:t>
      </w:r>
      <w:r w:rsidR="009F2D47">
        <w:t>leveranser</w:t>
      </w:r>
      <w:r w:rsidR="0002168C">
        <w:t xml:space="preserve"> av </w:t>
      </w:r>
      <w:r w:rsidR="008706AD">
        <w:t>telefoniløsninger</w:t>
      </w:r>
      <w:bookmarkEnd w:id="19"/>
      <w:bookmarkEnd w:id="20"/>
    </w:p>
    <w:p w14:paraId="2C90DCDB" w14:textId="44B5DF08" w:rsidR="00743674" w:rsidRPr="00A93C56" w:rsidRDefault="36B67389" w:rsidP="2F05633C">
      <w:pPr>
        <w:spacing w:after="80" w:line="259" w:lineRule="auto"/>
        <w:rPr>
          <w:rFonts w:cs="Calibri"/>
          <w:color w:val="000000" w:themeColor="text1"/>
        </w:rPr>
      </w:pPr>
      <w:r w:rsidRPr="21D6C460">
        <w:rPr>
          <w:rFonts w:cs="Calibri"/>
          <w:color w:val="000000" w:themeColor="text1"/>
        </w:rPr>
        <w:t xml:space="preserve">Leverandøren skal ha erfaring fra </w:t>
      </w:r>
      <w:r w:rsidR="692D9263" w:rsidRPr="21D6C460">
        <w:rPr>
          <w:rFonts w:cs="Calibri"/>
          <w:color w:val="000000" w:themeColor="text1"/>
        </w:rPr>
        <w:t xml:space="preserve">leveranser av telefoniløsninger </w:t>
      </w:r>
      <w:r w:rsidR="3EDA4BC0">
        <w:t>med store krav til driftsstabilitet og kritikalitet</w:t>
      </w:r>
      <w:r w:rsidR="3F475BDD" w:rsidRPr="21D6C460">
        <w:rPr>
          <w:rFonts w:cs="Calibri"/>
          <w:color w:val="000000" w:themeColor="text1"/>
        </w:rPr>
        <w:t xml:space="preserve">, nærmere </w:t>
      </w:r>
      <w:r w:rsidR="3E6541FB" w:rsidRPr="21D6C460">
        <w:rPr>
          <w:rFonts w:cs="Calibri"/>
          <w:color w:val="000000" w:themeColor="text1"/>
        </w:rPr>
        <w:t>beskrevet i konkurransegrunnlaget</w:t>
      </w:r>
      <w:r w:rsidR="00B22585">
        <w:rPr>
          <w:rFonts w:cs="Calibri"/>
          <w:color w:val="000000" w:themeColor="text1"/>
        </w:rPr>
        <w:t xml:space="preserve">s </w:t>
      </w:r>
      <w:proofErr w:type="spellStart"/>
      <w:r w:rsidR="00B22585">
        <w:rPr>
          <w:rFonts w:cs="Calibri"/>
          <w:color w:val="000000" w:themeColor="text1"/>
        </w:rPr>
        <w:t>pkt</w:t>
      </w:r>
      <w:proofErr w:type="spellEnd"/>
      <w:r w:rsidR="00B22585">
        <w:rPr>
          <w:rFonts w:cs="Calibri"/>
          <w:color w:val="000000" w:themeColor="text1"/>
        </w:rPr>
        <w:t xml:space="preserve"> 1.</w:t>
      </w:r>
      <w:r w:rsidR="001B38BF">
        <w:rPr>
          <w:rFonts w:cs="Calibri"/>
          <w:color w:val="000000" w:themeColor="text1"/>
        </w:rPr>
        <w:t xml:space="preserve">2 </w:t>
      </w:r>
      <w:r w:rsidR="00B22585">
        <w:rPr>
          <w:rFonts w:cs="Calibri"/>
          <w:color w:val="000000" w:themeColor="text1"/>
        </w:rPr>
        <w:t>Anskaffelsens formål og omfang</w:t>
      </w:r>
      <w:r w:rsidRPr="21D6C460">
        <w:rPr>
          <w:rFonts w:cs="Calibri"/>
          <w:color w:val="000000" w:themeColor="text1"/>
        </w:rPr>
        <w:t xml:space="preserve">. </w:t>
      </w:r>
      <w:bookmarkStart w:id="21" w:name="_Toc40166514"/>
      <w:bookmarkStart w:id="22" w:name="_Toc40168125"/>
    </w:p>
    <w:p w14:paraId="761AB4DD" w14:textId="5328B8CD" w:rsidR="000D24A7" w:rsidRDefault="00302C7E" w:rsidP="000D24A7">
      <w:pPr>
        <w:pStyle w:val="Overskrift3"/>
      </w:pPr>
      <w:r>
        <w:t xml:space="preserve">Dokumentasjonskrav: </w:t>
      </w:r>
      <w:r w:rsidR="000D24A7">
        <w:t>Referanseleveranser</w:t>
      </w:r>
      <w:r w:rsidR="003E444E">
        <w:t xml:space="preserve"> </w:t>
      </w:r>
      <w:bookmarkEnd w:id="21"/>
      <w:bookmarkEnd w:id="22"/>
      <w:r w:rsidR="00FC59AC">
        <w:t xml:space="preserve">av </w:t>
      </w:r>
      <w:r w:rsidR="00D2390D">
        <w:t>telefoniløsninger.</w:t>
      </w:r>
    </w:p>
    <w:p w14:paraId="31B3AC87" w14:textId="67C32EBA" w:rsidR="000D24A7" w:rsidRDefault="00453E9A" w:rsidP="007B3BA3">
      <w:pPr>
        <w:keepNext/>
      </w:pPr>
      <w:r>
        <w:t>Leverandøren</w:t>
      </w:r>
      <w:r w:rsidR="00FB6C20">
        <w:t xml:space="preserve"> skal </w:t>
      </w:r>
      <w:r w:rsidR="004D624D">
        <w:t xml:space="preserve">i tabellen </w:t>
      </w:r>
      <w:r w:rsidR="0073730D">
        <w:t xml:space="preserve">gi </w:t>
      </w:r>
      <w:r w:rsidR="00FB6C20">
        <w:t>en beskrivelse av</w:t>
      </w:r>
      <w:r w:rsidR="002D25E2">
        <w:t xml:space="preserve"> </w:t>
      </w:r>
      <w:r w:rsidR="00574F5F">
        <w:t xml:space="preserve">tre til </w:t>
      </w:r>
      <w:r w:rsidR="009A5144" w:rsidRPr="00AE4A47">
        <w:t>fem</w:t>
      </w:r>
      <w:r w:rsidR="00DB0E2D">
        <w:t xml:space="preserve"> </w:t>
      </w:r>
      <w:r w:rsidR="001A4174">
        <w:t xml:space="preserve">relevante </w:t>
      </w:r>
      <w:r w:rsidR="00FB6C20">
        <w:t xml:space="preserve">referanseleveranser </w:t>
      </w:r>
      <w:r w:rsidR="0073705D">
        <w:t xml:space="preserve">for leverandøren / leverandørkonstellasjonen </w:t>
      </w:r>
      <w:r w:rsidR="00A07A1A">
        <w:t xml:space="preserve">de siste </w:t>
      </w:r>
      <w:r w:rsidR="00747868">
        <w:t>tre</w:t>
      </w:r>
      <w:r w:rsidR="006A6A8B">
        <w:t xml:space="preserve"> </w:t>
      </w:r>
      <w:r w:rsidR="00A07A1A">
        <w:t>år</w:t>
      </w:r>
      <w:r w:rsidR="00814466">
        <w:t>.</w:t>
      </w:r>
      <w:r w:rsidR="007423A5">
        <w:t xml:space="preserve"> 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4111"/>
        <w:gridCol w:w="1275"/>
        <w:gridCol w:w="1134"/>
        <w:gridCol w:w="1843"/>
        <w:gridCol w:w="3402"/>
        <w:gridCol w:w="1559"/>
      </w:tblGrid>
      <w:tr w:rsidR="002F1619" w:rsidRPr="00355939" w14:paraId="54F27E1E" w14:textId="77777777" w:rsidTr="00AD09C0">
        <w:trPr>
          <w:cantSplit/>
          <w:trHeight w:val="803"/>
          <w:tblHeader/>
        </w:trPr>
        <w:tc>
          <w:tcPr>
            <w:tcW w:w="1413" w:type="dxa"/>
            <w:tcBorders>
              <w:top w:val="single" w:sz="4" w:space="0" w:color="002060"/>
              <w:bottom w:val="single" w:sz="4" w:space="0" w:color="002060"/>
            </w:tcBorders>
            <w:shd w:val="clear" w:color="auto" w:fill="002060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C71DB57" w14:textId="6B0B89EB" w:rsidR="002F1619" w:rsidRPr="00355939" w:rsidRDefault="002F1619" w:rsidP="00E04483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br w:type="page"/>
              <w:t>Kunde og kontaktdata</w:t>
            </w:r>
          </w:p>
        </w:tc>
        <w:tc>
          <w:tcPr>
            <w:tcW w:w="4111" w:type="dxa"/>
            <w:tcBorders>
              <w:top w:val="single" w:sz="4" w:space="0" w:color="002060"/>
              <w:bottom w:val="single" w:sz="4" w:space="0" w:color="002060"/>
            </w:tcBorders>
            <w:shd w:val="clear" w:color="auto" w:fill="002060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6F85B5E" w14:textId="19E531E9" w:rsidR="002F1619" w:rsidRPr="00355939" w:rsidRDefault="002F1619" w:rsidP="00E04483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Beskrivelse av leveransen</w:t>
            </w:r>
          </w:p>
        </w:tc>
        <w:tc>
          <w:tcPr>
            <w:tcW w:w="1275" w:type="dxa"/>
            <w:tcBorders>
              <w:top w:val="single" w:sz="4" w:space="0" w:color="002060"/>
              <w:bottom w:val="single" w:sz="4" w:space="0" w:color="002060"/>
              <w:right w:val="single" w:sz="4" w:space="0" w:color="auto"/>
            </w:tcBorders>
            <w:shd w:val="clear" w:color="auto" w:fill="002060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0D5F8EC" w14:textId="2BE9D881" w:rsidR="002F1619" w:rsidRPr="00355939" w:rsidRDefault="002F1619" w:rsidP="00E95249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Kontraktens verdi (NOK </w:t>
            </w:r>
            <w:proofErr w:type="spellStart"/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ekskl</w:t>
            </w:r>
            <w:proofErr w:type="spellEnd"/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mva</w:t>
            </w:r>
            <w:proofErr w:type="spellEnd"/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auto"/>
              <w:bottom w:val="single" w:sz="4" w:space="0" w:color="002060"/>
              <w:right w:val="nil"/>
            </w:tcBorders>
            <w:shd w:val="clear" w:color="auto" w:fill="002060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BBB2C0E" w14:textId="77777777" w:rsidR="002F1619" w:rsidRPr="00355939" w:rsidRDefault="002F1619" w:rsidP="00C477DC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Tidsrom for leveranse</w:t>
            </w:r>
          </w:p>
        </w:tc>
        <w:tc>
          <w:tcPr>
            <w:tcW w:w="1843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002060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7069020" w14:textId="23F345C0" w:rsidR="002F1619" w:rsidRPr="00747868" w:rsidRDefault="002F1619" w:rsidP="00E04483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highlight w:val="yellow"/>
              </w:rPr>
            </w:pPr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Underleverandør</w:t>
            </w:r>
          </w:p>
        </w:tc>
        <w:tc>
          <w:tcPr>
            <w:tcW w:w="3402" w:type="dxa"/>
            <w:tcBorders>
              <w:top w:val="single" w:sz="4" w:space="0" w:color="002060"/>
              <w:left w:val="nil"/>
              <w:bottom w:val="single" w:sz="4" w:space="0" w:color="002060"/>
              <w:right w:val="nil"/>
            </w:tcBorders>
            <w:shd w:val="clear" w:color="auto" w:fill="002060"/>
            <w:vAlign w:val="bottom"/>
          </w:tcPr>
          <w:p w14:paraId="0ACCF688" w14:textId="5489DAA9" w:rsidR="002F1619" w:rsidRPr="00747868" w:rsidRDefault="002F1619" w:rsidP="00E04483">
            <w:pPr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  <w:highlight w:val="yellow"/>
              </w:rPr>
            </w:pPr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Underleverandørens ansvar og leveranser</w:t>
            </w:r>
          </w:p>
        </w:tc>
        <w:tc>
          <w:tcPr>
            <w:tcW w:w="1559" w:type="dxa"/>
            <w:tcBorders>
              <w:top w:val="single" w:sz="4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002060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6960960" w14:textId="19D8A4ED" w:rsidR="002F1619" w:rsidRPr="00355939" w:rsidRDefault="002F1619" w:rsidP="005F327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55939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Verdi for underleverandør</w:t>
            </w:r>
          </w:p>
        </w:tc>
      </w:tr>
      <w:tr w:rsidR="00144B08" w:rsidRPr="00355939" w14:paraId="2861ABE8" w14:textId="77777777" w:rsidTr="006B4DA8">
        <w:trPr>
          <w:cantSplit/>
          <w:trHeight w:val="70"/>
        </w:trPr>
        <w:tc>
          <w:tcPr>
            <w:tcW w:w="1413" w:type="dxa"/>
            <w:vMerge w:val="restart"/>
            <w:tcBorders>
              <w:top w:val="single" w:sz="4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DD215B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55A5CE" w14:textId="55E37678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C6B284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BB5443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BC0F7" w14:textId="5FAAE8B1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C6609B" w14:textId="1CB943F2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4DCF" w14:textId="790256BC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11A3A725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0CB57A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9AED1F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87BC5F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52309A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F24F28" w14:textId="78A6BC5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8DC482" w14:textId="6A6940BB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1F3E3D" w14:textId="6CAE5F60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2F596A7E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B76355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6A7B49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087D55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BCE93D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C81525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DFFD5C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07B937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39130891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DBD38D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4FB145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509762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CC52FB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AF7613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517A8F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D7C0F9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28C8995F" w14:textId="77777777" w:rsidTr="00E95249">
        <w:trPr>
          <w:cantSplit/>
          <w:trHeight w:val="70"/>
        </w:trPr>
        <w:tc>
          <w:tcPr>
            <w:tcW w:w="141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035616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0A6C00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DE05F5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974632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9635CF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9B4A00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72A8F4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62080C8B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59912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5E0B6E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E91DCD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92D12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9A6EF1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9EEA8B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8ABEB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6E8CC605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2626A3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A52457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6FF174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EAC6F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CB109B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48E340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42D908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4B2BD6C2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3D7645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F30FF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379143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CC7D06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F63B67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51BAF4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7E08FE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481EE247" w14:textId="77777777" w:rsidTr="00E95249">
        <w:trPr>
          <w:cantSplit/>
          <w:trHeight w:val="70"/>
        </w:trPr>
        <w:tc>
          <w:tcPr>
            <w:tcW w:w="141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38D81E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C7BCA9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9D56FD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1F1F93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04D1B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0AF520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6AB140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221465C6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DBABB6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5750DC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60FC5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57B82E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2C2CB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A7F0AB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C87A9B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009669E9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913221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3CBD41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355954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B0C8F3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6C8B39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25F7DB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A240A3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020F3ABE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9C811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2D0566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34FB7F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A12CC6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64E899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3C1BB5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FFDEB2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6C45B947" w14:textId="77777777" w:rsidTr="00E95249">
        <w:trPr>
          <w:cantSplit/>
          <w:trHeight w:val="70"/>
        </w:trPr>
        <w:tc>
          <w:tcPr>
            <w:tcW w:w="1413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4D49F7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B5263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347FA5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11DB6C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66FC70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EF40A9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90637F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58F90C62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E1D732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09837C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062296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6995C2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B68279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B848C1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CBE40F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659876A4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5CEC08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D7E658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AC85F9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9C90A6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05A75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2B2DBF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86B9F2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44B08" w:rsidRPr="00355939" w14:paraId="6AF2CC94" w14:textId="77777777" w:rsidTr="00E95249">
        <w:trPr>
          <w:cantSplit/>
          <w:trHeight w:val="70"/>
        </w:trPr>
        <w:tc>
          <w:tcPr>
            <w:tcW w:w="1413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0C69D7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452509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AAB27F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8E7F04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087713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CD1467" w14:textId="77777777" w:rsidR="00144B08" w:rsidRPr="00355939" w:rsidRDefault="00144B08" w:rsidP="00E80C7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94A10B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E23" w:rsidRPr="00355939" w14:paraId="39743733" w14:textId="77777777" w:rsidTr="00E95249">
        <w:trPr>
          <w:cantSplit/>
          <w:trHeight w:val="70"/>
        </w:trPr>
        <w:tc>
          <w:tcPr>
            <w:tcW w:w="1413" w:type="dxa"/>
            <w:vMerge w:val="restart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3B66D9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E550BA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56A465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ED92B5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816E7C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786423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A66B6F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E23" w:rsidRPr="00355939" w14:paraId="3A3E63FD" w14:textId="77777777" w:rsidTr="00E95249">
        <w:trPr>
          <w:cantSplit/>
          <w:trHeight w:val="70"/>
        </w:trPr>
        <w:tc>
          <w:tcPr>
            <w:tcW w:w="1413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766A02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CD9754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337218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ACD0DE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2BC535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3962C4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8EAAE1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E23" w:rsidRPr="00355939" w14:paraId="0790F00F" w14:textId="77777777" w:rsidTr="00E95249">
        <w:trPr>
          <w:cantSplit/>
          <w:trHeight w:val="70"/>
        </w:trPr>
        <w:tc>
          <w:tcPr>
            <w:tcW w:w="1413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8EAA1E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210622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F519E5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EF5457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75D387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40A2B6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AECA39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E23" w:rsidRPr="00355939" w14:paraId="24BBCC36" w14:textId="77777777" w:rsidTr="00E95249">
        <w:trPr>
          <w:cantSplit/>
          <w:trHeight w:val="70"/>
        </w:trPr>
        <w:tc>
          <w:tcPr>
            <w:tcW w:w="1413" w:type="dxa"/>
            <w:vMerge/>
            <w:tcBorders>
              <w:top w:val="single" w:sz="8" w:space="0" w:color="002060"/>
              <w:left w:val="single" w:sz="8" w:space="0" w:color="002060"/>
              <w:bottom w:val="single" w:sz="12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5632F5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top w:val="single" w:sz="8" w:space="0" w:color="002060"/>
              <w:left w:val="single" w:sz="8" w:space="0" w:color="002060"/>
              <w:bottom w:val="single" w:sz="12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EDD418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002060"/>
              <w:left w:val="single" w:sz="8" w:space="0" w:color="002060"/>
              <w:bottom w:val="single" w:sz="12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EE768E" w14:textId="77777777" w:rsidR="00144B08" w:rsidRPr="00355939" w:rsidRDefault="00144B08" w:rsidP="00E9524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002060"/>
              <w:left w:val="single" w:sz="8" w:space="0" w:color="002060"/>
              <w:bottom w:val="single" w:sz="12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471DA0" w14:textId="77777777" w:rsidR="00144B08" w:rsidRPr="00355939" w:rsidRDefault="00144B08" w:rsidP="00C477D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002060"/>
              <w:left w:val="single" w:sz="8" w:space="0" w:color="002060"/>
              <w:bottom w:val="single" w:sz="12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524464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002060"/>
              <w:left w:val="single" w:sz="8" w:space="0" w:color="002060"/>
              <w:bottom w:val="single" w:sz="12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16A272" w14:textId="77777777" w:rsidR="00144B08" w:rsidRPr="00355939" w:rsidRDefault="00144B08" w:rsidP="009A6C3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2060"/>
              <w:left w:val="single" w:sz="8" w:space="0" w:color="002060"/>
              <w:bottom w:val="single" w:sz="12" w:space="0" w:color="002060"/>
              <w:right w:val="single" w:sz="8" w:space="0" w:color="00206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62BB64" w14:textId="77777777" w:rsidR="00144B08" w:rsidRPr="00355939" w:rsidRDefault="00144B08" w:rsidP="005F327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CBA8013" w14:textId="00D675CB" w:rsidR="008B12EF" w:rsidRDefault="001E3A1B" w:rsidP="008B12EF">
      <w:pPr>
        <w:pStyle w:val="Overskrift2"/>
      </w:pPr>
      <w:bookmarkStart w:id="23" w:name="_Toc40166536"/>
      <w:bookmarkStart w:id="24" w:name="_Toc40168147"/>
      <w:bookmarkStart w:id="25" w:name="_Toc41043308"/>
      <w:bookmarkStart w:id="26" w:name="_Toc42673091"/>
      <w:bookmarkStart w:id="27" w:name="_Toc41290294"/>
      <w:bookmarkStart w:id="28" w:name="_Toc41290391"/>
      <w:bookmarkStart w:id="29" w:name="_Toc41291422"/>
      <w:bookmarkStart w:id="30" w:name="_Toc41292703"/>
      <w:bookmarkStart w:id="31" w:name="_Toc41293620"/>
      <w:bookmarkStart w:id="32" w:name="_Toc42673092"/>
      <w:bookmarkStart w:id="33" w:name="_Toc41290295"/>
      <w:bookmarkStart w:id="34" w:name="_Toc41290392"/>
      <w:bookmarkStart w:id="35" w:name="_Toc41291423"/>
      <w:bookmarkStart w:id="36" w:name="_Toc41292704"/>
      <w:bookmarkStart w:id="37" w:name="_Toc41293621"/>
      <w:bookmarkStart w:id="38" w:name="_Toc42673093"/>
      <w:bookmarkStart w:id="39" w:name="_Toc41290296"/>
      <w:bookmarkStart w:id="40" w:name="_Toc41290393"/>
      <w:bookmarkStart w:id="41" w:name="_Toc41291424"/>
      <w:bookmarkStart w:id="42" w:name="_Toc41292705"/>
      <w:bookmarkStart w:id="43" w:name="_Toc41293622"/>
      <w:bookmarkStart w:id="44" w:name="_Toc42673094"/>
      <w:bookmarkStart w:id="45" w:name="_Toc41290297"/>
      <w:bookmarkStart w:id="46" w:name="_Toc41290394"/>
      <w:bookmarkStart w:id="47" w:name="_Toc41291425"/>
      <w:bookmarkStart w:id="48" w:name="_Toc41292706"/>
      <w:bookmarkStart w:id="49" w:name="_Toc41293623"/>
      <w:bookmarkStart w:id="50" w:name="_Toc42673095"/>
      <w:bookmarkStart w:id="51" w:name="_Toc41290298"/>
      <w:bookmarkStart w:id="52" w:name="_Toc41290395"/>
      <w:bookmarkStart w:id="53" w:name="_Toc41291426"/>
      <w:bookmarkStart w:id="54" w:name="_Toc41292707"/>
      <w:bookmarkStart w:id="55" w:name="_Toc41293624"/>
      <w:bookmarkStart w:id="56" w:name="_Toc42673096"/>
      <w:bookmarkStart w:id="57" w:name="_Toc41290299"/>
      <w:bookmarkStart w:id="58" w:name="_Toc41290396"/>
      <w:bookmarkStart w:id="59" w:name="_Toc41291427"/>
      <w:bookmarkStart w:id="60" w:name="_Toc41292708"/>
      <w:bookmarkStart w:id="61" w:name="_Toc41293625"/>
      <w:bookmarkStart w:id="62" w:name="_Toc42673097"/>
      <w:bookmarkStart w:id="63" w:name="_Toc41290300"/>
      <w:bookmarkStart w:id="64" w:name="_Toc41290397"/>
      <w:bookmarkStart w:id="65" w:name="_Toc41291428"/>
      <w:bookmarkStart w:id="66" w:name="_Toc41292709"/>
      <w:bookmarkStart w:id="67" w:name="_Toc41293626"/>
      <w:bookmarkStart w:id="68" w:name="_Toc42673098"/>
      <w:bookmarkStart w:id="69" w:name="_Toc41290301"/>
      <w:bookmarkStart w:id="70" w:name="_Toc41290398"/>
      <w:bookmarkStart w:id="71" w:name="_Toc41291429"/>
      <w:bookmarkStart w:id="72" w:name="_Toc41292710"/>
      <w:bookmarkStart w:id="73" w:name="_Toc41293627"/>
      <w:bookmarkStart w:id="74" w:name="_Toc42673099"/>
      <w:bookmarkStart w:id="75" w:name="_Toc103249835"/>
      <w:bookmarkStart w:id="76" w:name="_Toc40166539"/>
      <w:bookmarkStart w:id="77" w:name="_Toc40168150"/>
      <w:bookmarkStart w:id="78" w:name="_Toc348012213"/>
      <w:bookmarkStart w:id="79" w:name="_Toc502757575"/>
      <w:bookmarkStart w:id="80" w:name="_Toc251330305"/>
      <w:bookmarkStart w:id="81" w:name="_Toc32509544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t xml:space="preserve">Kvalifikasjonskrav: </w:t>
      </w:r>
      <w:r w:rsidR="00F364BD">
        <w:t>Utdanning og faglige kvalifikasjoner</w:t>
      </w:r>
      <w:bookmarkEnd w:id="75"/>
    </w:p>
    <w:p w14:paraId="374E941F" w14:textId="67731130" w:rsidR="00440476" w:rsidRDefault="00AC70A8" w:rsidP="009D3A1C">
      <w:r>
        <w:t xml:space="preserve">Leverandøren skal ha personell med utdanning og faglige kvalifikasjoner med tilstrekkelig </w:t>
      </w:r>
      <w:r w:rsidR="0042271D">
        <w:t xml:space="preserve">kompetanse og </w:t>
      </w:r>
      <w:r>
        <w:t xml:space="preserve">kapasitet for å levere telefoniløsninger </w:t>
      </w:r>
      <w:r w:rsidR="00332F7B">
        <w:t xml:space="preserve">med </w:t>
      </w:r>
      <w:r w:rsidR="00E62CBC">
        <w:t>store krav til driftsstabilitet og kritikalitet</w:t>
      </w:r>
      <w:r w:rsidR="00EE06F2">
        <w:t>.</w:t>
      </w:r>
    </w:p>
    <w:p w14:paraId="35558BE2" w14:textId="135F8461" w:rsidR="00520D84" w:rsidRDefault="559F6098" w:rsidP="00B33C51">
      <w:pPr>
        <w:pStyle w:val="Overskrift3"/>
      </w:pPr>
      <w:r>
        <w:t xml:space="preserve">Dokumentasjonskrav: Leverandøren skal dokumentere </w:t>
      </w:r>
      <w:r w:rsidR="000E65B5">
        <w:t>sin kompetanse</w:t>
      </w:r>
    </w:p>
    <w:p w14:paraId="01C28F0E" w14:textId="27C832DD" w:rsidR="00AC70A8" w:rsidRDefault="00AC70A8" w:rsidP="00AC70A8">
      <w:r>
        <w:t xml:space="preserve">Leverandøren skal gi en beskrivelse av leverandørens </w:t>
      </w:r>
      <w:r w:rsidR="00A176FB">
        <w:t xml:space="preserve">personell med </w:t>
      </w:r>
      <w:r>
        <w:t xml:space="preserve">utdanning og faglige kvalifikasjoner som er relevant for leveranser av telefoniløsninger. </w:t>
      </w:r>
      <w:proofErr w:type="spellStart"/>
      <w:r>
        <w:t>CVer</w:t>
      </w:r>
      <w:proofErr w:type="spellEnd"/>
      <w:r>
        <w:t xml:space="preserve"> vil ikke inngå i vurderingen av denne dokumentasjonen.</w:t>
      </w:r>
    </w:p>
    <w:p w14:paraId="3F14D968" w14:textId="5DA86510" w:rsidR="0066606A" w:rsidRDefault="00AC70A8" w:rsidP="009D3A1C">
      <w:r>
        <w:t>Beskrivelsen legges her:</w:t>
      </w:r>
      <w:bookmarkEnd w:id="8"/>
      <w:bookmarkEnd w:id="9"/>
      <w:bookmarkEnd w:id="10"/>
      <w:bookmarkEnd w:id="11"/>
      <w:bookmarkEnd w:id="12"/>
      <w:bookmarkEnd w:id="76"/>
      <w:bookmarkEnd w:id="77"/>
      <w:bookmarkEnd w:id="78"/>
      <w:bookmarkEnd w:id="79"/>
      <w:bookmarkEnd w:id="80"/>
      <w:bookmarkEnd w:id="81"/>
    </w:p>
    <w:sectPr w:rsidR="0066606A" w:rsidSect="0051187F"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F5F5" w14:textId="77777777" w:rsidR="00DD64E9" w:rsidRDefault="00DD64E9" w:rsidP="002A4A84">
      <w:r>
        <w:separator/>
      </w:r>
    </w:p>
  </w:endnote>
  <w:endnote w:type="continuationSeparator" w:id="0">
    <w:p w14:paraId="5DE0EAB4" w14:textId="77777777" w:rsidR="00DD64E9" w:rsidRDefault="00DD64E9" w:rsidP="002A4A84">
      <w:r>
        <w:continuationSeparator/>
      </w:r>
    </w:p>
  </w:endnote>
  <w:endnote w:type="continuationNotice" w:id="1">
    <w:p w14:paraId="3AC303E6" w14:textId="77777777" w:rsidR="00DD64E9" w:rsidRDefault="00DD64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5C6D5" w14:textId="50A785D1" w:rsidR="00490ACC" w:rsidRPr="00DF3297" w:rsidRDefault="00490ACC" w:rsidP="001D54C8">
    <w:pPr>
      <w:pStyle w:val="Bunntekst"/>
      <w:jc w:val="right"/>
      <w:rPr>
        <w:color w:val="A6A6A6" w:themeColor="background1" w:themeShade="A6"/>
      </w:rPr>
    </w:pPr>
    <w:r w:rsidRPr="001D54C8">
      <w:rPr>
        <w:color w:val="A6A6A6" w:themeColor="background1" w:themeShade="A6"/>
      </w:rPr>
      <w:fldChar w:fldCharType="begin"/>
    </w:r>
    <w:r w:rsidRPr="001D54C8">
      <w:rPr>
        <w:color w:val="A6A6A6" w:themeColor="background1" w:themeShade="A6"/>
      </w:rPr>
      <w:instrText>PAGE   \* MERGEFORMAT</w:instrText>
    </w:r>
    <w:r w:rsidRPr="001D54C8">
      <w:rPr>
        <w:color w:val="A6A6A6" w:themeColor="background1" w:themeShade="A6"/>
      </w:rPr>
      <w:fldChar w:fldCharType="separate"/>
    </w:r>
    <w:r w:rsidR="00B639B9">
      <w:rPr>
        <w:noProof/>
        <w:color w:val="A6A6A6" w:themeColor="background1" w:themeShade="A6"/>
      </w:rPr>
      <w:t>9</w:t>
    </w:r>
    <w:r w:rsidRPr="001D54C8">
      <w:rPr>
        <w:color w:val="A6A6A6" w:themeColor="background1" w:themeShade="A6"/>
      </w:rPr>
      <w:fldChar w:fldCharType="end"/>
    </w:r>
    <w:r>
      <w:rPr>
        <w:color w:val="A6A6A6" w:themeColor="background1" w:themeShade="A6"/>
      </w:rPr>
      <w:t xml:space="preserve"> (</w:t>
    </w:r>
    <w:r>
      <w:rPr>
        <w:color w:val="A6A6A6" w:themeColor="background1" w:themeShade="A6"/>
      </w:rPr>
      <w:fldChar w:fldCharType="begin"/>
    </w:r>
    <w:r>
      <w:rPr>
        <w:color w:val="A6A6A6" w:themeColor="background1" w:themeShade="A6"/>
      </w:rPr>
      <w:instrText xml:space="preserve"> NUMPAGES   \* MERGEFORMAT </w:instrText>
    </w:r>
    <w:r>
      <w:rPr>
        <w:color w:val="A6A6A6" w:themeColor="background1" w:themeShade="A6"/>
      </w:rPr>
      <w:fldChar w:fldCharType="separate"/>
    </w:r>
    <w:r w:rsidR="00B639B9">
      <w:rPr>
        <w:noProof/>
        <w:color w:val="A6A6A6" w:themeColor="background1" w:themeShade="A6"/>
      </w:rPr>
      <w:t>13</w:t>
    </w:r>
    <w:r>
      <w:rPr>
        <w:color w:val="A6A6A6" w:themeColor="background1" w:themeShade="A6"/>
      </w:rPr>
      <w:fldChar w:fldCharType="end"/>
    </w:r>
    <w:r>
      <w:rPr>
        <w:color w:val="A6A6A6" w:themeColor="background1" w:themeShade="A6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8A83" w14:textId="64D5309C" w:rsidR="00490ACC" w:rsidRDefault="00160E4D" w:rsidP="00160E4D">
    <w:pPr>
      <w:pStyle w:val="Bunntekst"/>
      <w:ind w:right="360"/>
      <w:jc w:val="right"/>
    </w:pPr>
    <w:r w:rsidRPr="001D54C8">
      <w:rPr>
        <w:color w:val="A6A6A6" w:themeColor="background1" w:themeShade="A6"/>
      </w:rPr>
      <w:fldChar w:fldCharType="begin"/>
    </w:r>
    <w:r w:rsidRPr="001D54C8">
      <w:rPr>
        <w:color w:val="A6A6A6" w:themeColor="background1" w:themeShade="A6"/>
      </w:rPr>
      <w:instrText>PAGE   \* MERGEFORMAT</w:instrText>
    </w:r>
    <w:r w:rsidRPr="001D54C8">
      <w:rPr>
        <w:color w:val="A6A6A6" w:themeColor="background1" w:themeShade="A6"/>
      </w:rPr>
      <w:fldChar w:fldCharType="separate"/>
    </w:r>
    <w:r w:rsidR="00B639B9">
      <w:rPr>
        <w:noProof/>
        <w:color w:val="A6A6A6" w:themeColor="background1" w:themeShade="A6"/>
      </w:rPr>
      <w:t>4</w:t>
    </w:r>
    <w:r w:rsidRPr="001D54C8">
      <w:rPr>
        <w:color w:val="A6A6A6" w:themeColor="background1" w:themeShade="A6"/>
      </w:rPr>
      <w:fldChar w:fldCharType="end"/>
    </w:r>
    <w:r>
      <w:rPr>
        <w:color w:val="A6A6A6" w:themeColor="background1" w:themeShade="A6"/>
      </w:rPr>
      <w:t xml:space="preserve"> (</w:t>
    </w:r>
    <w:r>
      <w:rPr>
        <w:color w:val="A6A6A6" w:themeColor="background1" w:themeShade="A6"/>
      </w:rPr>
      <w:fldChar w:fldCharType="begin"/>
    </w:r>
    <w:r>
      <w:rPr>
        <w:color w:val="A6A6A6" w:themeColor="background1" w:themeShade="A6"/>
      </w:rPr>
      <w:instrText xml:space="preserve"> NUMPAGES   \* MERGEFORMAT </w:instrText>
    </w:r>
    <w:r>
      <w:rPr>
        <w:color w:val="A6A6A6" w:themeColor="background1" w:themeShade="A6"/>
      </w:rPr>
      <w:fldChar w:fldCharType="separate"/>
    </w:r>
    <w:r w:rsidR="00B639B9">
      <w:rPr>
        <w:noProof/>
        <w:color w:val="A6A6A6" w:themeColor="background1" w:themeShade="A6"/>
      </w:rPr>
      <w:t>13</w:t>
    </w:r>
    <w:r>
      <w:rPr>
        <w:color w:val="A6A6A6" w:themeColor="background1" w:themeShade="A6"/>
      </w:rPr>
      <w:fldChar w:fldCharType="end"/>
    </w:r>
    <w:r>
      <w:rPr>
        <w:color w:val="A6A6A6" w:themeColor="background1" w:themeShade="A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23F3" w14:textId="77777777" w:rsidR="00DD64E9" w:rsidRDefault="00DD64E9" w:rsidP="002A4A84">
      <w:r>
        <w:separator/>
      </w:r>
    </w:p>
  </w:footnote>
  <w:footnote w:type="continuationSeparator" w:id="0">
    <w:p w14:paraId="53311F50" w14:textId="77777777" w:rsidR="00DD64E9" w:rsidRDefault="00DD64E9" w:rsidP="002A4A84">
      <w:r>
        <w:continuationSeparator/>
      </w:r>
    </w:p>
  </w:footnote>
  <w:footnote w:type="continuationNotice" w:id="1">
    <w:p w14:paraId="5B3F2FA3" w14:textId="77777777" w:rsidR="00DD64E9" w:rsidRDefault="00DD64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403F" w14:textId="77777777" w:rsidR="00490ACC" w:rsidRDefault="00490ACC" w:rsidP="00C33166">
    <w:pPr>
      <w:pStyle w:val="Topptekst"/>
      <w:tabs>
        <w:tab w:val="clear" w:pos="4536"/>
        <w:tab w:val="clear" w:pos="9072"/>
        <w:tab w:val="left" w:pos="6285"/>
      </w:tabs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3302FB88" wp14:editId="2D187A8F">
          <wp:simplePos x="0" y="0"/>
          <wp:positionH relativeFrom="margin">
            <wp:posOffset>8331200</wp:posOffset>
          </wp:positionH>
          <wp:positionV relativeFrom="topMargin">
            <wp:posOffset>457200</wp:posOffset>
          </wp:positionV>
          <wp:extent cx="341630" cy="352425"/>
          <wp:effectExtent l="0" t="0" r="1270" b="9525"/>
          <wp:wrapSquare wrapText="bothSides"/>
          <wp:docPr id="4" name="Picture 8" descr="logo u tekst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u tekst-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3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nb-N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054B4" w14:textId="1A5F4000" w:rsidR="00490ACC" w:rsidRDefault="0051187F" w:rsidP="00255790">
    <w:pPr>
      <w:pStyle w:val="Topptekst"/>
      <w:jc w:val="center"/>
    </w:pPr>
    <w:r w:rsidRPr="0000000B">
      <w:rPr>
        <w:noProof/>
        <w:lang w:eastAsia="nb-NO"/>
      </w:rPr>
      <w:drawing>
        <wp:anchor distT="0" distB="0" distL="114300" distR="114300" simplePos="0" relativeHeight="251658242" behindDoc="0" locked="0" layoutInCell="1" allowOverlap="1" wp14:anchorId="69F86B69" wp14:editId="532710D9">
          <wp:simplePos x="0" y="0"/>
          <wp:positionH relativeFrom="margin">
            <wp:align>left</wp:align>
          </wp:positionH>
          <wp:positionV relativeFrom="paragraph">
            <wp:posOffset>52705</wp:posOffset>
          </wp:positionV>
          <wp:extent cx="1922145" cy="341630"/>
          <wp:effectExtent l="0" t="0" r="1905" b="1270"/>
          <wp:wrapNone/>
          <wp:docPr id="5" name="Bilde 5" descr="H:\risiko\maler til Sykehusinnkjøp HF\logo SI HF\Sykehusinnkj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risiko\maler til Sykehusinnkjøp HF\logo SI HF\Sykehusinnkjo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1EE2E0EF"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26A8EC16" wp14:editId="60218492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2030095" cy="425450"/>
          <wp:effectExtent l="0" t="0" r="0" b="0"/>
          <wp:wrapNone/>
          <wp:docPr id="6" name="Bilde 12" descr="Sykehuspart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0095" cy="425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588258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B0A98F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75204C"/>
    <w:multiLevelType w:val="hybridMultilevel"/>
    <w:tmpl w:val="1E5E559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7362"/>
    <w:multiLevelType w:val="hybridMultilevel"/>
    <w:tmpl w:val="878212C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B78B5"/>
    <w:multiLevelType w:val="hybridMultilevel"/>
    <w:tmpl w:val="061256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60786"/>
    <w:multiLevelType w:val="hybridMultilevel"/>
    <w:tmpl w:val="CD107224"/>
    <w:lvl w:ilvl="0" w:tplc="7396CA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A0F2A"/>
    <w:multiLevelType w:val="hybridMultilevel"/>
    <w:tmpl w:val="F6526264"/>
    <w:lvl w:ilvl="0" w:tplc="04140003">
      <w:start w:val="1"/>
      <w:numFmt w:val="bullet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cs="Courier New" w:hint="default"/>
      </w:rPr>
    </w:lvl>
    <w:lvl w:ilvl="1" w:tplc="BB706410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620D4"/>
    <w:multiLevelType w:val="hybridMultilevel"/>
    <w:tmpl w:val="57862EB8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FE0AFA"/>
    <w:multiLevelType w:val="hybridMultilevel"/>
    <w:tmpl w:val="A288C35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B21A5A"/>
    <w:multiLevelType w:val="hybridMultilevel"/>
    <w:tmpl w:val="315CF3C2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7554D"/>
    <w:multiLevelType w:val="hybridMultilevel"/>
    <w:tmpl w:val="158AB1BA"/>
    <w:lvl w:ilvl="0" w:tplc="EE3ADE98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760CE"/>
    <w:multiLevelType w:val="hybridMultilevel"/>
    <w:tmpl w:val="EF06411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21489"/>
    <w:multiLevelType w:val="hybridMultilevel"/>
    <w:tmpl w:val="088423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632D2"/>
    <w:multiLevelType w:val="hybridMultilevel"/>
    <w:tmpl w:val="F8BC0BB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0391C"/>
    <w:multiLevelType w:val="hybridMultilevel"/>
    <w:tmpl w:val="95F6737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C37759"/>
    <w:multiLevelType w:val="hybridMultilevel"/>
    <w:tmpl w:val="B406DA24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3076E5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C8651B0"/>
    <w:multiLevelType w:val="hybridMultilevel"/>
    <w:tmpl w:val="0300544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FB5F3C"/>
    <w:multiLevelType w:val="hybridMultilevel"/>
    <w:tmpl w:val="864A3B4C"/>
    <w:lvl w:ilvl="0" w:tplc="0414000F">
      <w:start w:val="1"/>
      <w:numFmt w:val="decimal"/>
      <w:lvlText w:val="%1."/>
      <w:lvlJc w:val="left"/>
      <w:pPr>
        <w:ind w:left="1077" w:hanging="360"/>
      </w:pPr>
    </w:lvl>
    <w:lvl w:ilvl="1" w:tplc="04140019" w:tentative="1">
      <w:start w:val="1"/>
      <w:numFmt w:val="lowerLetter"/>
      <w:lvlText w:val="%2."/>
      <w:lvlJc w:val="left"/>
      <w:pPr>
        <w:ind w:left="1797" w:hanging="360"/>
      </w:pPr>
    </w:lvl>
    <w:lvl w:ilvl="2" w:tplc="0414001B" w:tentative="1">
      <w:start w:val="1"/>
      <w:numFmt w:val="lowerRoman"/>
      <w:lvlText w:val="%3."/>
      <w:lvlJc w:val="right"/>
      <w:pPr>
        <w:ind w:left="2517" w:hanging="180"/>
      </w:pPr>
    </w:lvl>
    <w:lvl w:ilvl="3" w:tplc="0414000F" w:tentative="1">
      <w:start w:val="1"/>
      <w:numFmt w:val="decimal"/>
      <w:lvlText w:val="%4."/>
      <w:lvlJc w:val="left"/>
      <w:pPr>
        <w:ind w:left="3237" w:hanging="360"/>
      </w:pPr>
    </w:lvl>
    <w:lvl w:ilvl="4" w:tplc="04140019" w:tentative="1">
      <w:start w:val="1"/>
      <w:numFmt w:val="lowerLetter"/>
      <w:lvlText w:val="%5."/>
      <w:lvlJc w:val="left"/>
      <w:pPr>
        <w:ind w:left="3957" w:hanging="360"/>
      </w:pPr>
    </w:lvl>
    <w:lvl w:ilvl="5" w:tplc="0414001B" w:tentative="1">
      <w:start w:val="1"/>
      <w:numFmt w:val="lowerRoman"/>
      <w:lvlText w:val="%6."/>
      <w:lvlJc w:val="right"/>
      <w:pPr>
        <w:ind w:left="4677" w:hanging="180"/>
      </w:pPr>
    </w:lvl>
    <w:lvl w:ilvl="6" w:tplc="0414000F" w:tentative="1">
      <w:start w:val="1"/>
      <w:numFmt w:val="decimal"/>
      <w:lvlText w:val="%7."/>
      <w:lvlJc w:val="left"/>
      <w:pPr>
        <w:ind w:left="5397" w:hanging="360"/>
      </w:pPr>
    </w:lvl>
    <w:lvl w:ilvl="7" w:tplc="04140019" w:tentative="1">
      <w:start w:val="1"/>
      <w:numFmt w:val="lowerLetter"/>
      <w:lvlText w:val="%8."/>
      <w:lvlJc w:val="left"/>
      <w:pPr>
        <w:ind w:left="6117" w:hanging="360"/>
      </w:pPr>
    </w:lvl>
    <w:lvl w:ilvl="8" w:tplc="0414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6E07AEC"/>
    <w:multiLevelType w:val="hybridMultilevel"/>
    <w:tmpl w:val="0F3E41CA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B477D"/>
    <w:multiLevelType w:val="hybridMultilevel"/>
    <w:tmpl w:val="86BA1A84"/>
    <w:lvl w:ilvl="0" w:tplc="5B9CF3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81F6A"/>
    <w:multiLevelType w:val="hybridMultilevel"/>
    <w:tmpl w:val="DF22A6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10BF6"/>
    <w:multiLevelType w:val="hybridMultilevel"/>
    <w:tmpl w:val="8F9CD9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107814"/>
    <w:multiLevelType w:val="hybridMultilevel"/>
    <w:tmpl w:val="D124DC9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A33A6"/>
    <w:multiLevelType w:val="multilevel"/>
    <w:tmpl w:val="40E05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BA4824"/>
    <w:multiLevelType w:val="hybridMultilevel"/>
    <w:tmpl w:val="C76E4B42"/>
    <w:lvl w:ilvl="0" w:tplc="0414000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6" w15:restartNumberingAfterBreak="0">
    <w:nsid w:val="4985424B"/>
    <w:multiLevelType w:val="hybridMultilevel"/>
    <w:tmpl w:val="2ABE400A"/>
    <w:lvl w:ilvl="0" w:tplc="506227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937E0"/>
    <w:multiLevelType w:val="hybridMultilevel"/>
    <w:tmpl w:val="8A40276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740351"/>
    <w:multiLevelType w:val="multilevel"/>
    <w:tmpl w:val="C77423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0AC0D8B"/>
    <w:multiLevelType w:val="hybridMultilevel"/>
    <w:tmpl w:val="75A6EFF0"/>
    <w:lvl w:ilvl="0" w:tplc="51EC6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066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5A84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326D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6ED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C94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4A2A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294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7684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A6C11"/>
    <w:multiLevelType w:val="hybridMultilevel"/>
    <w:tmpl w:val="FFFFFFFF"/>
    <w:lvl w:ilvl="0" w:tplc="2446E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648A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2E19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AB7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B6D4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BE3E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A43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240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AED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B83A27"/>
    <w:multiLevelType w:val="hybridMultilevel"/>
    <w:tmpl w:val="15304BA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042DFD"/>
    <w:multiLevelType w:val="hybridMultilevel"/>
    <w:tmpl w:val="1D54A9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62A86"/>
    <w:multiLevelType w:val="multilevel"/>
    <w:tmpl w:val="96781384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7C3A0B"/>
    <w:multiLevelType w:val="hybridMultilevel"/>
    <w:tmpl w:val="F8BC0BB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60350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olor w:val="auto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ECD2A4C"/>
    <w:multiLevelType w:val="hybridMultilevel"/>
    <w:tmpl w:val="BBB21696"/>
    <w:lvl w:ilvl="0" w:tplc="CC1000BE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8" w15:restartNumberingAfterBreak="0">
    <w:nsid w:val="62E70FCB"/>
    <w:multiLevelType w:val="hybridMultilevel"/>
    <w:tmpl w:val="5FC8E7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61A45E5"/>
    <w:multiLevelType w:val="hybridMultilevel"/>
    <w:tmpl w:val="2E52797C"/>
    <w:lvl w:ilvl="0" w:tplc="1F264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6CD9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36B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029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B45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FCF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470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603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A8BC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0F68EF"/>
    <w:multiLevelType w:val="hybridMultilevel"/>
    <w:tmpl w:val="D9CABED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84915D9"/>
    <w:multiLevelType w:val="hybridMultilevel"/>
    <w:tmpl w:val="93327BC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C3759AA"/>
    <w:multiLevelType w:val="hybridMultilevel"/>
    <w:tmpl w:val="3B884C82"/>
    <w:lvl w:ilvl="0" w:tplc="9FC008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1E2C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A661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68B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A01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CCE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6C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08C5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E25C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01655"/>
    <w:multiLevelType w:val="hybridMultilevel"/>
    <w:tmpl w:val="F480600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71485"/>
    <w:multiLevelType w:val="hybridMultilevel"/>
    <w:tmpl w:val="9E72EA04"/>
    <w:lvl w:ilvl="0" w:tplc="3CFA95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203050"/>
    <w:multiLevelType w:val="hybridMultilevel"/>
    <w:tmpl w:val="76E24D5A"/>
    <w:lvl w:ilvl="0" w:tplc="0414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lowerLetter"/>
      <w:lvlText w:val="%2."/>
      <w:lvlJc w:val="left"/>
      <w:pPr>
        <w:ind w:left="1440" w:hanging="360"/>
      </w:p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</w:lvl>
    <w:lvl w:ilvl="3" w:tplc="04140001" w:tentative="1">
      <w:start w:val="1"/>
      <w:numFmt w:val="decimal"/>
      <w:lvlText w:val="%4."/>
      <w:lvlJc w:val="left"/>
      <w:pPr>
        <w:ind w:left="2880" w:hanging="360"/>
      </w:p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</w:lvl>
    <w:lvl w:ilvl="6" w:tplc="04140001" w:tentative="1">
      <w:start w:val="1"/>
      <w:numFmt w:val="decimal"/>
      <w:lvlText w:val="%7."/>
      <w:lvlJc w:val="left"/>
      <w:pPr>
        <w:ind w:left="5040" w:hanging="360"/>
      </w:p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FB09FC"/>
    <w:multiLevelType w:val="multilevel"/>
    <w:tmpl w:val="290ACE3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5E40F61"/>
    <w:multiLevelType w:val="hybridMultilevel"/>
    <w:tmpl w:val="42BEF0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9938D0"/>
    <w:multiLevelType w:val="hybridMultilevel"/>
    <w:tmpl w:val="768A04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BD5D48"/>
    <w:multiLevelType w:val="hybridMultilevel"/>
    <w:tmpl w:val="C616C8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B6755F"/>
    <w:multiLevelType w:val="hybridMultilevel"/>
    <w:tmpl w:val="BC1CF4A4"/>
    <w:lvl w:ilvl="0" w:tplc="E42E7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597652">
    <w:abstractNumId w:val="40"/>
  </w:num>
  <w:num w:numId="2" w16cid:durableId="622422325">
    <w:abstractNumId w:val="30"/>
  </w:num>
  <w:num w:numId="3" w16cid:durableId="1732197210">
    <w:abstractNumId w:val="39"/>
  </w:num>
  <w:num w:numId="4" w16cid:durableId="1612780782">
    <w:abstractNumId w:val="34"/>
  </w:num>
  <w:num w:numId="5" w16cid:durableId="432360628">
    <w:abstractNumId w:val="36"/>
  </w:num>
  <w:num w:numId="6" w16cid:durableId="568808683">
    <w:abstractNumId w:val="33"/>
  </w:num>
  <w:num w:numId="7" w16cid:durableId="592203006">
    <w:abstractNumId w:val="13"/>
  </w:num>
  <w:num w:numId="8" w16cid:durableId="385570624">
    <w:abstractNumId w:val="48"/>
  </w:num>
  <w:num w:numId="9" w16cid:durableId="1329555592">
    <w:abstractNumId w:val="11"/>
  </w:num>
  <w:num w:numId="10" w16cid:durableId="1981835347">
    <w:abstractNumId w:val="5"/>
  </w:num>
  <w:num w:numId="11" w16cid:durableId="1050569364">
    <w:abstractNumId w:val="10"/>
  </w:num>
  <w:num w:numId="12" w16cid:durableId="769468824">
    <w:abstractNumId w:val="41"/>
  </w:num>
  <w:num w:numId="13" w16cid:durableId="2015451299">
    <w:abstractNumId w:val="42"/>
  </w:num>
  <w:num w:numId="14" w16cid:durableId="1783262369">
    <w:abstractNumId w:val="25"/>
  </w:num>
  <w:num w:numId="15" w16cid:durableId="808090163">
    <w:abstractNumId w:val="17"/>
  </w:num>
  <w:num w:numId="16" w16cid:durableId="1632518596">
    <w:abstractNumId w:val="14"/>
  </w:num>
  <w:num w:numId="17" w16cid:durableId="1476409931">
    <w:abstractNumId w:val="1"/>
  </w:num>
  <w:num w:numId="18" w16cid:durableId="1493646443">
    <w:abstractNumId w:val="46"/>
  </w:num>
  <w:num w:numId="19" w16cid:durableId="469052996">
    <w:abstractNumId w:val="51"/>
  </w:num>
  <w:num w:numId="20" w16cid:durableId="177362167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0797086">
    <w:abstractNumId w:val="35"/>
  </w:num>
  <w:num w:numId="22" w16cid:durableId="1273825099">
    <w:abstractNumId w:val="27"/>
  </w:num>
  <w:num w:numId="23" w16cid:durableId="865947315">
    <w:abstractNumId w:val="15"/>
  </w:num>
  <w:num w:numId="24" w16cid:durableId="226499747">
    <w:abstractNumId w:val="19"/>
  </w:num>
  <w:num w:numId="25" w16cid:durableId="96953836">
    <w:abstractNumId w:val="33"/>
  </w:num>
  <w:num w:numId="26" w16cid:durableId="531040253">
    <w:abstractNumId w:val="26"/>
  </w:num>
  <w:num w:numId="27" w16cid:durableId="1299454669">
    <w:abstractNumId w:val="16"/>
  </w:num>
  <w:num w:numId="28" w16cid:durableId="931006835">
    <w:abstractNumId w:val="6"/>
  </w:num>
  <w:num w:numId="29" w16cid:durableId="1258831775">
    <w:abstractNumId w:val="37"/>
  </w:num>
  <w:num w:numId="30" w16cid:durableId="584150000">
    <w:abstractNumId w:val="9"/>
  </w:num>
  <w:num w:numId="31" w16cid:durableId="1690373671">
    <w:abstractNumId w:val="3"/>
  </w:num>
  <w:num w:numId="32" w16cid:durableId="1492597947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157115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1007637">
    <w:abstractNumId w:val="44"/>
  </w:num>
  <w:num w:numId="35" w16cid:durableId="586236413">
    <w:abstractNumId w:val="22"/>
  </w:num>
  <w:num w:numId="36" w16cid:durableId="93135253">
    <w:abstractNumId w:val="32"/>
  </w:num>
  <w:num w:numId="37" w16cid:durableId="1930851555">
    <w:abstractNumId w:val="47"/>
  </w:num>
  <w:num w:numId="38" w16cid:durableId="650141083">
    <w:abstractNumId w:val="28"/>
  </w:num>
  <w:num w:numId="39" w16cid:durableId="1148399113">
    <w:abstractNumId w:val="18"/>
  </w:num>
  <w:num w:numId="40" w16cid:durableId="919632201">
    <w:abstractNumId w:val="7"/>
  </w:num>
  <w:num w:numId="41" w16cid:durableId="1200314253">
    <w:abstractNumId w:val="45"/>
  </w:num>
  <w:num w:numId="42" w16cid:durableId="1348098166">
    <w:abstractNumId w:val="50"/>
  </w:num>
  <w:num w:numId="43" w16cid:durableId="526411618">
    <w:abstractNumId w:val="20"/>
  </w:num>
  <w:num w:numId="44" w16cid:durableId="570194414">
    <w:abstractNumId w:val="31"/>
  </w:num>
  <w:num w:numId="45" w16cid:durableId="879786987">
    <w:abstractNumId w:val="2"/>
  </w:num>
  <w:num w:numId="46" w16cid:durableId="1784688667">
    <w:abstractNumId w:val="21"/>
  </w:num>
  <w:num w:numId="47" w16cid:durableId="795833802">
    <w:abstractNumId w:val="23"/>
  </w:num>
  <w:num w:numId="48" w16cid:durableId="530000566">
    <w:abstractNumId w:val="12"/>
  </w:num>
  <w:num w:numId="49" w16cid:durableId="1749228759">
    <w:abstractNumId w:val="38"/>
  </w:num>
  <w:num w:numId="50" w16cid:durableId="1985622841">
    <w:abstractNumId w:val="8"/>
  </w:num>
  <w:num w:numId="51" w16cid:durableId="1129282741">
    <w:abstractNumId w:val="29"/>
  </w:num>
  <w:num w:numId="52" w16cid:durableId="1017579541">
    <w:abstractNumId w:val="43"/>
  </w:num>
  <w:num w:numId="53" w16cid:durableId="237055761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425"/>
  <w:characterSpacingControl w:val="doNotCompress"/>
  <w:hdrShapeDefaults>
    <o:shapedefaults v:ext="edit" spidmax="2050">
      <o:colormru v:ext="edit" colors="#f1f2f2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A91"/>
    <w:rsid w:val="00000BC6"/>
    <w:rsid w:val="00001697"/>
    <w:rsid w:val="00002060"/>
    <w:rsid w:val="0000370E"/>
    <w:rsid w:val="00003A36"/>
    <w:rsid w:val="00003ADD"/>
    <w:rsid w:val="00003BCC"/>
    <w:rsid w:val="000046EE"/>
    <w:rsid w:val="00004959"/>
    <w:rsid w:val="00005383"/>
    <w:rsid w:val="00005721"/>
    <w:rsid w:val="00005849"/>
    <w:rsid w:val="00005A5D"/>
    <w:rsid w:val="000074FC"/>
    <w:rsid w:val="00010955"/>
    <w:rsid w:val="00010F2D"/>
    <w:rsid w:val="000115E6"/>
    <w:rsid w:val="00011873"/>
    <w:rsid w:val="00012231"/>
    <w:rsid w:val="0001285A"/>
    <w:rsid w:val="00013143"/>
    <w:rsid w:val="000134E8"/>
    <w:rsid w:val="0001397A"/>
    <w:rsid w:val="00013E3E"/>
    <w:rsid w:val="00017186"/>
    <w:rsid w:val="00017B03"/>
    <w:rsid w:val="0002037E"/>
    <w:rsid w:val="000207AB"/>
    <w:rsid w:val="000208D3"/>
    <w:rsid w:val="00020CB8"/>
    <w:rsid w:val="000214E0"/>
    <w:rsid w:val="0002168C"/>
    <w:rsid w:val="000218FE"/>
    <w:rsid w:val="00030430"/>
    <w:rsid w:val="00030B08"/>
    <w:rsid w:val="00030BEB"/>
    <w:rsid w:val="00031C13"/>
    <w:rsid w:val="00032FD3"/>
    <w:rsid w:val="00033015"/>
    <w:rsid w:val="000333C4"/>
    <w:rsid w:val="00034158"/>
    <w:rsid w:val="00036646"/>
    <w:rsid w:val="00036AC1"/>
    <w:rsid w:val="00036BDE"/>
    <w:rsid w:val="00037132"/>
    <w:rsid w:val="0003790F"/>
    <w:rsid w:val="0004007D"/>
    <w:rsid w:val="0004041C"/>
    <w:rsid w:val="00040AC4"/>
    <w:rsid w:val="00041A1F"/>
    <w:rsid w:val="000431F6"/>
    <w:rsid w:val="00044966"/>
    <w:rsid w:val="00045272"/>
    <w:rsid w:val="0004594C"/>
    <w:rsid w:val="00046614"/>
    <w:rsid w:val="000476D2"/>
    <w:rsid w:val="000509C8"/>
    <w:rsid w:val="00053285"/>
    <w:rsid w:val="00053CF8"/>
    <w:rsid w:val="000541DD"/>
    <w:rsid w:val="000544D8"/>
    <w:rsid w:val="00055451"/>
    <w:rsid w:val="00055900"/>
    <w:rsid w:val="00055E43"/>
    <w:rsid w:val="000566F5"/>
    <w:rsid w:val="00056BDF"/>
    <w:rsid w:val="00057558"/>
    <w:rsid w:val="000604B0"/>
    <w:rsid w:val="00060C8E"/>
    <w:rsid w:val="00060DCF"/>
    <w:rsid w:val="00060DDF"/>
    <w:rsid w:val="00060FC1"/>
    <w:rsid w:val="00062861"/>
    <w:rsid w:val="00062A07"/>
    <w:rsid w:val="00062D34"/>
    <w:rsid w:val="00062FAE"/>
    <w:rsid w:val="00064752"/>
    <w:rsid w:val="00064C74"/>
    <w:rsid w:val="00064CC2"/>
    <w:rsid w:val="00065149"/>
    <w:rsid w:val="00065927"/>
    <w:rsid w:val="00065B22"/>
    <w:rsid w:val="0006726C"/>
    <w:rsid w:val="000675FB"/>
    <w:rsid w:val="00072120"/>
    <w:rsid w:val="00072778"/>
    <w:rsid w:val="00073EE0"/>
    <w:rsid w:val="00076211"/>
    <w:rsid w:val="000777E8"/>
    <w:rsid w:val="000817C9"/>
    <w:rsid w:val="00083961"/>
    <w:rsid w:val="00083F79"/>
    <w:rsid w:val="0008444F"/>
    <w:rsid w:val="00085DDD"/>
    <w:rsid w:val="000902DB"/>
    <w:rsid w:val="00091385"/>
    <w:rsid w:val="00091614"/>
    <w:rsid w:val="00091B33"/>
    <w:rsid w:val="000928DE"/>
    <w:rsid w:val="00092F6B"/>
    <w:rsid w:val="0009310A"/>
    <w:rsid w:val="000932AE"/>
    <w:rsid w:val="00093CE0"/>
    <w:rsid w:val="000943F7"/>
    <w:rsid w:val="00094E51"/>
    <w:rsid w:val="000A0994"/>
    <w:rsid w:val="000A1A6D"/>
    <w:rsid w:val="000A2153"/>
    <w:rsid w:val="000A217F"/>
    <w:rsid w:val="000A2732"/>
    <w:rsid w:val="000A2963"/>
    <w:rsid w:val="000A30A4"/>
    <w:rsid w:val="000A5134"/>
    <w:rsid w:val="000A531F"/>
    <w:rsid w:val="000A5903"/>
    <w:rsid w:val="000A5CDB"/>
    <w:rsid w:val="000A5FDB"/>
    <w:rsid w:val="000A6CEC"/>
    <w:rsid w:val="000B199D"/>
    <w:rsid w:val="000B227A"/>
    <w:rsid w:val="000B22E2"/>
    <w:rsid w:val="000B3B8B"/>
    <w:rsid w:val="000B5119"/>
    <w:rsid w:val="000B7499"/>
    <w:rsid w:val="000C01C3"/>
    <w:rsid w:val="000C1B92"/>
    <w:rsid w:val="000C3AED"/>
    <w:rsid w:val="000C429A"/>
    <w:rsid w:val="000C4B27"/>
    <w:rsid w:val="000C547A"/>
    <w:rsid w:val="000C5C45"/>
    <w:rsid w:val="000C60C5"/>
    <w:rsid w:val="000C77C8"/>
    <w:rsid w:val="000D08A7"/>
    <w:rsid w:val="000D24A7"/>
    <w:rsid w:val="000D29EB"/>
    <w:rsid w:val="000D305D"/>
    <w:rsid w:val="000D3694"/>
    <w:rsid w:val="000D495F"/>
    <w:rsid w:val="000D4C86"/>
    <w:rsid w:val="000D4D33"/>
    <w:rsid w:val="000D53F5"/>
    <w:rsid w:val="000D659F"/>
    <w:rsid w:val="000E00A3"/>
    <w:rsid w:val="000E0D78"/>
    <w:rsid w:val="000E28B9"/>
    <w:rsid w:val="000E4890"/>
    <w:rsid w:val="000E4CFA"/>
    <w:rsid w:val="000E4D6C"/>
    <w:rsid w:val="000E5390"/>
    <w:rsid w:val="000E5A4A"/>
    <w:rsid w:val="000E65B5"/>
    <w:rsid w:val="000F0643"/>
    <w:rsid w:val="000F4D84"/>
    <w:rsid w:val="000F4F03"/>
    <w:rsid w:val="000F5399"/>
    <w:rsid w:val="000F5D7A"/>
    <w:rsid w:val="000F6277"/>
    <w:rsid w:val="000F6631"/>
    <w:rsid w:val="000F70C3"/>
    <w:rsid w:val="000F7557"/>
    <w:rsid w:val="00100321"/>
    <w:rsid w:val="00102A16"/>
    <w:rsid w:val="001031E3"/>
    <w:rsid w:val="0010347E"/>
    <w:rsid w:val="00104B06"/>
    <w:rsid w:val="001054F6"/>
    <w:rsid w:val="001055F6"/>
    <w:rsid w:val="00105CEA"/>
    <w:rsid w:val="0010634A"/>
    <w:rsid w:val="0010662D"/>
    <w:rsid w:val="00107A10"/>
    <w:rsid w:val="00110392"/>
    <w:rsid w:val="001105EE"/>
    <w:rsid w:val="00110FBD"/>
    <w:rsid w:val="0011107D"/>
    <w:rsid w:val="00111775"/>
    <w:rsid w:val="001117CB"/>
    <w:rsid w:val="00111CA0"/>
    <w:rsid w:val="001164D9"/>
    <w:rsid w:val="00116F64"/>
    <w:rsid w:val="001171CB"/>
    <w:rsid w:val="001174E0"/>
    <w:rsid w:val="00117785"/>
    <w:rsid w:val="001177B9"/>
    <w:rsid w:val="00117F97"/>
    <w:rsid w:val="00120CD0"/>
    <w:rsid w:val="00121717"/>
    <w:rsid w:val="00121CE1"/>
    <w:rsid w:val="00121DC2"/>
    <w:rsid w:val="001229CD"/>
    <w:rsid w:val="00123351"/>
    <w:rsid w:val="00124AF2"/>
    <w:rsid w:val="00124C31"/>
    <w:rsid w:val="00125D2D"/>
    <w:rsid w:val="00126E81"/>
    <w:rsid w:val="00127276"/>
    <w:rsid w:val="001300FF"/>
    <w:rsid w:val="00131BF8"/>
    <w:rsid w:val="00131C11"/>
    <w:rsid w:val="001320E1"/>
    <w:rsid w:val="00132594"/>
    <w:rsid w:val="001330C3"/>
    <w:rsid w:val="0013312A"/>
    <w:rsid w:val="001332DD"/>
    <w:rsid w:val="001338FB"/>
    <w:rsid w:val="00133E1E"/>
    <w:rsid w:val="00140725"/>
    <w:rsid w:val="001414E4"/>
    <w:rsid w:val="001426CD"/>
    <w:rsid w:val="001431E4"/>
    <w:rsid w:val="001432B8"/>
    <w:rsid w:val="00143723"/>
    <w:rsid w:val="001444A1"/>
    <w:rsid w:val="00144B08"/>
    <w:rsid w:val="00144D6D"/>
    <w:rsid w:val="001457DC"/>
    <w:rsid w:val="00145882"/>
    <w:rsid w:val="001466B3"/>
    <w:rsid w:val="00146C49"/>
    <w:rsid w:val="0014700A"/>
    <w:rsid w:val="00147B97"/>
    <w:rsid w:val="00151492"/>
    <w:rsid w:val="001518EA"/>
    <w:rsid w:val="00152D9D"/>
    <w:rsid w:val="00153037"/>
    <w:rsid w:val="00153833"/>
    <w:rsid w:val="00154998"/>
    <w:rsid w:val="00155BEA"/>
    <w:rsid w:val="00157770"/>
    <w:rsid w:val="00157BD6"/>
    <w:rsid w:val="00160E4D"/>
    <w:rsid w:val="001623F0"/>
    <w:rsid w:val="00162C5F"/>
    <w:rsid w:val="00163DFB"/>
    <w:rsid w:val="001640E5"/>
    <w:rsid w:val="0016531F"/>
    <w:rsid w:val="00165771"/>
    <w:rsid w:val="001671EB"/>
    <w:rsid w:val="00167CFA"/>
    <w:rsid w:val="001706A4"/>
    <w:rsid w:val="00171008"/>
    <w:rsid w:val="00171430"/>
    <w:rsid w:val="00171BF9"/>
    <w:rsid w:val="00171C17"/>
    <w:rsid w:val="00171CE6"/>
    <w:rsid w:val="001735C2"/>
    <w:rsid w:val="00173BB7"/>
    <w:rsid w:val="00174FB6"/>
    <w:rsid w:val="001758A7"/>
    <w:rsid w:val="00175BAF"/>
    <w:rsid w:val="001760E4"/>
    <w:rsid w:val="00177BD4"/>
    <w:rsid w:val="00180134"/>
    <w:rsid w:val="0018027B"/>
    <w:rsid w:val="001805D8"/>
    <w:rsid w:val="001827F9"/>
    <w:rsid w:val="00182B19"/>
    <w:rsid w:val="00184026"/>
    <w:rsid w:val="0018461F"/>
    <w:rsid w:val="00186A12"/>
    <w:rsid w:val="00186E10"/>
    <w:rsid w:val="00191138"/>
    <w:rsid w:val="0019165F"/>
    <w:rsid w:val="00192C99"/>
    <w:rsid w:val="0019348D"/>
    <w:rsid w:val="00194AE0"/>
    <w:rsid w:val="0019595B"/>
    <w:rsid w:val="00197AB7"/>
    <w:rsid w:val="001A1BCE"/>
    <w:rsid w:val="001A2476"/>
    <w:rsid w:val="001A2634"/>
    <w:rsid w:val="001A2950"/>
    <w:rsid w:val="001A2DDD"/>
    <w:rsid w:val="001A3A5F"/>
    <w:rsid w:val="001A4174"/>
    <w:rsid w:val="001B0962"/>
    <w:rsid w:val="001B11B0"/>
    <w:rsid w:val="001B21B4"/>
    <w:rsid w:val="001B2F8E"/>
    <w:rsid w:val="001B37BE"/>
    <w:rsid w:val="001B38BF"/>
    <w:rsid w:val="001B399F"/>
    <w:rsid w:val="001B3C49"/>
    <w:rsid w:val="001B3E0D"/>
    <w:rsid w:val="001B4B05"/>
    <w:rsid w:val="001B5392"/>
    <w:rsid w:val="001B55CA"/>
    <w:rsid w:val="001B5C50"/>
    <w:rsid w:val="001B6A53"/>
    <w:rsid w:val="001C0959"/>
    <w:rsid w:val="001C1EA6"/>
    <w:rsid w:val="001C2A21"/>
    <w:rsid w:val="001C34C6"/>
    <w:rsid w:val="001C34FD"/>
    <w:rsid w:val="001C396C"/>
    <w:rsid w:val="001C48C8"/>
    <w:rsid w:val="001C4AB2"/>
    <w:rsid w:val="001C4B77"/>
    <w:rsid w:val="001C6446"/>
    <w:rsid w:val="001D0B19"/>
    <w:rsid w:val="001D0CFC"/>
    <w:rsid w:val="001D1C48"/>
    <w:rsid w:val="001D4C57"/>
    <w:rsid w:val="001D54C8"/>
    <w:rsid w:val="001D5AA5"/>
    <w:rsid w:val="001D6B8A"/>
    <w:rsid w:val="001E0759"/>
    <w:rsid w:val="001E1483"/>
    <w:rsid w:val="001E1598"/>
    <w:rsid w:val="001E3279"/>
    <w:rsid w:val="001E33B9"/>
    <w:rsid w:val="001E3693"/>
    <w:rsid w:val="001E3728"/>
    <w:rsid w:val="001E3A1B"/>
    <w:rsid w:val="001E3FBB"/>
    <w:rsid w:val="001E49BE"/>
    <w:rsid w:val="001E5D05"/>
    <w:rsid w:val="001E6EDB"/>
    <w:rsid w:val="001E76FF"/>
    <w:rsid w:val="001F03E6"/>
    <w:rsid w:val="001F18BE"/>
    <w:rsid w:val="001F1D3D"/>
    <w:rsid w:val="001F2338"/>
    <w:rsid w:val="001F3634"/>
    <w:rsid w:val="001F70C2"/>
    <w:rsid w:val="00200F62"/>
    <w:rsid w:val="00201974"/>
    <w:rsid w:val="00201FCC"/>
    <w:rsid w:val="00202607"/>
    <w:rsid w:val="0020291B"/>
    <w:rsid w:val="00202D30"/>
    <w:rsid w:val="00203C9D"/>
    <w:rsid w:val="00205730"/>
    <w:rsid w:val="00205AA0"/>
    <w:rsid w:val="002076EB"/>
    <w:rsid w:val="00210196"/>
    <w:rsid w:val="002101C9"/>
    <w:rsid w:val="00210ABC"/>
    <w:rsid w:val="00210BBA"/>
    <w:rsid w:val="00211C65"/>
    <w:rsid w:val="00212182"/>
    <w:rsid w:val="002127D7"/>
    <w:rsid w:val="002128A0"/>
    <w:rsid w:val="00212EBA"/>
    <w:rsid w:val="002131D0"/>
    <w:rsid w:val="0021382E"/>
    <w:rsid w:val="00213CC6"/>
    <w:rsid w:val="0021514B"/>
    <w:rsid w:val="002163F0"/>
    <w:rsid w:val="00216BEF"/>
    <w:rsid w:val="002213D2"/>
    <w:rsid w:val="00221703"/>
    <w:rsid w:val="00221905"/>
    <w:rsid w:val="00222989"/>
    <w:rsid w:val="00222E1E"/>
    <w:rsid w:val="002239C5"/>
    <w:rsid w:val="0022450E"/>
    <w:rsid w:val="002252CF"/>
    <w:rsid w:val="00225B6F"/>
    <w:rsid w:val="002260B0"/>
    <w:rsid w:val="0022752F"/>
    <w:rsid w:val="00227D83"/>
    <w:rsid w:val="0023079C"/>
    <w:rsid w:val="002325E5"/>
    <w:rsid w:val="00233AF7"/>
    <w:rsid w:val="0023498D"/>
    <w:rsid w:val="00234B06"/>
    <w:rsid w:val="00234CB9"/>
    <w:rsid w:val="00234E6D"/>
    <w:rsid w:val="00235C17"/>
    <w:rsid w:val="0023658C"/>
    <w:rsid w:val="00240648"/>
    <w:rsid w:val="00240B1A"/>
    <w:rsid w:val="00240E6D"/>
    <w:rsid w:val="00242F8E"/>
    <w:rsid w:val="00243D2C"/>
    <w:rsid w:val="00243DC5"/>
    <w:rsid w:val="0024588D"/>
    <w:rsid w:val="00250E5C"/>
    <w:rsid w:val="00251A6A"/>
    <w:rsid w:val="002535A2"/>
    <w:rsid w:val="0025379E"/>
    <w:rsid w:val="0025550D"/>
    <w:rsid w:val="00255790"/>
    <w:rsid w:val="00255DAD"/>
    <w:rsid w:val="00257AB1"/>
    <w:rsid w:val="00260CDB"/>
    <w:rsid w:val="00263971"/>
    <w:rsid w:val="00264B66"/>
    <w:rsid w:val="00266342"/>
    <w:rsid w:val="002670DA"/>
    <w:rsid w:val="00270F82"/>
    <w:rsid w:val="00271CB8"/>
    <w:rsid w:val="00271FBF"/>
    <w:rsid w:val="002730E3"/>
    <w:rsid w:val="002741B6"/>
    <w:rsid w:val="00274A19"/>
    <w:rsid w:val="00276A6F"/>
    <w:rsid w:val="00276AAE"/>
    <w:rsid w:val="0028067C"/>
    <w:rsid w:val="00280B6B"/>
    <w:rsid w:val="00281165"/>
    <w:rsid w:val="00282A13"/>
    <w:rsid w:val="00282B53"/>
    <w:rsid w:val="00283BA3"/>
    <w:rsid w:val="00285BD7"/>
    <w:rsid w:val="00290162"/>
    <w:rsid w:val="002905A5"/>
    <w:rsid w:val="00290605"/>
    <w:rsid w:val="00290681"/>
    <w:rsid w:val="00291E6A"/>
    <w:rsid w:val="002927C9"/>
    <w:rsid w:val="00292ED2"/>
    <w:rsid w:val="002930A3"/>
    <w:rsid w:val="00293790"/>
    <w:rsid w:val="002959FB"/>
    <w:rsid w:val="00297F92"/>
    <w:rsid w:val="002A1D9B"/>
    <w:rsid w:val="002A2DFD"/>
    <w:rsid w:val="002A3045"/>
    <w:rsid w:val="002A3A94"/>
    <w:rsid w:val="002A3F9E"/>
    <w:rsid w:val="002A445A"/>
    <w:rsid w:val="002A4A61"/>
    <w:rsid w:val="002A4A84"/>
    <w:rsid w:val="002A5260"/>
    <w:rsid w:val="002A54E4"/>
    <w:rsid w:val="002A7A33"/>
    <w:rsid w:val="002B0648"/>
    <w:rsid w:val="002B221C"/>
    <w:rsid w:val="002B2682"/>
    <w:rsid w:val="002B2784"/>
    <w:rsid w:val="002B3320"/>
    <w:rsid w:val="002B3532"/>
    <w:rsid w:val="002B4348"/>
    <w:rsid w:val="002B4EA4"/>
    <w:rsid w:val="002B6929"/>
    <w:rsid w:val="002B6A52"/>
    <w:rsid w:val="002B7A15"/>
    <w:rsid w:val="002B7A2F"/>
    <w:rsid w:val="002C17B3"/>
    <w:rsid w:val="002C1DE9"/>
    <w:rsid w:val="002C2088"/>
    <w:rsid w:val="002C246D"/>
    <w:rsid w:val="002C26EF"/>
    <w:rsid w:val="002C2C2B"/>
    <w:rsid w:val="002C30BA"/>
    <w:rsid w:val="002C3669"/>
    <w:rsid w:val="002C3E33"/>
    <w:rsid w:val="002C3ED2"/>
    <w:rsid w:val="002C45AE"/>
    <w:rsid w:val="002C4733"/>
    <w:rsid w:val="002C4F54"/>
    <w:rsid w:val="002C54AF"/>
    <w:rsid w:val="002C57C4"/>
    <w:rsid w:val="002C5D2E"/>
    <w:rsid w:val="002C6363"/>
    <w:rsid w:val="002C7047"/>
    <w:rsid w:val="002C7BED"/>
    <w:rsid w:val="002D0291"/>
    <w:rsid w:val="002D05E9"/>
    <w:rsid w:val="002D0A5C"/>
    <w:rsid w:val="002D0F02"/>
    <w:rsid w:val="002D1EDC"/>
    <w:rsid w:val="002D25E2"/>
    <w:rsid w:val="002D27AA"/>
    <w:rsid w:val="002D4F5D"/>
    <w:rsid w:val="002D6F50"/>
    <w:rsid w:val="002E0251"/>
    <w:rsid w:val="002E049F"/>
    <w:rsid w:val="002E0F0E"/>
    <w:rsid w:val="002E1C62"/>
    <w:rsid w:val="002E282B"/>
    <w:rsid w:val="002E40DD"/>
    <w:rsid w:val="002E49A7"/>
    <w:rsid w:val="002E4E25"/>
    <w:rsid w:val="002E71E0"/>
    <w:rsid w:val="002E76FC"/>
    <w:rsid w:val="002F0A39"/>
    <w:rsid w:val="002F0FC8"/>
    <w:rsid w:val="002F1619"/>
    <w:rsid w:val="002F1D0A"/>
    <w:rsid w:val="002F3E81"/>
    <w:rsid w:val="002F5A0B"/>
    <w:rsid w:val="002F6038"/>
    <w:rsid w:val="002F66AA"/>
    <w:rsid w:val="002F6D8B"/>
    <w:rsid w:val="002F7311"/>
    <w:rsid w:val="002F753F"/>
    <w:rsid w:val="00300300"/>
    <w:rsid w:val="00300535"/>
    <w:rsid w:val="00302797"/>
    <w:rsid w:val="00302C7E"/>
    <w:rsid w:val="00302E11"/>
    <w:rsid w:val="003074E7"/>
    <w:rsid w:val="00311557"/>
    <w:rsid w:val="00311936"/>
    <w:rsid w:val="0031220D"/>
    <w:rsid w:val="00313E23"/>
    <w:rsid w:val="00313F12"/>
    <w:rsid w:val="00315CC4"/>
    <w:rsid w:val="00315E43"/>
    <w:rsid w:val="00316DA1"/>
    <w:rsid w:val="0031743C"/>
    <w:rsid w:val="00317999"/>
    <w:rsid w:val="00322528"/>
    <w:rsid w:val="00322691"/>
    <w:rsid w:val="00323671"/>
    <w:rsid w:val="003242A7"/>
    <w:rsid w:val="0032506C"/>
    <w:rsid w:val="00326055"/>
    <w:rsid w:val="003264E9"/>
    <w:rsid w:val="003266D5"/>
    <w:rsid w:val="00326C82"/>
    <w:rsid w:val="00327973"/>
    <w:rsid w:val="00327B78"/>
    <w:rsid w:val="00327FB4"/>
    <w:rsid w:val="00330B2B"/>
    <w:rsid w:val="003324CF"/>
    <w:rsid w:val="00332F7B"/>
    <w:rsid w:val="0033309F"/>
    <w:rsid w:val="003333CB"/>
    <w:rsid w:val="00333E38"/>
    <w:rsid w:val="00334210"/>
    <w:rsid w:val="00334B83"/>
    <w:rsid w:val="003374CF"/>
    <w:rsid w:val="003378E4"/>
    <w:rsid w:val="00337DBD"/>
    <w:rsid w:val="00340870"/>
    <w:rsid w:val="003410D8"/>
    <w:rsid w:val="0034145B"/>
    <w:rsid w:val="003428A1"/>
    <w:rsid w:val="003435F8"/>
    <w:rsid w:val="003445F9"/>
    <w:rsid w:val="003446A0"/>
    <w:rsid w:val="00345D8D"/>
    <w:rsid w:val="00350271"/>
    <w:rsid w:val="0035081A"/>
    <w:rsid w:val="00351530"/>
    <w:rsid w:val="00351997"/>
    <w:rsid w:val="00352EF0"/>
    <w:rsid w:val="003537A6"/>
    <w:rsid w:val="003543B1"/>
    <w:rsid w:val="00354BA6"/>
    <w:rsid w:val="00355939"/>
    <w:rsid w:val="00355F82"/>
    <w:rsid w:val="00356037"/>
    <w:rsid w:val="0035726A"/>
    <w:rsid w:val="00361158"/>
    <w:rsid w:val="00362314"/>
    <w:rsid w:val="00362A8A"/>
    <w:rsid w:val="00362ACA"/>
    <w:rsid w:val="00363D6D"/>
    <w:rsid w:val="00363F4D"/>
    <w:rsid w:val="00364141"/>
    <w:rsid w:val="0036640D"/>
    <w:rsid w:val="00366F61"/>
    <w:rsid w:val="0036706D"/>
    <w:rsid w:val="003677E3"/>
    <w:rsid w:val="00367956"/>
    <w:rsid w:val="00367A24"/>
    <w:rsid w:val="003702B2"/>
    <w:rsid w:val="00370AAA"/>
    <w:rsid w:val="00377626"/>
    <w:rsid w:val="003779A7"/>
    <w:rsid w:val="00380387"/>
    <w:rsid w:val="00380EF1"/>
    <w:rsid w:val="003813DB"/>
    <w:rsid w:val="00383114"/>
    <w:rsid w:val="00383630"/>
    <w:rsid w:val="00383C1A"/>
    <w:rsid w:val="00383D93"/>
    <w:rsid w:val="003843EA"/>
    <w:rsid w:val="00384B37"/>
    <w:rsid w:val="00384D40"/>
    <w:rsid w:val="003850F6"/>
    <w:rsid w:val="00386F61"/>
    <w:rsid w:val="003900F3"/>
    <w:rsid w:val="00390BF6"/>
    <w:rsid w:val="003916BD"/>
    <w:rsid w:val="00392C57"/>
    <w:rsid w:val="003930A2"/>
    <w:rsid w:val="0039322A"/>
    <w:rsid w:val="003939F3"/>
    <w:rsid w:val="00393A79"/>
    <w:rsid w:val="00393BC1"/>
    <w:rsid w:val="00393DA8"/>
    <w:rsid w:val="0039509D"/>
    <w:rsid w:val="00395FA8"/>
    <w:rsid w:val="00396F23"/>
    <w:rsid w:val="003970B0"/>
    <w:rsid w:val="00397AC3"/>
    <w:rsid w:val="003A2121"/>
    <w:rsid w:val="003A22A0"/>
    <w:rsid w:val="003A32DD"/>
    <w:rsid w:val="003A4119"/>
    <w:rsid w:val="003A4B3A"/>
    <w:rsid w:val="003A4C6A"/>
    <w:rsid w:val="003A5020"/>
    <w:rsid w:val="003A5545"/>
    <w:rsid w:val="003B00F0"/>
    <w:rsid w:val="003B08F9"/>
    <w:rsid w:val="003B134A"/>
    <w:rsid w:val="003B281C"/>
    <w:rsid w:val="003B3440"/>
    <w:rsid w:val="003B464B"/>
    <w:rsid w:val="003B4C38"/>
    <w:rsid w:val="003B534C"/>
    <w:rsid w:val="003B5CCE"/>
    <w:rsid w:val="003B5EE9"/>
    <w:rsid w:val="003B6483"/>
    <w:rsid w:val="003B6B6A"/>
    <w:rsid w:val="003B6E0E"/>
    <w:rsid w:val="003B7E69"/>
    <w:rsid w:val="003C0D52"/>
    <w:rsid w:val="003C16C4"/>
    <w:rsid w:val="003C19D3"/>
    <w:rsid w:val="003C27C1"/>
    <w:rsid w:val="003C364B"/>
    <w:rsid w:val="003C3803"/>
    <w:rsid w:val="003C4B17"/>
    <w:rsid w:val="003C5462"/>
    <w:rsid w:val="003C5BDD"/>
    <w:rsid w:val="003C6DF2"/>
    <w:rsid w:val="003C7958"/>
    <w:rsid w:val="003C7D9D"/>
    <w:rsid w:val="003D2152"/>
    <w:rsid w:val="003D23AA"/>
    <w:rsid w:val="003D2DBD"/>
    <w:rsid w:val="003D3007"/>
    <w:rsid w:val="003D3436"/>
    <w:rsid w:val="003D38D3"/>
    <w:rsid w:val="003D4FC5"/>
    <w:rsid w:val="003D5402"/>
    <w:rsid w:val="003D5CF8"/>
    <w:rsid w:val="003D6435"/>
    <w:rsid w:val="003D687D"/>
    <w:rsid w:val="003D7736"/>
    <w:rsid w:val="003E07EB"/>
    <w:rsid w:val="003E0F5E"/>
    <w:rsid w:val="003E2049"/>
    <w:rsid w:val="003E2271"/>
    <w:rsid w:val="003E25C2"/>
    <w:rsid w:val="003E3642"/>
    <w:rsid w:val="003E3982"/>
    <w:rsid w:val="003E3E60"/>
    <w:rsid w:val="003E444E"/>
    <w:rsid w:val="003E5087"/>
    <w:rsid w:val="003E5303"/>
    <w:rsid w:val="003E5B53"/>
    <w:rsid w:val="003E60E1"/>
    <w:rsid w:val="003E7576"/>
    <w:rsid w:val="003E7693"/>
    <w:rsid w:val="003E7C1E"/>
    <w:rsid w:val="003F01F9"/>
    <w:rsid w:val="003F09C4"/>
    <w:rsid w:val="003F1921"/>
    <w:rsid w:val="003F1AFF"/>
    <w:rsid w:val="003F21E4"/>
    <w:rsid w:val="003F264A"/>
    <w:rsid w:val="003F2BDD"/>
    <w:rsid w:val="003F2DF8"/>
    <w:rsid w:val="003F2F11"/>
    <w:rsid w:val="003F34CB"/>
    <w:rsid w:val="003F399A"/>
    <w:rsid w:val="003F5FC4"/>
    <w:rsid w:val="003F718E"/>
    <w:rsid w:val="004012D0"/>
    <w:rsid w:val="0040212F"/>
    <w:rsid w:val="0040225C"/>
    <w:rsid w:val="00402972"/>
    <w:rsid w:val="004041B2"/>
    <w:rsid w:val="004044B0"/>
    <w:rsid w:val="00404568"/>
    <w:rsid w:val="00404F73"/>
    <w:rsid w:val="004065F3"/>
    <w:rsid w:val="00407CDB"/>
    <w:rsid w:val="00407CE8"/>
    <w:rsid w:val="004109A5"/>
    <w:rsid w:val="00410B09"/>
    <w:rsid w:val="00411201"/>
    <w:rsid w:val="00413353"/>
    <w:rsid w:val="00413546"/>
    <w:rsid w:val="0041362E"/>
    <w:rsid w:val="004156C6"/>
    <w:rsid w:val="004157D2"/>
    <w:rsid w:val="0041590F"/>
    <w:rsid w:val="0041697F"/>
    <w:rsid w:val="00416A24"/>
    <w:rsid w:val="00416A8E"/>
    <w:rsid w:val="00420113"/>
    <w:rsid w:val="0042055B"/>
    <w:rsid w:val="004205A2"/>
    <w:rsid w:val="00420A4C"/>
    <w:rsid w:val="004214D0"/>
    <w:rsid w:val="0042271D"/>
    <w:rsid w:val="00423085"/>
    <w:rsid w:val="0042338C"/>
    <w:rsid w:val="00423EE8"/>
    <w:rsid w:val="00424D00"/>
    <w:rsid w:val="0042598A"/>
    <w:rsid w:val="00425EF2"/>
    <w:rsid w:val="00426293"/>
    <w:rsid w:val="00426673"/>
    <w:rsid w:val="004268A2"/>
    <w:rsid w:val="00427734"/>
    <w:rsid w:val="004302B1"/>
    <w:rsid w:val="004313D5"/>
    <w:rsid w:val="0043195F"/>
    <w:rsid w:val="004319F8"/>
    <w:rsid w:val="0043317D"/>
    <w:rsid w:val="0043569F"/>
    <w:rsid w:val="00436778"/>
    <w:rsid w:val="00436BE8"/>
    <w:rsid w:val="00436D27"/>
    <w:rsid w:val="00440476"/>
    <w:rsid w:val="00440A53"/>
    <w:rsid w:val="00441217"/>
    <w:rsid w:val="004418B3"/>
    <w:rsid w:val="00441C50"/>
    <w:rsid w:val="0044242C"/>
    <w:rsid w:val="00442C75"/>
    <w:rsid w:val="004430F5"/>
    <w:rsid w:val="00443359"/>
    <w:rsid w:val="004437C2"/>
    <w:rsid w:val="00443A41"/>
    <w:rsid w:val="00444642"/>
    <w:rsid w:val="00444EDF"/>
    <w:rsid w:val="00444EEF"/>
    <w:rsid w:val="00445A3C"/>
    <w:rsid w:val="00447B58"/>
    <w:rsid w:val="00447D8B"/>
    <w:rsid w:val="004506E4"/>
    <w:rsid w:val="0045097A"/>
    <w:rsid w:val="00450B4F"/>
    <w:rsid w:val="00450E1F"/>
    <w:rsid w:val="00451E7D"/>
    <w:rsid w:val="00453E9A"/>
    <w:rsid w:val="00456958"/>
    <w:rsid w:val="00456F5F"/>
    <w:rsid w:val="004570A4"/>
    <w:rsid w:val="004572C0"/>
    <w:rsid w:val="004575D9"/>
    <w:rsid w:val="0045784F"/>
    <w:rsid w:val="00457B28"/>
    <w:rsid w:val="00460A6F"/>
    <w:rsid w:val="00460B7B"/>
    <w:rsid w:val="00460FF4"/>
    <w:rsid w:val="004612C5"/>
    <w:rsid w:val="004624BD"/>
    <w:rsid w:val="0046414D"/>
    <w:rsid w:val="00464546"/>
    <w:rsid w:val="00466179"/>
    <w:rsid w:val="00466577"/>
    <w:rsid w:val="0046717A"/>
    <w:rsid w:val="00467BE9"/>
    <w:rsid w:val="00470F9D"/>
    <w:rsid w:val="00471103"/>
    <w:rsid w:val="004715F3"/>
    <w:rsid w:val="00471D02"/>
    <w:rsid w:val="00472519"/>
    <w:rsid w:val="00472E63"/>
    <w:rsid w:val="004730C6"/>
    <w:rsid w:val="004738B9"/>
    <w:rsid w:val="004740C0"/>
    <w:rsid w:val="00474716"/>
    <w:rsid w:val="004751F9"/>
    <w:rsid w:val="00475658"/>
    <w:rsid w:val="00475AF3"/>
    <w:rsid w:val="00477720"/>
    <w:rsid w:val="00477F85"/>
    <w:rsid w:val="004816A3"/>
    <w:rsid w:val="00482703"/>
    <w:rsid w:val="00482AB6"/>
    <w:rsid w:val="004846EA"/>
    <w:rsid w:val="00485337"/>
    <w:rsid w:val="00485395"/>
    <w:rsid w:val="00485995"/>
    <w:rsid w:val="00485CE7"/>
    <w:rsid w:val="00487641"/>
    <w:rsid w:val="00490525"/>
    <w:rsid w:val="0049099C"/>
    <w:rsid w:val="00490ACC"/>
    <w:rsid w:val="00490DDC"/>
    <w:rsid w:val="00491556"/>
    <w:rsid w:val="00491B86"/>
    <w:rsid w:val="00491D4D"/>
    <w:rsid w:val="004923C1"/>
    <w:rsid w:val="004927FD"/>
    <w:rsid w:val="004934E5"/>
    <w:rsid w:val="00494843"/>
    <w:rsid w:val="004949BB"/>
    <w:rsid w:val="00494C1C"/>
    <w:rsid w:val="00494F7D"/>
    <w:rsid w:val="00495F81"/>
    <w:rsid w:val="0049640C"/>
    <w:rsid w:val="004969FE"/>
    <w:rsid w:val="00496B4C"/>
    <w:rsid w:val="00496BD3"/>
    <w:rsid w:val="004A03C9"/>
    <w:rsid w:val="004A23E8"/>
    <w:rsid w:val="004A5264"/>
    <w:rsid w:val="004A56A6"/>
    <w:rsid w:val="004A5F2C"/>
    <w:rsid w:val="004A691A"/>
    <w:rsid w:val="004B0B79"/>
    <w:rsid w:val="004B1765"/>
    <w:rsid w:val="004B19BC"/>
    <w:rsid w:val="004B3C0A"/>
    <w:rsid w:val="004B552C"/>
    <w:rsid w:val="004B6FE9"/>
    <w:rsid w:val="004B70B4"/>
    <w:rsid w:val="004B730D"/>
    <w:rsid w:val="004B79FB"/>
    <w:rsid w:val="004B7BDC"/>
    <w:rsid w:val="004C24D0"/>
    <w:rsid w:val="004C2731"/>
    <w:rsid w:val="004C3273"/>
    <w:rsid w:val="004C45F2"/>
    <w:rsid w:val="004C4882"/>
    <w:rsid w:val="004C4A7A"/>
    <w:rsid w:val="004C5065"/>
    <w:rsid w:val="004C6D48"/>
    <w:rsid w:val="004C7907"/>
    <w:rsid w:val="004D064F"/>
    <w:rsid w:val="004D13C5"/>
    <w:rsid w:val="004D32C8"/>
    <w:rsid w:val="004D3971"/>
    <w:rsid w:val="004D49F1"/>
    <w:rsid w:val="004D5AD0"/>
    <w:rsid w:val="004D614A"/>
    <w:rsid w:val="004D624D"/>
    <w:rsid w:val="004D63DA"/>
    <w:rsid w:val="004D6526"/>
    <w:rsid w:val="004D70FB"/>
    <w:rsid w:val="004D782A"/>
    <w:rsid w:val="004E04ED"/>
    <w:rsid w:val="004E11F1"/>
    <w:rsid w:val="004E1409"/>
    <w:rsid w:val="004E1442"/>
    <w:rsid w:val="004E1917"/>
    <w:rsid w:val="004E2865"/>
    <w:rsid w:val="004E3F47"/>
    <w:rsid w:val="004E5F2D"/>
    <w:rsid w:val="004E6715"/>
    <w:rsid w:val="004E6827"/>
    <w:rsid w:val="004E6949"/>
    <w:rsid w:val="004E7292"/>
    <w:rsid w:val="004E73AA"/>
    <w:rsid w:val="004E7DB7"/>
    <w:rsid w:val="004F07B1"/>
    <w:rsid w:val="004F0FFF"/>
    <w:rsid w:val="004F1B65"/>
    <w:rsid w:val="004F239A"/>
    <w:rsid w:val="004F2BDE"/>
    <w:rsid w:val="004F2D2B"/>
    <w:rsid w:val="004F3884"/>
    <w:rsid w:val="004F54CF"/>
    <w:rsid w:val="004F563A"/>
    <w:rsid w:val="004F566B"/>
    <w:rsid w:val="004F5F5D"/>
    <w:rsid w:val="004F73C3"/>
    <w:rsid w:val="005013BD"/>
    <w:rsid w:val="00501E35"/>
    <w:rsid w:val="00501EF0"/>
    <w:rsid w:val="005025A5"/>
    <w:rsid w:val="00502847"/>
    <w:rsid w:val="00502E3B"/>
    <w:rsid w:val="0050377D"/>
    <w:rsid w:val="00503A83"/>
    <w:rsid w:val="00503E9C"/>
    <w:rsid w:val="0050421D"/>
    <w:rsid w:val="00504603"/>
    <w:rsid w:val="00506B32"/>
    <w:rsid w:val="00510971"/>
    <w:rsid w:val="005110D9"/>
    <w:rsid w:val="0051187F"/>
    <w:rsid w:val="00512232"/>
    <w:rsid w:val="00513467"/>
    <w:rsid w:val="00513FBD"/>
    <w:rsid w:val="00514960"/>
    <w:rsid w:val="00514E3C"/>
    <w:rsid w:val="00515013"/>
    <w:rsid w:val="005150B2"/>
    <w:rsid w:val="00515908"/>
    <w:rsid w:val="005159E0"/>
    <w:rsid w:val="0051698F"/>
    <w:rsid w:val="00517B8C"/>
    <w:rsid w:val="00520D84"/>
    <w:rsid w:val="00521213"/>
    <w:rsid w:val="00521291"/>
    <w:rsid w:val="005213AE"/>
    <w:rsid w:val="005214E9"/>
    <w:rsid w:val="0052160C"/>
    <w:rsid w:val="00521B8B"/>
    <w:rsid w:val="00521DBB"/>
    <w:rsid w:val="005229CC"/>
    <w:rsid w:val="00526A55"/>
    <w:rsid w:val="0052761B"/>
    <w:rsid w:val="0053075D"/>
    <w:rsid w:val="00531CCB"/>
    <w:rsid w:val="00532C32"/>
    <w:rsid w:val="00532D83"/>
    <w:rsid w:val="00532EE7"/>
    <w:rsid w:val="00533B49"/>
    <w:rsid w:val="00535410"/>
    <w:rsid w:val="00535A7F"/>
    <w:rsid w:val="00535F7A"/>
    <w:rsid w:val="0053605B"/>
    <w:rsid w:val="00542A97"/>
    <w:rsid w:val="00542CE0"/>
    <w:rsid w:val="005430A7"/>
    <w:rsid w:val="00543597"/>
    <w:rsid w:val="005435D1"/>
    <w:rsid w:val="005443FC"/>
    <w:rsid w:val="00544CFD"/>
    <w:rsid w:val="00545C3F"/>
    <w:rsid w:val="00546616"/>
    <w:rsid w:val="00547294"/>
    <w:rsid w:val="005472C4"/>
    <w:rsid w:val="00547EAE"/>
    <w:rsid w:val="00550E73"/>
    <w:rsid w:val="0055123E"/>
    <w:rsid w:val="00551EFE"/>
    <w:rsid w:val="0055204A"/>
    <w:rsid w:val="00552A96"/>
    <w:rsid w:val="00552C0C"/>
    <w:rsid w:val="00553244"/>
    <w:rsid w:val="00553D17"/>
    <w:rsid w:val="00554243"/>
    <w:rsid w:val="00554A7E"/>
    <w:rsid w:val="00554A86"/>
    <w:rsid w:val="00554FF4"/>
    <w:rsid w:val="005612A2"/>
    <w:rsid w:val="0056218A"/>
    <w:rsid w:val="0056269F"/>
    <w:rsid w:val="005635DF"/>
    <w:rsid w:val="005637B8"/>
    <w:rsid w:val="005638E5"/>
    <w:rsid w:val="0056517E"/>
    <w:rsid w:val="00565504"/>
    <w:rsid w:val="00565966"/>
    <w:rsid w:val="005674DD"/>
    <w:rsid w:val="005725BB"/>
    <w:rsid w:val="005733B8"/>
    <w:rsid w:val="005733F7"/>
    <w:rsid w:val="005738C7"/>
    <w:rsid w:val="00573B3F"/>
    <w:rsid w:val="00573DEB"/>
    <w:rsid w:val="00574206"/>
    <w:rsid w:val="00574671"/>
    <w:rsid w:val="00574F5F"/>
    <w:rsid w:val="005761D6"/>
    <w:rsid w:val="005762FC"/>
    <w:rsid w:val="0057654A"/>
    <w:rsid w:val="00576FFF"/>
    <w:rsid w:val="00577113"/>
    <w:rsid w:val="005773C6"/>
    <w:rsid w:val="0058046B"/>
    <w:rsid w:val="005816F6"/>
    <w:rsid w:val="00581E6A"/>
    <w:rsid w:val="00582210"/>
    <w:rsid w:val="00582319"/>
    <w:rsid w:val="0058307F"/>
    <w:rsid w:val="00584AB3"/>
    <w:rsid w:val="00584BE7"/>
    <w:rsid w:val="00584E3E"/>
    <w:rsid w:val="005854A5"/>
    <w:rsid w:val="00586FC1"/>
    <w:rsid w:val="00587194"/>
    <w:rsid w:val="00587272"/>
    <w:rsid w:val="005879DB"/>
    <w:rsid w:val="005930CA"/>
    <w:rsid w:val="0059386C"/>
    <w:rsid w:val="00594718"/>
    <w:rsid w:val="005947D2"/>
    <w:rsid w:val="0059500E"/>
    <w:rsid w:val="005958D7"/>
    <w:rsid w:val="005967F4"/>
    <w:rsid w:val="00596944"/>
    <w:rsid w:val="005974F2"/>
    <w:rsid w:val="0059754C"/>
    <w:rsid w:val="005975F5"/>
    <w:rsid w:val="00597F89"/>
    <w:rsid w:val="005A020B"/>
    <w:rsid w:val="005A04BB"/>
    <w:rsid w:val="005A062A"/>
    <w:rsid w:val="005A0652"/>
    <w:rsid w:val="005A090B"/>
    <w:rsid w:val="005A134C"/>
    <w:rsid w:val="005A139E"/>
    <w:rsid w:val="005A18A8"/>
    <w:rsid w:val="005A1DEB"/>
    <w:rsid w:val="005A2AD1"/>
    <w:rsid w:val="005A3AAA"/>
    <w:rsid w:val="005A64EB"/>
    <w:rsid w:val="005A678B"/>
    <w:rsid w:val="005A69D7"/>
    <w:rsid w:val="005A6FA7"/>
    <w:rsid w:val="005A7480"/>
    <w:rsid w:val="005A7B84"/>
    <w:rsid w:val="005A7E90"/>
    <w:rsid w:val="005B189C"/>
    <w:rsid w:val="005B1D32"/>
    <w:rsid w:val="005B23DE"/>
    <w:rsid w:val="005B315E"/>
    <w:rsid w:val="005B37D0"/>
    <w:rsid w:val="005B39F0"/>
    <w:rsid w:val="005B596B"/>
    <w:rsid w:val="005B6AA7"/>
    <w:rsid w:val="005B7049"/>
    <w:rsid w:val="005B72FF"/>
    <w:rsid w:val="005B7B3A"/>
    <w:rsid w:val="005C0EA9"/>
    <w:rsid w:val="005C191E"/>
    <w:rsid w:val="005C1A9D"/>
    <w:rsid w:val="005C1AB2"/>
    <w:rsid w:val="005C2A54"/>
    <w:rsid w:val="005C3E95"/>
    <w:rsid w:val="005C4638"/>
    <w:rsid w:val="005C5187"/>
    <w:rsid w:val="005C5724"/>
    <w:rsid w:val="005C74D9"/>
    <w:rsid w:val="005C7B99"/>
    <w:rsid w:val="005D0EE1"/>
    <w:rsid w:val="005D0F6A"/>
    <w:rsid w:val="005D1206"/>
    <w:rsid w:val="005D1632"/>
    <w:rsid w:val="005D1E2A"/>
    <w:rsid w:val="005D2AA0"/>
    <w:rsid w:val="005D34A9"/>
    <w:rsid w:val="005D3735"/>
    <w:rsid w:val="005D3996"/>
    <w:rsid w:val="005D3DD2"/>
    <w:rsid w:val="005D51F3"/>
    <w:rsid w:val="005D5C76"/>
    <w:rsid w:val="005D70D9"/>
    <w:rsid w:val="005E2839"/>
    <w:rsid w:val="005E284A"/>
    <w:rsid w:val="005E33C8"/>
    <w:rsid w:val="005E3A71"/>
    <w:rsid w:val="005E651A"/>
    <w:rsid w:val="005E7704"/>
    <w:rsid w:val="005E7726"/>
    <w:rsid w:val="005E775D"/>
    <w:rsid w:val="005E7E53"/>
    <w:rsid w:val="005F0639"/>
    <w:rsid w:val="005F0E17"/>
    <w:rsid w:val="005F0E84"/>
    <w:rsid w:val="005F12E0"/>
    <w:rsid w:val="005F3274"/>
    <w:rsid w:val="005F3881"/>
    <w:rsid w:val="005F3CDB"/>
    <w:rsid w:val="005F4010"/>
    <w:rsid w:val="005F41E2"/>
    <w:rsid w:val="005F4FC2"/>
    <w:rsid w:val="005F586C"/>
    <w:rsid w:val="005F6F4E"/>
    <w:rsid w:val="0060101D"/>
    <w:rsid w:val="0060173A"/>
    <w:rsid w:val="00601CAB"/>
    <w:rsid w:val="00602D8D"/>
    <w:rsid w:val="00602E92"/>
    <w:rsid w:val="006041A0"/>
    <w:rsid w:val="006056DC"/>
    <w:rsid w:val="0060574C"/>
    <w:rsid w:val="00605A8F"/>
    <w:rsid w:val="00606C6A"/>
    <w:rsid w:val="00610186"/>
    <w:rsid w:val="00610AEB"/>
    <w:rsid w:val="00610C24"/>
    <w:rsid w:val="00612196"/>
    <w:rsid w:val="00612A31"/>
    <w:rsid w:val="00612F32"/>
    <w:rsid w:val="00613255"/>
    <w:rsid w:val="00613759"/>
    <w:rsid w:val="00614EC2"/>
    <w:rsid w:val="006151DC"/>
    <w:rsid w:val="00615640"/>
    <w:rsid w:val="00615F11"/>
    <w:rsid w:val="0061600B"/>
    <w:rsid w:val="00616E9A"/>
    <w:rsid w:val="00617216"/>
    <w:rsid w:val="006172EE"/>
    <w:rsid w:val="00617E47"/>
    <w:rsid w:val="00617F7A"/>
    <w:rsid w:val="00620380"/>
    <w:rsid w:val="0062039F"/>
    <w:rsid w:val="0062083F"/>
    <w:rsid w:val="00620EA3"/>
    <w:rsid w:val="00620EF6"/>
    <w:rsid w:val="00621032"/>
    <w:rsid w:val="00623E90"/>
    <w:rsid w:val="00624773"/>
    <w:rsid w:val="006248CA"/>
    <w:rsid w:val="00624F2D"/>
    <w:rsid w:val="00626AC9"/>
    <w:rsid w:val="006270B3"/>
    <w:rsid w:val="00627ADD"/>
    <w:rsid w:val="006322DE"/>
    <w:rsid w:val="00632D49"/>
    <w:rsid w:val="0063594D"/>
    <w:rsid w:val="0063746D"/>
    <w:rsid w:val="006405AA"/>
    <w:rsid w:val="00640D3B"/>
    <w:rsid w:val="00641411"/>
    <w:rsid w:val="0064196B"/>
    <w:rsid w:val="00641C3D"/>
    <w:rsid w:val="00641DEC"/>
    <w:rsid w:val="006423C0"/>
    <w:rsid w:val="00642AC0"/>
    <w:rsid w:val="00642E7D"/>
    <w:rsid w:val="0064307B"/>
    <w:rsid w:val="0064315A"/>
    <w:rsid w:val="0064356B"/>
    <w:rsid w:val="00644A94"/>
    <w:rsid w:val="00644C90"/>
    <w:rsid w:val="00645AC7"/>
    <w:rsid w:val="00645E3F"/>
    <w:rsid w:val="00645F2D"/>
    <w:rsid w:val="00650AE6"/>
    <w:rsid w:val="00650F90"/>
    <w:rsid w:val="006525DB"/>
    <w:rsid w:val="0065371F"/>
    <w:rsid w:val="00654860"/>
    <w:rsid w:val="00655783"/>
    <w:rsid w:val="00655C66"/>
    <w:rsid w:val="00655D02"/>
    <w:rsid w:val="006568C9"/>
    <w:rsid w:val="00660A03"/>
    <w:rsid w:val="00660C17"/>
    <w:rsid w:val="00660DF5"/>
    <w:rsid w:val="00661E15"/>
    <w:rsid w:val="00663372"/>
    <w:rsid w:val="00663A6D"/>
    <w:rsid w:val="00664832"/>
    <w:rsid w:val="00664D49"/>
    <w:rsid w:val="00665F70"/>
    <w:rsid w:val="0066606A"/>
    <w:rsid w:val="006662F4"/>
    <w:rsid w:val="00666BBC"/>
    <w:rsid w:val="00670CE0"/>
    <w:rsid w:val="006715E5"/>
    <w:rsid w:val="00671A13"/>
    <w:rsid w:val="00672013"/>
    <w:rsid w:val="00672BB0"/>
    <w:rsid w:val="00672D39"/>
    <w:rsid w:val="0067365C"/>
    <w:rsid w:val="00673AE8"/>
    <w:rsid w:val="006743E7"/>
    <w:rsid w:val="00675DDF"/>
    <w:rsid w:val="0067644A"/>
    <w:rsid w:val="00676798"/>
    <w:rsid w:val="006769C3"/>
    <w:rsid w:val="00676E5D"/>
    <w:rsid w:val="00677624"/>
    <w:rsid w:val="00680DFB"/>
    <w:rsid w:val="006812F5"/>
    <w:rsid w:val="00684541"/>
    <w:rsid w:val="006846DB"/>
    <w:rsid w:val="006852BE"/>
    <w:rsid w:val="00685E14"/>
    <w:rsid w:val="006871AB"/>
    <w:rsid w:val="00687912"/>
    <w:rsid w:val="006901F2"/>
    <w:rsid w:val="00690F06"/>
    <w:rsid w:val="00691A46"/>
    <w:rsid w:val="00691F5F"/>
    <w:rsid w:val="0069356E"/>
    <w:rsid w:val="006938F8"/>
    <w:rsid w:val="00695427"/>
    <w:rsid w:val="006960A6"/>
    <w:rsid w:val="00696506"/>
    <w:rsid w:val="0069668F"/>
    <w:rsid w:val="0069795E"/>
    <w:rsid w:val="00697E8A"/>
    <w:rsid w:val="006A03FA"/>
    <w:rsid w:val="006A0789"/>
    <w:rsid w:val="006A21EA"/>
    <w:rsid w:val="006A2C65"/>
    <w:rsid w:val="006A38BF"/>
    <w:rsid w:val="006A46F5"/>
    <w:rsid w:val="006A475B"/>
    <w:rsid w:val="006A4D14"/>
    <w:rsid w:val="006A531B"/>
    <w:rsid w:val="006A555A"/>
    <w:rsid w:val="006A650D"/>
    <w:rsid w:val="006A6A8B"/>
    <w:rsid w:val="006A7474"/>
    <w:rsid w:val="006A76D1"/>
    <w:rsid w:val="006A7F1E"/>
    <w:rsid w:val="006A7F31"/>
    <w:rsid w:val="006B2156"/>
    <w:rsid w:val="006B257B"/>
    <w:rsid w:val="006B3C44"/>
    <w:rsid w:val="006B4AB6"/>
    <w:rsid w:val="006B4DA8"/>
    <w:rsid w:val="006B4F6F"/>
    <w:rsid w:val="006B5F52"/>
    <w:rsid w:val="006B5F99"/>
    <w:rsid w:val="006B63EE"/>
    <w:rsid w:val="006B64D1"/>
    <w:rsid w:val="006B6847"/>
    <w:rsid w:val="006B6863"/>
    <w:rsid w:val="006B7AD5"/>
    <w:rsid w:val="006B7E5F"/>
    <w:rsid w:val="006C336D"/>
    <w:rsid w:val="006C4CFA"/>
    <w:rsid w:val="006C53FE"/>
    <w:rsid w:val="006C54ED"/>
    <w:rsid w:val="006C5D94"/>
    <w:rsid w:val="006C61F3"/>
    <w:rsid w:val="006C64E4"/>
    <w:rsid w:val="006C6986"/>
    <w:rsid w:val="006C6A63"/>
    <w:rsid w:val="006C7DBA"/>
    <w:rsid w:val="006D0053"/>
    <w:rsid w:val="006D01DC"/>
    <w:rsid w:val="006D06B7"/>
    <w:rsid w:val="006D438F"/>
    <w:rsid w:val="006D6031"/>
    <w:rsid w:val="006D6034"/>
    <w:rsid w:val="006D605C"/>
    <w:rsid w:val="006D644E"/>
    <w:rsid w:val="006D69FD"/>
    <w:rsid w:val="006E11BF"/>
    <w:rsid w:val="006E2308"/>
    <w:rsid w:val="006E246F"/>
    <w:rsid w:val="006E5241"/>
    <w:rsid w:val="006E5CCD"/>
    <w:rsid w:val="006E5EFA"/>
    <w:rsid w:val="006E6460"/>
    <w:rsid w:val="006E73DA"/>
    <w:rsid w:val="006E7510"/>
    <w:rsid w:val="006F00B7"/>
    <w:rsid w:val="006F0750"/>
    <w:rsid w:val="006F1105"/>
    <w:rsid w:val="006F199E"/>
    <w:rsid w:val="006F341D"/>
    <w:rsid w:val="006F3D80"/>
    <w:rsid w:val="006F4CA9"/>
    <w:rsid w:val="006F5F0D"/>
    <w:rsid w:val="006F6904"/>
    <w:rsid w:val="006F6CA7"/>
    <w:rsid w:val="006F795E"/>
    <w:rsid w:val="0070034F"/>
    <w:rsid w:val="0070095D"/>
    <w:rsid w:val="007010A6"/>
    <w:rsid w:val="007017F6"/>
    <w:rsid w:val="007027A6"/>
    <w:rsid w:val="007069E7"/>
    <w:rsid w:val="00706C62"/>
    <w:rsid w:val="007104CE"/>
    <w:rsid w:val="00710633"/>
    <w:rsid w:val="00711E74"/>
    <w:rsid w:val="00711E77"/>
    <w:rsid w:val="007123E4"/>
    <w:rsid w:val="007138D9"/>
    <w:rsid w:val="007147C9"/>
    <w:rsid w:val="00714B66"/>
    <w:rsid w:val="007165D8"/>
    <w:rsid w:val="00716963"/>
    <w:rsid w:val="0071735B"/>
    <w:rsid w:val="00720393"/>
    <w:rsid w:val="00720586"/>
    <w:rsid w:val="00721026"/>
    <w:rsid w:val="00721C7D"/>
    <w:rsid w:val="00722944"/>
    <w:rsid w:val="007239F6"/>
    <w:rsid w:val="00724315"/>
    <w:rsid w:val="0072633A"/>
    <w:rsid w:val="00726C49"/>
    <w:rsid w:val="00727FBC"/>
    <w:rsid w:val="0073060D"/>
    <w:rsid w:val="00730648"/>
    <w:rsid w:val="0073134D"/>
    <w:rsid w:val="0073140F"/>
    <w:rsid w:val="00731F88"/>
    <w:rsid w:val="00732DD5"/>
    <w:rsid w:val="007347FD"/>
    <w:rsid w:val="0073536F"/>
    <w:rsid w:val="00735B4F"/>
    <w:rsid w:val="00736280"/>
    <w:rsid w:val="0073705D"/>
    <w:rsid w:val="0073730D"/>
    <w:rsid w:val="00737313"/>
    <w:rsid w:val="007379A4"/>
    <w:rsid w:val="007379CB"/>
    <w:rsid w:val="00740BA3"/>
    <w:rsid w:val="00741FFE"/>
    <w:rsid w:val="007423A5"/>
    <w:rsid w:val="007429A2"/>
    <w:rsid w:val="00742CE5"/>
    <w:rsid w:val="00743674"/>
    <w:rsid w:val="00744000"/>
    <w:rsid w:val="00745F4C"/>
    <w:rsid w:val="00747868"/>
    <w:rsid w:val="00751622"/>
    <w:rsid w:val="0075233C"/>
    <w:rsid w:val="007526C8"/>
    <w:rsid w:val="00752D3B"/>
    <w:rsid w:val="00753D36"/>
    <w:rsid w:val="00755542"/>
    <w:rsid w:val="00756049"/>
    <w:rsid w:val="00761233"/>
    <w:rsid w:val="0076243A"/>
    <w:rsid w:val="007646BE"/>
    <w:rsid w:val="0076496C"/>
    <w:rsid w:val="00765409"/>
    <w:rsid w:val="0076544B"/>
    <w:rsid w:val="00770308"/>
    <w:rsid w:val="00770362"/>
    <w:rsid w:val="007709A6"/>
    <w:rsid w:val="00770D72"/>
    <w:rsid w:val="00771DE2"/>
    <w:rsid w:val="007732E1"/>
    <w:rsid w:val="0077557F"/>
    <w:rsid w:val="00775C3C"/>
    <w:rsid w:val="0077629E"/>
    <w:rsid w:val="00776C00"/>
    <w:rsid w:val="00777927"/>
    <w:rsid w:val="0078049D"/>
    <w:rsid w:val="007805B9"/>
    <w:rsid w:val="007808F6"/>
    <w:rsid w:val="00780D7F"/>
    <w:rsid w:val="007811D9"/>
    <w:rsid w:val="00783618"/>
    <w:rsid w:val="007845E7"/>
    <w:rsid w:val="0078467B"/>
    <w:rsid w:val="0078472B"/>
    <w:rsid w:val="00784BDF"/>
    <w:rsid w:val="007851EF"/>
    <w:rsid w:val="00785F9A"/>
    <w:rsid w:val="00786D36"/>
    <w:rsid w:val="00786F0C"/>
    <w:rsid w:val="007873C7"/>
    <w:rsid w:val="00787A4B"/>
    <w:rsid w:val="00793495"/>
    <w:rsid w:val="0079741D"/>
    <w:rsid w:val="007A0F15"/>
    <w:rsid w:val="007A2298"/>
    <w:rsid w:val="007A44F2"/>
    <w:rsid w:val="007A4642"/>
    <w:rsid w:val="007A5531"/>
    <w:rsid w:val="007A5896"/>
    <w:rsid w:val="007A5C7E"/>
    <w:rsid w:val="007A620D"/>
    <w:rsid w:val="007A66E1"/>
    <w:rsid w:val="007A6A3F"/>
    <w:rsid w:val="007A7638"/>
    <w:rsid w:val="007A76E3"/>
    <w:rsid w:val="007A7D26"/>
    <w:rsid w:val="007B08B1"/>
    <w:rsid w:val="007B08BD"/>
    <w:rsid w:val="007B27E5"/>
    <w:rsid w:val="007B2963"/>
    <w:rsid w:val="007B2D60"/>
    <w:rsid w:val="007B3AE1"/>
    <w:rsid w:val="007B3BA3"/>
    <w:rsid w:val="007B5195"/>
    <w:rsid w:val="007B6D75"/>
    <w:rsid w:val="007B7033"/>
    <w:rsid w:val="007C205D"/>
    <w:rsid w:val="007C276D"/>
    <w:rsid w:val="007C2A9A"/>
    <w:rsid w:val="007C2B84"/>
    <w:rsid w:val="007C358F"/>
    <w:rsid w:val="007C35F7"/>
    <w:rsid w:val="007C4288"/>
    <w:rsid w:val="007C5CF2"/>
    <w:rsid w:val="007C5DC3"/>
    <w:rsid w:val="007C6758"/>
    <w:rsid w:val="007C7505"/>
    <w:rsid w:val="007D0B4F"/>
    <w:rsid w:val="007D0BF3"/>
    <w:rsid w:val="007D0E6B"/>
    <w:rsid w:val="007D11F2"/>
    <w:rsid w:val="007D2477"/>
    <w:rsid w:val="007D24A8"/>
    <w:rsid w:val="007D2E1E"/>
    <w:rsid w:val="007D2E85"/>
    <w:rsid w:val="007D30BB"/>
    <w:rsid w:val="007D3749"/>
    <w:rsid w:val="007D3E54"/>
    <w:rsid w:val="007D4E84"/>
    <w:rsid w:val="007D542B"/>
    <w:rsid w:val="007D5CA7"/>
    <w:rsid w:val="007D7493"/>
    <w:rsid w:val="007D756F"/>
    <w:rsid w:val="007E0503"/>
    <w:rsid w:val="007E07CC"/>
    <w:rsid w:val="007E0B21"/>
    <w:rsid w:val="007E0E03"/>
    <w:rsid w:val="007E162B"/>
    <w:rsid w:val="007E1686"/>
    <w:rsid w:val="007E2872"/>
    <w:rsid w:val="007E388C"/>
    <w:rsid w:val="007E3BE9"/>
    <w:rsid w:val="007E3E19"/>
    <w:rsid w:val="007E4342"/>
    <w:rsid w:val="007E4459"/>
    <w:rsid w:val="007E4961"/>
    <w:rsid w:val="007E4AB8"/>
    <w:rsid w:val="007E4D64"/>
    <w:rsid w:val="007E5762"/>
    <w:rsid w:val="007E58B7"/>
    <w:rsid w:val="007E6BFB"/>
    <w:rsid w:val="007F101B"/>
    <w:rsid w:val="007F154A"/>
    <w:rsid w:val="007F1786"/>
    <w:rsid w:val="007F2202"/>
    <w:rsid w:val="007F357A"/>
    <w:rsid w:val="007F3E56"/>
    <w:rsid w:val="007F6507"/>
    <w:rsid w:val="007F7256"/>
    <w:rsid w:val="007F74FB"/>
    <w:rsid w:val="00801425"/>
    <w:rsid w:val="00802386"/>
    <w:rsid w:val="008029E5"/>
    <w:rsid w:val="0080308B"/>
    <w:rsid w:val="00805ABF"/>
    <w:rsid w:val="00807225"/>
    <w:rsid w:val="0080743B"/>
    <w:rsid w:val="008079A8"/>
    <w:rsid w:val="0081165D"/>
    <w:rsid w:val="008120BF"/>
    <w:rsid w:val="008140A4"/>
    <w:rsid w:val="008140D3"/>
    <w:rsid w:val="00814466"/>
    <w:rsid w:val="00814618"/>
    <w:rsid w:val="008148D6"/>
    <w:rsid w:val="008153E9"/>
    <w:rsid w:val="00815BC5"/>
    <w:rsid w:val="00815F8A"/>
    <w:rsid w:val="00816C0A"/>
    <w:rsid w:val="0081754B"/>
    <w:rsid w:val="008178C9"/>
    <w:rsid w:val="00820D8D"/>
    <w:rsid w:val="00821C7F"/>
    <w:rsid w:val="0082234A"/>
    <w:rsid w:val="008231A7"/>
    <w:rsid w:val="00823288"/>
    <w:rsid w:val="0082571B"/>
    <w:rsid w:val="00825914"/>
    <w:rsid w:val="00825E9E"/>
    <w:rsid w:val="008265FB"/>
    <w:rsid w:val="00827702"/>
    <w:rsid w:val="008327BD"/>
    <w:rsid w:val="00833698"/>
    <w:rsid w:val="0083451A"/>
    <w:rsid w:val="008352BF"/>
    <w:rsid w:val="0083568D"/>
    <w:rsid w:val="00836B91"/>
    <w:rsid w:val="00836D74"/>
    <w:rsid w:val="00836E84"/>
    <w:rsid w:val="00836F54"/>
    <w:rsid w:val="0083738E"/>
    <w:rsid w:val="00837BE2"/>
    <w:rsid w:val="00840555"/>
    <w:rsid w:val="00843A16"/>
    <w:rsid w:val="008449D9"/>
    <w:rsid w:val="00844E08"/>
    <w:rsid w:val="008450FE"/>
    <w:rsid w:val="00845B4D"/>
    <w:rsid w:val="008460D9"/>
    <w:rsid w:val="00846E79"/>
    <w:rsid w:val="008477AB"/>
    <w:rsid w:val="00847D68"/>
    <w:rsid w:val="0085193F"/>
    <w:rsid w:val="00851C39"/>
    <w:rsid w:val="008523BA"/>
    <w:rsid w:val="00852922"/>
    <w:rsid w:val="00852977"/>
    <w:rsid w:val="00852CF0"/>
    <w:rsid w:val="00852D05"/>
    <w:rsid w:val="00854675"/>
    <w:rsid w:val="00855E5E"/>
    <w:rsid w:val="008561B2"/>
    <w:rsid w:val="00856705"/>
    <w:rsid w:val="0085680B"/>
    <w:rsid w:val="008573C9"/>
    <w:rsid w:val="00860513"/>
    <w:rsid w:val="00860D20"/>
    <w:rsid w:val="00861108"/>
    <w:rsid w:val="00862E3C"/>
    <w:rsid w:val="008638F8"/>
    <w:rsid w:val="00863C90"/>
    <w:rsid w:val="008648CF"/>
    <w:rsid w:val="008651AB"/>
    <w:rsid w:val="00865473"/>
    <w:rsid w:val="008654A5"/>
    <w:rsid w:val="008663D4"/>
    <w:rsid w:val="00867325"/>
    <w:rsid w:val="00867363"/>
    <w:rsid w:val="0087035E"/>
    <w:rsid w:val="008706AD"/>
    <w:rsid w:val="0087085F"/>
    <w:rsid w:val="00870B9A"/>
    <w:rsid w:val="00870D90"/>
    <w:rsid w:val="00870F5F"/>
    <w:rsid w:val="008715CE"/>
    <w:rsid w:val="008742BE"/>
    <w:rsid w:val="00874D94"/>
    <w:rsid w:val="00875218"/>
    <w:rsid w:val="008757D3"/>
    <w:rsid w:val="00875AA3"/>
    <w:rsid w:val="00875B3F"/>
    <w:rsid w:val="008774F2"/>
    <w:rsid w:val="00877E56"/>
    <w:rsid w:val="00881242"/>
    <w:rsid w:val="0088427B"/>
    <w:rsid w:val="008847B3"/>
    <w:rsid w:val="00884A73"/>
    <w:rsid w:val="00884FBE"/>
    <w:rsid w:val="008861CE"/>
    <w:rsid w:val="0088725C"/>
    <w:rsid w:val="00890823"/>
    <w:rsid w:val="008912ED"/>
    <w:rsid w:val="0089141E"/>
    <w:rsid w:val="0089158A"/>
    <w:rsid w:val="00891A16"/>
    <w:rsid w:val="00891FA9"/>
    <w:rsid w:val="00892869"/>
    <w:rsid w:val="00894184"/>
    <w:rsid w:val="0089524C"/>
    <w:rsid w:val="00895F82"/>
    <w:rsid w:val="00897936"/>
    <w:rsid w:val="00897B33"/>
    <w:rsid w:val="008A0A7C"/>
    <w:rsid w:val="008A126B"/>
    <w:rsid w:val="008A2050"/>
    <w:rsid w:val="008A515E"/>
    <w:rsid w:val="008A6393"/>
    <w:rsid w:val="008A6762"/>
    <w:rsid w:val="008A6F51"/>
    <w:rsid w:val="008A7C1A"/>
    <w:rsid w:val="008A7E96"/>
    <w:rsid w:val="008B0DE1"/>
    <w:rsid w:val="008B12EF"/>
    <w:rsid w:val="008B23DA"/>
    <w:rsid w:val="008B2E56"/>
    <w:rsid w:val="008B3E81"/>
    <w:rsid w:val="008B54D0"/>
    <w:rsid w:val="008B5BBB"/>
    <w:rsid w:val="008B7D53"/>
    <w:rsid w:val="008C001D"/>
    <w:rsid w:val="008C117F"/>
    <w:rsid w:val="008C1343"/>
    <w:rsid w:val="008C14EC"/>
    <w:rsid w:val="008C152E"/>
    <w:rsid w:val="008C224F"/>
    <w:rsid w:val="008C261D"/>
    <w:rsid w:val="008C28A6"/>
    <w:rsid w:val="008C2F6A"/>
    <w:rsid w:val="008C3141"/>
    <w:rsid w:val="008C40FE"/>
    <w:rsid w:val="008C4647"/>
    <w:rsid w:val="008C5844"/>
    <w:rsid w:val="008C5FD7"/>
    <w:rsid w:val="008C7931"/>
    <w:rsid w:val="008D21DC"/>
    <w:rsid w:val="008D23A6"/>
    <w:rsid w:val="008D2C16"/>
    <w:rsid w:val="008D2F35"/>
    <w:rsid w:val="008D37BF"/>
    <w:rsid w:val="008D3A51"/>
    <w:rsid w:val="008D4D56"/>
    <w:rsid w:val="008D538A"/>
    <w:rsid w:val="008D58EA"/>
    <w:rsid w:val="008D5E26"/>
    <w:rsid w:val="008D66D6"/>
    <w:rsid w:val="008D688A"/>
    <w:rsid w:val="008D75C4"/>
    <w:rsid w:val="008E134D"/>
    <w:rsid w:val="008E2C42"/>
    <w:rsid w:val="008E3B60"/>
    <w:rsid w:val="008E3F6C"/>
    <w:rsid w:val="008E454D"/>
    <w:rsid w:val="008E5802"/>
    <w:rsid w:val="008E643D"/>
    <w:rsid w:val="008E7027"/>
    <w:rsid w:val="008F4551"/>
    <w:rsid w:val="008F4996"/>
    <w:rsid w:val="008F5049"/>
    <w:rsid w:val="008F5E54"/>
    <w:rsid w:val="008F6188"/>
    <w:rsid w:val="008F7727"/>
    <w:rsid w:val="008F7EED"/>
    <w:rsid w:val="00901FA6"/>
    <w:rsid w:val="00902618"/>
    <w:rsid w:val="00903A51"/>
    <w:rsid w:val="009058F6"/>
    <w:rsid w:val="00905C42"/>
    <w:rsid w:val="00906AF7"/>
    <w:rsid w:val="00906B91"/>
    <w:rsid w:val="009073F1"/>
    <w:rsid w:val="0091291A"/>
    <w:rsid w:val="00914A90"/>
    <w:rsid w:val="00914AAA"/>
    <w:rsid w:val="00915185"/>
    <w:rsid w:val="009164A8"/>
    <w:rsid w:val="00916917"/>
    <w:rsid w:val="009170EB"/>
    <w:rsid w:val="00920024"/>
    <w:rsid w:val="00920271"/>
    <w:rsid w:val="00920941"/>
    <w:rsid w:val="00923987"/>
    <w:rsid w:val="00923AF2"/>
    <w:rsid w:val="00923EDF"/>
    <w:rsid w:val="00923F5E"/>
    <w:rsid w:val="0092425B"/>
    <w:rsid w:val="00924950"/>
    <w:rsid w:val="00925B54"/>
    <w:rsid w:val="0092646D"/>
    <w:rsid w:val="00927661"/>
    <w:rsid w:val="00927CAF"/>
    <w:rsid w:val="00927DC6"/>
    <w:rsid w:val="009302D1"/>
    <w:rsid w:val="00931661"/>
    <w:rsid w:val="00931DB4"/>
    <w:rsid w:val="00932B6A"/>
    <w:rsid w:val="00932D30"/>
    <w:rsid w:val="00932E13"/>
    <w:rsid w:val="009340D4"/>
    <w:rsid w:val="009367E1"/>
    <w:rsid w:val="00940118"/>
    <w:rsid w:val="009402BF"/>
    <w:rsid w:val="0094050A"/>
    <w:rsid w:val="009407AE"/>
    <w:rsid w:val="0094216E"/>
    <w:rsid w:val="009422D2"/>
    <w:rsid w:val="00942674"/>
    <w:rsid w:val="00942912"/>
    <w:rsid w:val="00943BE7"/>
    <w:rsid w:val="00946094"/>
    <w:rsid w:val="00946544"/>
    <w:rsid w:val="0094683B"/>
    <w:rsid w:val="00947935"/>
    <w:rsid w:val="00947A5F"/>
    <w:rsid w:val="00950603"/>
    <w:rsid w:val="00952EE4"/>
    <w:rsid w:val="00953E03"/>
    <w:rsid w:val="009543DF"/>
    <w:rsid w:val="00954B56"/>
    <w:rsid w:val="00956936"/>
    <w:rsid w:val="0095761F"/>
    <w:rsid w:val="00960A97"/>
    <w:rsid w:val="0096207F"/>
    <w:rsid w:val="0096236F"/>
    <w:rsid w:val="00963014"/>
    <w:rsid w:val="009631FA"/>
    <w:rsid w:val="0096488D"/>
    <w:rsid w:val="00964C49"/>
    <w:rsid w:val="0096550F"/>
    <w:rsid w:val="00966056"/>
    <w:rsid w:val="009660AB"/>
    <w:rsid w:val="00967501"/>
    <w:rsid w:val="00970B15"/>
    <w:rsid w:val="00971E58"/>
    <w:rsid w:val="00973898"/>
    <w:rsid w:val="009743D1"/>
    <w:rsid w:val="0097448B"/>
    <w:rsid w:val="0097515C"/>
    <w:rsid w:val="0097533F"/>
    <w:rsid w:val="00976CDE"/>
    <w:rsid w:val="00983333"/>
    <w:rsid w:val="00983F67"/>
    <w:rsid w:val="00984329"/>
    <w:rsid w:val="00984504"/>
    <w:rsid w:val="00984D9B"/>
    <w:rsid w:val="009864BE"/>
    <w:rsid w:val="009879F7"/>
    <w:rsid w:val="009906BD"/>
    <w:rsid w:val="0099188F"/>
    <w:rsid w:val="0099279C"/>
    <w:rsid w:val="0099346F"/>
    <w:rsid w:val="00993474"/>
    <w:rsid w:val="00993FAF"/>
    <w:rsid w:val="0099431C"/>
    <w:rsid w:val="009948A2"/>
    <w:rsid w:val="009964F8"/>
    <w:rsid w:val="0099671E"/>
    <w:rsid w:val="00996A05"/>
    <w:rsid w:val="00997395"/>
    <w:rsid w:val="00997B37"/>
    <w:rsid w:val="009A034E"/>
    <w:rsid w:val="009A0670"/>
    <w:rsid w:val="009A085F"/>
    <w:rsid w:val="009A2168"/>
    <w:rsid w:val="009A2430"/>
    <w:rsid w:val="009A3B0A"/>
    <w:rsid w:val="009A43E4"/>
    <w:rsid w:val="009A4E89"/>
    <w:rsid w:val="009A5144"/>
    <w:rsid w:val="009A5897"/>
    <w:rsid w:val="009A6035"/>
    <w:rsid w:val="009A6141"/>
    <w:rsid w:val="009A66C4"/>
    <w:rsid w:val="009A6C3E"/>
    <w:rsid w:val="009A779B"/>
    <w:rsid w:val="009A78CE"/>
    <w:rsid w:val="009B0A04"/>
    <w:rsid w:val="009B0DE3"/>
    <w:rsid w:val="009B143C"/>
    <w:rsid w:val="009B1A16"/>
    <w:rsid w:val="009B2F48"/>
    <w:rsid w:val="009B4642"/>
    <w:rsid w:val="009B4815"/>
    <w:rsid w:val="009B6327"/>
    <w:rsid w:val="009B63C8"/>
    <w:rsid w:val="009B6803"/>
    <w:rsid w:val="009B72BC"/>
    <w:rsid w:val="009C1F5B"/>
    <w:rsid w:val="009C2427"/>
    <w:rsid w:val="009C3D2D"/>
    <w:rsid w:val="009C488E"/>
    <w:rsid w:val="009C582B"/>
    <w:rsid w:val="009C6B34"/>
    <w:rsid w:val="009C7D74"/>
    <w:rsid w:val="009C7EDF"/>
    <w:rsid w:val="009D16CD"/>
    <w:rsid w:val="009D3A1C"/>
    <w:rsid w:val="009D51EA"/>
    <w:rsid w:val="009D52AA"/>
    <w:rsid w:val="009D558F"/>
    <w:rsid w:val="009D599A"/>
    <w:rsid w:val="009D6737"/>
    <w:rsid w:val="009D6B14"/>
    <w:rsid w:val="009D797F"/>
    <w:rsid w:val="009E1A8F"/>
    <w:rsid w:val="009E1E47"/>
    <w:rsid w:val="009E20FE"/>
    <w:rsid w:val="009E2A02"/>
    <w:rsid w:val="009E2EF2"/>
    <w:rsid w:val="009E394E"/>
    <w:rsid w:val="009E3B16"/>
    <w:rsid w:val="009E5514"/>
    <w:rsid w:val="009E6371"/>
    <w:rsid w:val="009E6EFE"/>
    <w:rsid w:val="009E7751"/>
    <w:rsid w:val="009E7EE1"/>
    <w:rsid w:val="009F0148"/>
    <w:rsid w:val="009F065B"/>
    <w:rsid w:val="009F075A"/>
    <w:rsid w:val="009F1F61"/>
    <w:rsid w:val="009F20E4"/>
    <w:rsid w:val="009F2D47"/>
    <w:rsid w:val="009F30A2"/>
    <w:rsid w:val="009F430C"/>
    <w:rsid w:val="009F56C7"/>
    <w:rsid w:val="009F5DB9"/>
    <w:rsid w:val="009F6D7C"/>
    <w:rsid w:val="009F750C"/>
    <w:rsid w:val="00A00C60"/>
    <w:rsid w:val="00A00DA6"/>
    <w:rsid w:val="00A022F0"/>
    <w:rsid w:val="00A022FB"/>
    <w:rsid w:val="00A03103"/>
    <w:rsid w:val="00A038E9"/>
    <w:rsid w:val="00A039C7"/>
    <w:rsid w:val="00A03D83"/>
    <w:rsid w:val="00A041EA"/>
    <w:rsid w:val="00A045E1"/>
    <w:rsid w:val="00A04A67"/>
    <w:rsid w:val="00A0516A"/>
    <w:rsid w:val="00A053EC"/>
    <w:rsid w:val="00A054A7"/>
    <w:rsid w:val="00A057C5"/>
    <w:rsid w:val="00A06116"/>
    <w:rsid w:val="00A0625E"/>
    <w:rsid w:val="00A070A8"/>
    <w:rsid w:val="00A07535"/>
    <w:rsid w:val="00A07A1A"/>
    <w:rsid w:val="00A07C12"/>
    <w:rsid w:val="00A10A2D"/>
    <w:rsid w:val="00A11BCF"/>
    <w:rsid w:val="00A11EE3"/>
    <w:rsid w:val="00A13DF7"/>
    <w:rsid w:val="00A14355"/>
    <w:rsid w:val="00A16451"/>
    <w:rsid w:val="00A1683D"/>
    <w:rsid w:val="00A16960"/>
    <w:rsid w:val="00A16E0F"/>
    <w:rsid w:val="00A1707B"/>
    <w:rsid w:val="00A176FB"/>
    <w:rsid w:val="00A2020A"/>
    <w:rsid w:val="00A22E02"/>
    <w:rsid w:val="00A2389F"/>
    <w:rsid w:val="00A238EA"/>
    <w:rsid w:val="00A23BBE"/>
    <w:rsid w:val="00A24C82"/>
    <w:rsid w:val="00A25462"/>
    <w:rsid w:val="00A260D4"/>
    <w:rsid w:val="00A2680D"/>
    <w:rsid w:val="00A26A5F"/>
    <w:rsid w:val="00A27496"/>
    <w:rsid w:val="00A27D17"/>
    <w:rsid w:val="00A3011F"/>
    <w:rsid w:val="00A315DE"/>
    <w:rsid w:val="00A318CC"/>
    <w:rsid w:val="00A329DB"/>
    <w:rsid w:val="00A32E64"/>
    <w:rsid w:val="00A33D1B"/>
    <w:rsid w:val="00A34A57"/>
    <w:rsid w:val="00A40FFD"/>
    <w:rsid w:val="00A41C61"/>
    <w:rsid w:val="00A423D5"/>
    <w:rsid w:val="00A4351A"/>
    <w:rsid w:val="00A455B8"/>
    <w:rsid w:val="00A462DA"/>
    <w:rsid w:val="00A46435"/>
    <w:rsid w:val="00A478BD"/>
    <w:rsid w:val="00A47F88"/>
    <w:rsid w:val="00A506C4"/>
    <w:rsid w:val="00A50802"/>
    <w:rsid w:val="00A52CAB"/>
    <w:rsid w:val="00A54020"/>
    <w:rsid w:val="00A54BA1"/>
    <w:rsid w:val="00A558D2"/>
    <w:rsid w:val="00A56C35"/>
    <w:rsid w:val="00A574D9"/>
    <w:rsid w:val="00A60C25"/>
    <w:rsid w:val="00A611B1"/>
    <w:rsid w:val="00A61F5B"/>
    <w:rsid w:val="00A6317A"/>
    <w:rsid w:val="00A631D9"/>
    <w:rsid w:val="00A63799"/>
    <w:rsid w:val="00A645C1"/>
    <w:rsid w:val="00A6465E"/>
    <w:rsid w:val="00A6479C"/>
    <w:rsid w:val="00A65F62"/>
    <w:rsid w:val="00A6621A"/>
    <w:rsid w:val="00A664EA"/>
    <w:rsid w:val="00A703D0"/>
    <w:rsid w:val="00A715AF"/>
    <w:rsid w:val="00A73F58"/>
    <w:rsid w:val="00A747C5"/>
    <w:rsid w:val="00A74F26"/>
    <w:rsid w:val="00A7584B"/>
    <w:rsid w:val="00A76D9F"/>
    <w:rsid w:val="00A772F4"/>
    <w:rsid w:val="00A7734F"/>
    <w:rsid w:val="00A828BF"/>
    <w:rsid w:val="00A84091"/>
    <w:rsid w:val="00A8494E"/>
    <w:rsid w:val="00A84C0B"/>
    <w:rsid w:val="00A84D9D"/>
    <w:rsid w:val="00A8582B"/>
    <w:rsid w:val="00A86109"/>
    <w:rsid w:val="00A86B4A"/>
    <w:rsid w:val="00A90C79"/>
    <w:rsid w:val="00A91246"/>
    <w:rsid w:val="00A92935"/>
    <w:rsid w:val="00A92C54"/>
    <w:rsid w:val="00A93910"/>
    <w:rsid w:val="00A93C56"/>
    <w:rsid w:val="00A94D10"/>
    <w:rsid w:val="00A9525D"/>
    <w:rsid w:val="00A954D4"/>
    <w:rsid w:val="00A96EB3"/>
    <w:rsid w:val="00A9752B"/>
    <w:rsid w:val="00AA07FA"/>
    <w:rsid w:val="00AA167B"/>
    <w:rsid w:val="00AA2A92"/>
    <w:rsid w:val="00AA369F"/>
    <w:rsid w:val="00AA3FB9"/>
    <w:rsid w:val="00AA4173"/>
    <w:rsid w:val="00AA5807"/>
    <w:rsid w:val="00AA6B3A"/>
    <w:rsid w:val="00AA73D8"/>
    <w:rsid w:val="00AA7D63"/>
    <w:rsid w:val="00AB0555"/>
    <w:rsid w:val="00AB0BB5"/>
    <w:rsid w:val="00AB0DCF"/>
    <w:rsid w:val="00AB0FE7"/>
    <w:rsid w:val="00AB1E7B"/>
    <w:rsid w:val="00AB2590"/>
    <w:rsid w:val="00AB3307"/>
    <w:rsid w:val="00AB34A9"/>
    <w:rsid w:val="00AB481C"/>
    <w:rsid w:val="00AB5CE5"/>
    <w:rsid w:val="00AC0F43"/>
    <w:rsid w:val="00AC1CF1"/>
    <w:rsid w:val="00AC2B8D"/>
    <w:rsid w:val="00AC3313"/>
    <w:rsid w:val="00AC37EF"/>
    <w:rsid w:val="00AC4021"/>
    <w:rsid w:val="00AC473C"/>
    <w:rsid w:val="00AC5575"/>
    <w:rsid w:val="00AC6E10"/>
    <w:rsid w:val="00AC70A8"/>
    <w:rsid w:val="00AC729A"/>
    <w:rsid w:val="00AD0675"/>
    <w:rsid w:val="00AD09C0"/>
    <w:rsid w:val="00AD0AEE"/>
    <w:rsid w:val="00AD0BC0"/>
    <w:rsid w:val="00AD139E"/>
    <w:rsid w:val="00AD312A"/>
    <w:rsid w:val="00AD34F8"/>
    <w:rsid w:val="00AD3947"/>
    <w:rsid w:val="00AD3E3B"/>
    <w:rsid w:val="00AD453F"/>
    <w:rsid w:val="00AD4D52"/>
    <w:rsid w:val="00AD54E3"/>
    <w:rsid w:val="00AE0889"/>
    <w:rsid w:val="00AE0DE8"/>
    <w:rsid w:val="00AE1389"/>
    <w:rsid w:val="00AE1DFF"/>
    <w:rsid w:val="00AE2333"/>
    <w:rsid w:val="00AE2575"/>
    <w:rsid w:val="00AE2776"/>
    <w:rsid w:val="00AE2DE7"/>
    <w:rsid w:val="00AE2EAE"/>
    <w:rsid w:val="00AE3AE7"/>
    <w:rsid w:val="00AE438B"/>
    <w:rsid w:val="00AE499B"/>
    <w:rsid w:val="00AE4A47"/>
    <w:rsid w:val="00AE5007"/>
    <w:rsid w:val="00AE5271"/>
    <w:rsid w:val="00AE651C"/>
    <w:rsid w:val="00AF2148"/>
    <w:rsid w:val="00AF27B4"/>
    <w:rsid w:val="00AF4D29"/>
    <w:rsid w:val="00AF5323"/>
    <w:rsid w:val="00AF647F"/>
    <w:rsid w:val="00AF6C0D"/>
    <w:rsid w:val="00AF6DF5"/>
    <w:rsid w:val="00AF7A39"/>
    <w:rsid w:val="00AF7E95"/>
    <w:rsid w:val="00B00713"/>
    <w:rsid w:val="00B011F8"/>
    <w:rsid w:val="00B01427"/>
    <w:rsid w:val="00B018D3"/>
    <w:rsid w:val="00B02385"/>
    <w:rsid w:val="00B0466C"/>
    <w:rsid w:val="00B05805"/>
    <w:rsid w:val="00B062A1"/>
    <w:rsid w:val="00B06CD7"/>
    <w:rsid w:val="00B06F1E"/>
    <w:rsid w:val="00B07960"/>
    <w:rsid w:val="00B07F6D"/>
    <w:rsid w:val="00B106BE"/>
    <w:rsid w:val="00B10965"/>
    <w:rsid w:val="00B10C4D"/>
    <w:rsid w:val="00B10F6E"/>
    <w:rsid w:val="00B122F9"/>
    <w:rsid w:val="00B12FEC"/>
    <w:rsid w:val="00B142AB"/>
    <w:rsid w:val="00B15D32"/>
    <w:rsid w:val="00B15FBA"/>
    <w:rsid w:val="00B16547"/>
    <w:rsid w:val="00B17087"/>
    <w:rsid w:val="00B21519"/>
    <w:rsid w:val="00B21FEB"/>
    <w:rsid w:val="00B22585"/>
    <w:rsid w:val="00B24300"/>
    <w:rsid w:val="00B24AA9"/>
    <w:rsid w:val="00B24CEA"/>
    <w:rsid w:val="00B25305"/>
    <w:rsid w:val="00B25A9C"/>
    <w:rsid w:val="00B25B75"/>
    <w:rsid w:val="00B2624F"/>
    <w:rsid w:val="00B268F9"/>
    <w:rsid w:val="00B26DF1"/>
    <w:rsid w:val="00B305ED"/>
    <w:rsid w:val="00B3096E"/>
    <w:rsid w:val="00B3185F"/>
    <w:rsid w:val="00B3251E"/>
    <w:rsid w:val="00B33C51"/>
    <w:rsid w:val="00B34326"/>
    <w:rsid w:val="00B34DB3"/>
    <w:rsid w:val="00B3534D"/>
    <w:rsid w:val="00B3737A"/>
    <w:rsid w:val="00B37BF8"/>
    <w:rsid w:val="00B37C43"/>
    <w:rsid w:val="00B37FBF"/>
    <w:rsid w:val="00B40905"/>
    <w:rsid w:val="00B4112D"/>
    <w:rsid w:val="00B41134"/>
    <w:rsid w:val="00B41445"/>
    <w:rsid w:val="00B418C3"/>
    <w:rsid w:val="00B419DF"/>
    <w:rsid w:val="00B42616"/>
    <w:rsid w:val="00B433E4"/>
    <w:rsid w:val="00B43722"/>
    <w:rsid w:val="00B44AD3"/>
    <w:rsid w:val="00B4512E"/>
    <w:rsid w:val="00B45134"/>
    <w:rsid w:val="00B4534A"/>
    <w:rsid w:val="00B46B52"/>
    <w:rsid w:val="00B46C6D"/>
    <w:rsid w:val="00B47465"/>
    <w:rsid w:val="00B47A66"/>
    <w:rsid w:val="00B50B33"/>
    <w:rsid w:val="00B51858"/>
    <w:rsid w:val="00B520EF"/>
    <w:rsid w:val="00B522FB"/>
    <w:rsid w:val="00B5272E"/>
    <w:rsid w:val="00B52E5B"/>
    <w:rsid w:val="00B535F6"/>
    <w:rsid w:val="00B54665"/>
    <w:rsid w:val="00B553B7"/>
    <w:rsid w:val="00B570C0"/>
    <w:rsid w:val="00B6079E"/>
    <w:rsid w:val="00B60F82"/>
    <w:rsid w:val="00B62662"/>
    <w:rsid w:val="00B639B9"/>
    <w:rsid w:val="00B63EE5"/>
    <w:rsid w:val="00B64733"/>
    <w:rsid w:val="00B6557C"/>
    <w:rsid w:val="00B6637E"/>
    <w:rsid w:val="00B669C7"/>
    <w:rsid w:val="00B66D7B"/>
    <w:rsid w:val="00B706DE"/>
    <w:rsid w:val="00B7073A"/>
    <w:rsid w:val="00B71544"/>
    <w:rsid w:val="00B715DB"/>
    <w:rsid w:val="00B72002"/>
    <w:rsid w:val="00B72A52"/>
    <w:rsid w:val="00B73B2A"/>
    <w:rsid w:val="00B76412"/>
    <w:rsid w:val="00B76553"/>
    <w:rsid w:val="00B815C9"/>
    <w:rsid w:val="00B81642"/>
    <w:rsid w:val="00B817C0"/>
    <w:rsid w:val="00B82BE6"/>
    <w:rsid w:val="00B83063"/>
    <w:rsid w:val="00B8331C"/>
    <w:rsid w:val="00B83645"/>
    <w:rsid w:val="00B8420B"/>
    <w:rsid w:val="00B845F5"/>
    <w:rsid w:val="00B903DA"/>
    <w:rsid w:val="00B90594"/>
    <w:rsid w:val="00B9095F"/>
    <w:rsid w:val="00B9116C"/>
    <w:rsid w:val="00B91367"/>
    <w:rsid w:val="00B92133"/>
    <w:rsid w:val="00B923B5"/>
    <w:rsid w:val="00B92580"/>
    <w:rsid w:val="00B92A34"/>
    <w:rsid w:val="00B94653"/>
    <w:rsid w:val="00B94F0D"/>
    <w:rsid w:val="00B964DE"/>
    <w:rsid w:val="00B978D3"/>
    <w:rsid w:val="00BA0382"/>
    <w:rsid w:val="00BA0872"/>
    <w:rsid w:val="00BA0B5C"/>
    <w:rsid w:val="00BA2092"/>
    <w:rsid w:val="00BA28E8"/>
    <w:rsid w:val="00BA2BFF"/>
    <w:rsid w:val="00BA5946"/>
    <w:rsid w:val="00BA60B6"/>
    <w:rsid w:val="00BA615C"/>
    <w:rsid w:val="00BB05AD"/>
    <w:rsid w:val="00BB1803"/>
    <w:rsid w:val="00BB1E2A"/>
    <w:rsid w:val="00BB2143"/>
    <w:rsid w:val="00BB3106"/>
    <w:rsid w:val="00BB669B"/>
    <w:rsid w:val="00BB6D02"/>
    <w:rsid w:val="00BB709B"/>
    <w:rsid w:val="00BB7D9E"/>
    <w:rsid w:val="00BC027C"/>
    <w:rsid w:val="00BC0451"/>
    <w:rsid w:val="00BC1262"/>
    <w:rsid w:val="00BC1547"/>
    <w:rsid w:val="00BC177C"/>
    <w:rsid w:val="00BC237C"/>
    <w:rsid w:val="00BC30EB"/>
    <w:rsid w:val="00BC3F5E"/>
    <w:rsid w:val="00BC5101"/>
    <w:rsid w:val="00BC5BA8"/>
    <w:rsid w:val="00BC6828"/>
    <w:rsid w:val="00BC6836"/>
    <w:rsid w:val="00BC7E19"/>
    <w:rsid w:val="00BC7E7B"/>
    <w:rsid w:val="00BD03C2"/>
    <w:rsid w:val="00BD48E3"/>
    <w:rsid w:val="00BD48FF"/>
    <w:rsid w:val="00BD5B1C"/>
    <w:rsid w:val="00BE018A"/>
    <w:rsid w:val="00BE0564"/>
    <w:rsid w:val="00BE1585"/>
    <w:rsid w:val="00BE2CE3"/>
    <w:rsid w:val="00BE325C"/>
    <w:rsid w:val="00BE38DB"/>
    <w:rsid w:val="00BE3E68"/>
    <w:rsid w:val="00BE4349"/>
    <w:rsid w:val="00BE55B0"/>
    <w:rsid w:val="00BF0BB0"/>
    <w:rsid w:val="00BF35CC"/>
    <w:rsid w:val="00BF377E"/>
    <w:rsid w:val="00BF3BCA"/>
    <w:rsid w:val="00BF48EA"/>
    <w:rsid w:val="00BF4A36"/>
    <w:rsid w:val="00BF5243"/>
    <w:rsid w:val="00BF5C02"/>
    <w:rsid w:val="00BF5FC0"/>
    <w:rsid w:val="00C009BE"/>
    <w:rsid w:val="00C01805"/>
    <w:rsid w:val="00C018EA"/>
    <w:rsid w:val="00C0241E"/>
    <w:rsid w:val="00C0292D"/>
    <w:rsid w:val="00C03C72"/>
    <w:rsid w:val="00C03FB9"/>
    <w:rsid w:val="00C048B1"/>
    <w:rsid w:val="00C0787E"/>
    <w:rsid w:val="00C108E3"/>
    <w:rsid w:val="00C10DF7"/>
    <w:rsid w:val="00C1121A"/>
    <w:rsid w:val="00C115D9"/>
    <w:rsid w:val="00C11E3C"/>
    <w:rsid w:val="00C1215E"/>
    <w:rsid w:val="00C12317"/>
    <w:rsid w:val="00C13078"/>
    <w:rsid w:val="00C130ED"/>
    <w:rsid w:val="00C13916"/>
    <w:rsid w:val="00C14381"/>
    <w:rsid w:val="00C14790"/>
    <w:rsid w:val="00C149D0"/>
    <w:rsid w:val="00C1507E"/>
    <w:rsid w:val="00C1533C"/>
    <w:rsid w:val="00C16C46"/>
    <w:rsid w:val="00C171D2"/>
    <w:rsid w:val="00C204AB"/>
    <w:rsid w:val="00C21CD8"/>
    <w:rsid w:val="00C22560"/>
    <w:rsid w:val="00C22FBA"/>
    <w:rsid w:val="00C237F9"/>
    <w:rsid w:val="00C24638"/>
    <w:rsid w:val="00C25349"/>
    <w:rsid w:val="00C2536C"/>
    <w:rsid w:val="00C25FCB"/>
    <w:rsid w:val="00C26025"/>
    <w:rsid w:val="00C27AEA"/>
    <w:rsid w:val="00C27D88"/>
    <w:rsid w:val="00C31486"/>
    <w:rsid w:val="00C329C5"/>
    <w:rsid w:val="00C33166"/>
    <w:rsid w:val="00C33686"/>
    <w:rsid w:val="00C33906"/>
    <w:rsid w:val="00C34349"/>
    <w:rsid w:val="00C34602"/>
    <w:rsid w:val="00C3473B"/>
    <w:rsid w:val="00C35AE1"/>
    <w:rsid w:val="00C402E1"/>
    <w:rsid w:val="00C403CB"/>
    <w:rsid w:val="00C4142A"/>
    <w:rsid w:val="00C42F2E"/>
    <w:rsid w:val="00C43D4B"/>
    <w:rsid w:val="00C44B85"/>
    <w:rsid w:val="00C477DC"/>
    <w:rsid w:val="00C47D59"/>
    <w:rsid w:val="00C47FA7"/>
    <w:rsid w:val="00C517FD"/>
    <w:rsid w:val="00C518CE"/>
    <w:rsid w:val="00C53E92"/>
    <w:rsid w:val="00C55FB2"/>
    <w:rsid w:val="00C572CF"/>
    <w:rsid w:val="00C57A69"/>
    <w:rsid w:val="00C640E5"/>
    <w:rsid w:val="00C648DB"/>
    <w:rsid w:val="00C656BF"/>
    <w:rsid w:val="00C6643F"/>
    <w:rsid w:val="00C668CE"/>
    <w:rsid w:val="00C66CA3"/>
    <w:rsid w:val="00C67890"/>
    <w:rsid w:val="00C67BCA"/>
    <w:rsid w:val="00C67D81"/>
    <w:rsid w:val="00C67EB9"/>
    <w:rsid w:val="00C70D57"/>
    <w:rsid w:val="00C7231D"/>
    <w:rsid w:val="00C73CE2"/>
    <w:rsid w:val="00C73F6A"/>
    <w:rsid w:val="00C74832"/>
    <w:rsid w:val="00C759C3"/>
    <w:rsid w:val="00C75A66"/>
    <w:rsid w:val="00C75B55"/>
    <w:rsid w:val="00C772D4"/>
    <w:rsid w:val="00C779CD"/>
    <w:rsid w:val="00C80636"/>
    <w:rsid w:val="00C80A91"/>
    <w:rsid w:val="00C811D0"/>
    <w:rsid w:val="00C839EB"/>
    <w:rsid w:val="00C84221"/>
    <w:rsid w:val="00C8452F"/>
    <w:rsid w:val="00C853E6"/>
    <w:rsid w:val="00C8605E"/>
    <w:rsid w:val="00C86AF7"/>
    <w:rsid w:val="00C9025A"/>
    <w:rsid w:val="00C903A0"/>
    <w:rsid w:val="00C908A4"/>
    <w:rsid w:val="00C9178E"/>
    <w:rsid w:val="00C9199B"/>
    <w:rsid w:val="00C922A3"/>
    <w:rsid w:val="00C924EC"/>
    <w:rsid w:val="00C92B09"/>
    <w:rsid w:val="00C93B0A"/>
    <w:rsid w:val="00C93EEE"/>
    <w:rsid w:val="00C94082"/>
    <w:rsid w:val="00C944B8"/>
    <w:rsid w:val="00C962EE"/>
    <w:rsid w:val="00C9774F"/>
    <w:rsid w:val="00CA00AC"/>
    <w:rsid w:val="00CA096F"/>
    <w:rsid w:val="00CA171C"/>
    <w:rsid w:val="00CA1832"/>
    <w:rsid w:val="00CA1AF2"/>
    <w:rsid w:val="00CA20DA"/>
    <w:rsid w:val="00CA23E9"/>
    <w:rsid w:val="00CA2AEC"/>
    <w:rsid w:val="00CA2D38"/>
    <w:rsid w:val="00CA3220"/>
    <w:rsid w:val="00CA5509"/>
    <w:rsid w:val="00CA5DCE"/>
    <w:rsid w:val="00CA6FE9"/>
    <w:rsid w:val="00CA780F"/>
    <w:rsid w:val="00CA7813"/>
    <w:rsid w:val="00CB07D1"/>
    <w:rsid w:val="00CB0A21"/>
    <w:rsid w:val="00CB1E9B"/>
    <w:rsid w:val="00CB1EBC"/>
    <w:rsid w:val="00CB2193"/>
    <w:rsid w:val="00CB2930"/>
    <w:rsid w:val="00CB2FA0"/>
    <w:rsid w:val="00CB38F8"/>
    <w:rsid w:val="00CB6B58"/>
    <w:rsid w:val="00CB7ACD"/>
    <w:rsid w:val="00CB7FC2"/>
    <w:rsid w:val="00CC015C"/>
    <w:rsid w:val="00CC15E7"/>
    <w:rsid w:val="00CC207B"/>
    <w:rsid w:val="00CC2125"/>
    <w:rsid w:val="00CC37D2"/>
    <w:rsid w:val="00CC7CC4"/>
    <w:rsid w:val="00CD04B0"/>
    <w:rsid w:val="00CD0937"/>
    <w:rsid w:val="00CD27E4"/>
    <w:rsid w:val="00CD3EFC"/>
    <w:rsid w:val="00CD4686"/>
    <w:rsid w:val="00CD56E8"/>
    <w:rsid w:val="00CD5C2E"/>
    <w:rsid w:val="00CD7EDB"/>
    <w:rsid w:val="00CE11D5"/>
    <w:rsid w:val="00CE1E75"/>
    <w:rsid w:val="00CE21CE"/>
    <w:rsid w:val="00CE2CEA"/>
    <w:rsid w:val="00CE2E16"/>
    <w:rsid w:val="00CE384B"/>
    <w:rsid w:val="00CE3C67"/>
    <w:rsid w:val="00CE4A3C"/>
    <w:rsid w:val="00CE4C18"/>
    <w:rsid w:val="00CE51E5"/>
    <w:rsid w:val="00CE5F5A"/>
    <w:rsid w:val="00CE6989"/>
    <w:rsid w:val="00CE72F8"/>
    <w:rsid w:val="00CE77CE"/>
    <w:rsid w:val="00CE786A"/>
    <w:rsid w:val="00CF018F"/>
    <w:rsid w:val="00CF1128"/>
    <w:rsid w:val="00CF16CD"/>
    <w:rsid w:val="00CF18A6"/>
    <w:rsid w:val="00CF1FEE"/>
    <w:rsid w:val="00CF379F"/>
    <w:rsid w:val="00CF39AA"/>
    <w:rsid w:val="00CF3DDD"/>
    <w:rsid w:val="00CF4CA4"/>
    <w:rsid w:val="00CF4CEB"/>
    <w:rsid w:val="00CF4E22"/>
    <w:rsid w:val="00CF568A"/>
    <w:rsid w:val="00D00286"/>
    <w:rsid w:val="00D00D7C"/>
    <w:rsid w:val="00D0118A"/>
    <w:rsid w:val="00D01C9E"/>
    <w:rsid w:val="00D029C7"/>
    <w:rsid w:val="00D032D3"/>
    <w:rsid w:val="00D03E10"/>
    <w:rsid w:val="00D06283"/>
    <w:rsid w:val="00D07D3B"/>
    <w:rsid w:val="00D10350"/>
    <w:rsid w:val="00D11545"/>
    <w:rsid w:val="00D128E1"/>
    <w:rsid w:val="00D12EFD"/>
    <w:rsid w:val="00D14FBF"/>
    <w:rsid w:val="00D16120"/>
    <w:rsid w:val="00D16438"/>
    <w:rsid w:val="00D167B4"/>
    <w:rsid w:val="00D175C5"/>
    <w:rsid w:val="00D175CA"/>
    <w:rsid w:val="00D20200"/>
    <w:rsid w:val="00D20D02"/>
    <w:rsid w:val="00D21174"/>
    <w:rsid w:val="00D21350"/>
    <w:rsid w:val="00D21C5F"/>
    <w:rsid w:val="00D22A3D"/>
    <w:rsid w:val="00D234C3"/>
    <w:rsid w:val="00D2390D"/>
    <w:rsid w:val="00D241D0"/>
    <w:rsid w:val="00D25F97"/>
    <w:rsid w:val="00D2733B"/>
    <w:rsid w:val="00D2774D"/>
    <w:rsid w:val="00D305BC"/>
    <w:rsid w:val="00D3085F"/>
    <w:rsid w:val="00D30B32"/>
    <w:rsid w:val="00D3614E"/>
    <w:rsid w:val="00D37A29"/>
    <w:rsid w:val="00D4095E"/>
    <w:rsid w:val="00D40A3F"/>
    <w:rsid w:val="00D411B7"/>
    <w:rsid w:val="00D42144"/>
    <w:rsid w:val="00D42727"/>
    <w:rsid w:val="00D428CF"/>
    <w:rsid w:val="00D434FC"/>
    <w:rsid w:val="00D43935"/>
    <w:rsid w:val="00D442CA"/>
    <w:rsid w:val="00D44A34"/>
    <w:rsid w:val="00D45307"/>
    <w:rsid w:val="00D46BB9"/>
    <w:rsid w:val="00D47976"/>
    <w:rsid w:val="00D5005A"/>
    <w:rsid w:val="00D50A59"/>
    <w:rsid w:val="00D50D75"/>
    <w:rsid w:val="00D5175A"/>
    <w:rsid w:val="00D52CCA"/>
    <w:rsid w:val="00D536BD"/>
    <w:rsid w:val="00D541D2"/>
    <w:rsid w:val="00D54345"/>
    <w:rsid w:val="00D55A7A"/>
    <w:rsid w:val="00D56487"/>
    <w:rsid w:val="00D570C0"/>
    <w:rsid w:val="00D608F6"/>
    <w:rsid w:val="00D60992"/>
    <w:rsid w:val="00D60A87"/>
    <w:rsid w:val="00D6124C"/>
    <w:rsid w:val="00D62765"/>
    <w:rsid w:val="00D630EC"/>
    <w:rsid w:val="00D65CF1"/>
    <w:rsid w:val="00D66451"/>
    <w:rsid w:val="00D67A0E"/>
    <w:rsid w:val="00D70055"/>
    <w:rsid w:val="00D71185"/>
    <w:rsid w:val="00D7121F"/>
    <w:rsid w:val="00D7130A"/>
    <w:rsid w:val="00D71471"/>
    <w:rsid w:val="00D7182E"/>
    <w:rsid w:val="00D727BF"/>
    <w:rsid w:val="00D72CB7"/>
    <w:rsid w:val="00D73488"/>
    <w:rsid w:val="00D739A1"/>
    <w:rsid w:val="00D73EBE"/>
    <w:rsid w:val="00D742C0"/>
    <w:rsid w:val="00D7451B"/>
    <w:rsid w:val="00D74906"/>
    <w:rsid w:val="00D757A2"/>
    <w:rsid w:val="00D7595B"/>
    <w:rsid w:val="00D75DCD"/>
    <w:rsid w:val="00D76D4D"/>
    <w:rsid w:val="00D76F72"/>
    <w:rsid w:val="00D77207"/>
    <w:rsid w:val="00D773B2"/>
    <w:rsid w:val="00D77F66"/>
    <w:rsid w:val="00D80ABF"/>
    <w:rsid w:val="00D810C4"/>
    <w:rsid w:val="00D810FC"/>
    <w:rsid w:val="00D81766"/>
    <w:rsid w:val="00D82241"/>
    <w:rsid w:val="00D82EFD"/>
    <w:rsid w:val="00D852AB"/>
    <w:rsid w:val="00D859BC"/>
    <w:rsid w:val="00D872B8"/>
    <w:rsid w:val="00D87536"/>
    <w:rsid w:val="00D877F8"/>
    <w:rsid w:val="00D879AF"/>
    <w:rsid w:val="00D90113"/>
    <w:rsid w:val="00D912FB"/>
    <w:rsid w:val="00D91CE0"/>
    <w:rsid w:val="00D92E19"/>
    <w:rsid w:val="00D931A3"/>
    <w:rsid w:val="00D932E1"/>
    <w:rsid w:val="00D93B3B"/>
    <w:rsid w:val="00D93CC8"/>
    <w:rsid w:val="00D94793"/>
    <w:rsid w:val="00D95221"/>
    <w:rsid w:val="00D9530C"/>
    <w:rsid w:val="00D9569B"/>
    <w:rsid w:val="00D9688E"/>
    <w:rsid w:val="00D96891"/>
    <w:rsid w:val="00D97106"/>
    <w:rsid w:val="00DA4277"/>
    <w:rsid w:val="00DA4DA7"/>
    <w:rsid w:val="00DA4FEA"/>
    <w:rsid w:val="00DA5AF1"/>
    <w:rsid w:val="00DA6F62"/>
    <w:rsid w:val="00DA7F33"/>
    <w:rsid w:val="00DB0842"/>
    <w:rsid w:val="00DB0E2D"/>
    <w:rsid w:val="00DB0F94"/>
    <w:rsid w:val="00DB19B3"/>
    <w:rsid w:val="00DB2C4A"/>
    <w:rsid w:val="00DB3C40"/>
    <w:rsid w:val="00DB3E29"/>
    <w:rsid w:val="00DB4BAC"/>
    <w:rsid w:val="00DB4E8E"/>
    <w:rsid w:val="00DB6586"/>
    <w:rsid w:val="00DB67E2"/>
    <w:rsid w:val="00DB6BD9"/>
    <w:rsid w:val="00DB798B"/>
    <w:rsid w:val="00DC22FC"/>
    <w:rsid w:val="00DC4202"/>
    <w:rsid w:val="00DC708C"/>
    <w:rsid w:val="00DC723F"/>
    <w:rsid w:val="00DC7BD5"/>
    <w:rsid w:val="00DD03A0"/>
    <w:rsid w:val="00DD0F76"/>
    <w:rsid w:val="00DD2262"/>
    <w:rsid w:val="00DD25C5"/>
    <w:rsid w:val="00DD2ACE"/>
    <w:rsid w:val="00DD35A7"/>
    <w:rsid w:val="00DD4A7F"/>
    <w:rsid w:val="00DD4D67"/>
    <w:rsid w:val="00DD59B7"/>
    <w:rsid w:val="00DD64E9"/>
    <w:rsid w:val="00DD6FBA"/>
    <w:rsid w:val="00DD77ED"/>
    <w:rsid w:val="00DD7DB7"/>
    <w:rsid w:val="00DE0440"/>
    <w:rsid w:val="00DE0C55"/>
    <w:rsid w:val="00DE0D46"/>
    <w:rsid w:val="00DE1A73"/>
    <w:rsid w:val="00DE1D17"/>
    <w:rsid w:val="00DE2C7A"/>
    <w:rsid w:val="00DE2EAF"/>
    <w:rsid w:val="00DE37A1"/>
    <w:rsid w:val="00DE3A0F"/>
    <w:rsid w:val="00DE60A9"/>
    <w:rsid w:val="00DE65FB"/>
    <w:rsid w:val="00DE7C1D"/>
    <w:rsid w:val="00DE7F3B"/>
    <w:rsid w:val="00DF02A9"/>
    <w:rsid w:val="00DF02C1"/>
    <w:rsid w:val="00DF0E67"/>
    <w:rsid w:val="00DF1BD3"/>
    <w:rsid w:val="00DF28D7"/>
    <w:rsid w:val="00DF2C65"/>
    <w:rsid w:val="00DF3297"/>
    <w:rsid w:val="00DF3A3F"/>
    <w:rsid w:val="00DF4CAD"/>
    <w:rsid w:val="00DF5499"/>
    <w:rsid w:val="00DF710E"/>
    <w:rsid w:val="00DF7583"/>
    <w:rsid w:val="00DF7EA9"/>
    <w:rsid w:val="00DF7FB3"/>
    <w:rsid w:val="00E0006C"/>
    <w:rsid w:val="00E01302"/>
    <w:rsid w:val="00E0216F"/>
    <w:rsid w:val="00E03B0A"/>
    <w:rsid w:val="00E040AE"/>
    <w:rsid w:val="00E04483"/>
    <w:rsid w:val="00E0481D"/>
    <w:rsid w:val="00E05259"/>
    <w:rsid w:val="00E07268"/>
    <w:rsid w:val="00E072A9"/>
    <w:rsid w:val="00E100E3"/>
    <w:rsid w:val="00E10A37"/>
    <w:rsid w:val="00E10DDC"/>
    <w:rsid w:val="00E110F2"/>
    <w:rsid w:val="00E11479"/>
    <w:rsid w:val="00E12B9B"/>
    <w:rsid w:val="00E1376F"/>
    <w:rsid w:val="00E13DD5"/>
    <w:rsid w:val="00E13FC9"/>
    <w:rsid w:val="00E152F1"/>
    <w:rsid w:val="00E16522"/>
    <w:rsid w:val="00E16A2A"/>
    <w:rsid w:val="00E17AD3"/>
    <w:rsid w:val="00E17F08"/>
    <w:rsid w:val="00E2042C"/>
    <w:rsid w:val="00E22892"/>
    <w:rsid w:val="00E229C1"/>
    <w:rsid w:val="00E23557"/>
    <w:rsid w:val="00E24187"/>
    <w:rsid w:val="00E24898"/>
    <w:rsid w:val="00E2496C"/>
    <w:rsid w:val="00E24F67"/>
    <w:rsid w:val="00E25227"/>
    <w:rsid w:val="00E26CD2"/>
    <w:rsid w:val="00E277A7"/>
    <w:rsid w:val="00E3176C"/>
    <w:rsid w:val="00E322D2"/>
    <w:rsid w:val="00E338BF"/>
    <w:rsid w:val="00E34BC5"/>
    <w:rsid w:val="00E355F0"/>
    <w:rsid w:val="00E35C96"/>
    <w:rsid w:val="00E369BF"/>
    <w:rsid w:val="00E36EF8"/>
    <w:rsid w:val="00E373AE"/>
    <w:rsid w:val="00E37C26"/>
    <w:rsid w:val="00E40025"/>
    <w:rsid w:val="00E42359"/>
    <w:rsid w:val="00E42CDA"/>
    <w:rsid w:val="00E438C0"/>
    <w:rsid w:val="00E43B89"/>
    <w:rsid w:val="00E46082"/>
    <w:rsid w:val="00E46A4F"/>
    <w:rsid w:val="00E50734"/>
    <w:rsid w:val="00E50B48"/>
    <w:rsid w:val="00E5387E"/>
    <w:rsid w:val="00E543FA"/>
    <w:rsid w:val="00E54A79"/>
    <w:rsid w:val="00E558C8"/>
    <w:rsid w:val="00E567FC"/>
    <w:rsid w:val="00E5740A"/>
    <w:rsid w:val="00E57D45"/>
    <w:rsid w:val="00E62041"/>
    <w:rsid w:val="00E62CBC"/>
    <w:rsid w:val="00E63B70"/>
    <w:rsid w:val="00E65027"/>
    <w:rsid w:val="00E672F4"/>
    <w:rsid w:val="00E6763D"/>
    <w:rsid w:val="00E700F8"/>
    <w:rsid w:val="00E707C1"/>
    <w:rsid w:val="00E70B87"/>
    <w:rsid w:val="00E70D3C"/>
    <w:rsid w:val="00E7115E"/>
    <w:rsid w:val="00E72520"/>
    <w:rsid w:val="00E72DEA"/>
    <w:rsid w:val="00E7401E"/>
    <w:rsid w:val="00E77241"/>
    <w:rsid w:val="00E80494"/>
    <w:rsid w:val="00E804EE"/>
    <w:rsid w:val="00E80C73"/>
    <w:rsid w:val="00E81D0A"/>
    <w:rsid w:val="00E8279A"/>
    <w:rsid w:val="00E83221"/>
    <w:rsid w:val="00E846EB"/>
    <w:rsid w:val="00E8650C"/>
    <w:rsid w:val="00E869FC"/>
    <w:rsid w:val="00E86D79"/>
    <w:rsid w:val="00E876C0"/>
    <w:rsid w:val="00E8781C"/>
    <w:rsid w:val="00E90F95"/>
    <w:rsid w:val="00E9150B"/>
    <w:rsid w:val="00E91887"/>
    <w:rsid w:val="00E92260"/>
    <w:rsid w:val="00E925A1"/>
    <w:rsid w:val="00E92BE3"/>
    <w:rsid w:val="00E92ECE"/>
    <w:rsid w:val="00E94F8D"/>
    <w:rsid w:val="00E95249"/>
    <w:rsid w:val="00E95729"/>
    <w:rsid w:val="00E96A23"/>
    <w:rsid w:val="00E96FC8"/>
    <w:rsid w:val="00E974D9"/>
    <w:rsid w:val="00E97B65"/>
    <w:rsid w:val="00EA0639"/>
    <w:rsid w:val="00EA2D5A"/>
    <w:rsid w:val="00EA2E5B"/>
    <w:rsid w:val="00EA43D2"/>
    <w:rsid w:val="00EA5412"/>
    <w:rsid w:val="00EA5529"/>
    <w:rsid w:val="00EA66E9"/>
    <w:rsid w:val="00EA680D"/>
    <w:rsid w:val="00EA6A59"/>
    <w:rsid w:val="00EA7D54"/>
    <w:rsid w:val="00EB106E"/>
    <w:rsid w:val="00EB2872"/>
    <w:rsid w:val="00EB40DC"/>
    <w:rsid w:val="00EB5564"/>
    <w:rsid w:val="00EB5B09"/>
    <w:rsid w:val="00EB5FC8"/>
    <w:rsid w:val="00EB6236"/>
    <w:rsid w:val="00EC06C2"/>
    <w:rsid w:val="00EC0CA6"/>
    <w:rsid w:val="00EC0E7E"/>
    <w:rsid w:val="00EC1C37"/>
    <w:rsid w:val="00EC1D8C"/>
    <w:rsid w:val="00EC358C"/>
    <w:rsid w:val="00EC3DAC"/>
    <w:rsid w:val="00EC4767"/>
    <w:rsid w:val="00EC4A5D"/>
    <w:rsid w:val="00EC5A1B"/>
    <w:rsid w:val="00EC5DC5"/>
    <w:rsid w:val="00EC625A"/>
    <w:rsid w:val="00EC6918"/>
    <w:rsid w:val="00EC7523"/>
    <w:rsid w:val="00ED0AA1"/>
    <w:rsid w:val="00ED0AFC"/>
    <w:rsid w:val="00ED0BFA"/>
    <w:rsid w:val="00ED114B"/>
    <w:rsid w:val="00ED2842"/>
    <w:rsid w:val="00ED2AAC"/>
    <w:rsid w:val="00ED58B2"/>
    <w:rsid w:val="00ED5D3A"/>
    <w:rsid w:val="00ED5F10"/>
    <w:rsid w:val="00ED7ADC"/>
    <w:rsid w:val="00EE06F2"/>
    <w:rsid w:val="00EE0DEC"/>
    <w:rsid w:val="00EE18A3"/>
    <w:rsid w:val="00EE34EC"/>
    <w:rsid w:val="00EE38BD"/>
    <w:rsid w:val="00EE4177"/>
    <w:rsid w:val="00EE46A8"/>
    <w:rsid w:val="00EE4BE2"/>
    <w:rsid w:val="00EE60F4"/>
    <w:rsid w:val="00EE6490"/>
    <w:rsid w:val="00EE65FB"/>
    <w:rsid w:val="00EE6DF5"/>
    <w:rsid w:val="00EE7135"/>
    <w:rsid w:val="00EF28CC"/>
    <w:rsid w:val="00EF3295"/>
    <w:rsid w:val="00EF449B"/>
    <w:rsid w:val="00EF4B99"/>
    <w:rsid w:val="00EF5CCF"/>
    <w:rsid w:val="00EF608E"/>
    <w:rsid w:val="00EF6DEE"/>
    <w:rsid w:val="00EF732D"/>
    <w:rsid w:val="00EF7ABD"/>
    <w:rsid w:val="00F000A1"/>
    <w:rsid w:val="00F0109D"/>
    <w:rsid w:val="00F01634"/>
    <w:rsid w:val="00F01E71"/>
    <w:rsid w:val="00F01FE6"/>
    <w:rsid w:val="00F027FB"/>
    <w:rsid w:val="00F0360F"/>
    <w:rsid w:val="00F03B43"/>
    <w:rsid w:val="00F04275"/>
    <w:rsid w:val="00F04C5D"/>
    <w:rsid w:val="00F06651"/>
    <w:rsid w:val="00F11500"/>
    <w:rsid w:val="00F139C2"/>
    <w:rsid w:val="00F13D1C"/>
    <w:rsid w:val="00F145DC"/>
    <w:rsid w:val="00F14897"/>
    <w:rsid w:val="00F1543E"/>
    <w:rsid w:val="00F15CAD"/>
    <w:rsid w:val="00F15E4D"/>
    <w:rsid w:val="00F164BA"/>
    <w:rsid w:val="00F16A2C"/>
    <w:rsid w:val="00F16CA6"/>
    <w:rsid w:val="00F16CB8"/>
    <w:rsid w:val="00F16DCC"/>
    <w:rsid w:val="00F1748B"/>
    <w:rsid w:val="00F17E59"/>
    <w:rsid w:val="00F20089"/>
    <w:rsid w:val="00F201F5"/>
    <w:rsid w:val="00F206CE"/>
    <w:rsid w:val="00F20F14"/>
    <w:rsid w:val="00F21BC7"/>
    <w:rsid w:val="00F22025"/>
    <w:rsid w:val="00F22553"/>
    <w:rsid w:val="00F244F6"/>
    <w:rsid w:val="00F24E46"/>
    <w:rsid w:val="00F25188"/>
    <w:rsid w:val="00F25BB8"/>
    <w:rsid w:val="00F27348"/>
    <w:rsid w:val="00F278B8"/>
    <w:rsid w:val="00F30EB6"/>
    <w:rsid w:val="00F30FCA"/>
    <w:rsid w:val="00F310CE"/>
    <w:rsid w:val="00F31D1B"/>
    <w:rsid w:val="00F321A0"/>
    <w:rsid w:val="00F36290"/>
    <w:rsid w:val="00F364BD"/>
    <w:rsid w:val="00F4036F"/>
    <w:rsid w:val="00F423EF"/>
    <w:rsid w:val="00F43219"/>
    <w:rsid w:val="00F44A2D"/>
    <w:rsid w:val="00F44B86"/>
    <w:rsid w:val="00F456ED"/>
    <w:rsid w:val="00F46118"/>
    <w:rsid w:val="00F46EF1"/>
    <w:rsid w:val="00F472B1"/>
    <w:rsid w:val="00F47F19"/>
    <w:rsid w:val="00F5010D"/>
    <w:rsid w:val="00F507E8"/>
    <w:rsid w:val="00F50E62"/>
    <w:rsid w:val="00F51AF8"/>
    <w:rsid w:val="00F52714"/>
    <w:rsid w:val="00F52BB1"/>
    <w:rsid w:val="00F54C9C"/>
    <w:rsid w:val="00F55944"/>
    <w:rsid w:val="00F60BF7"/>
    <w:rsid w:val="00F60C73"/>
    <w:rsid w:val="00F62722"/>
    <w:rsid w:val="00F62DE5"/>
    <w:rsid w:val="00F65329"/>
    <w:rsid w:val="00F6629D"/>
    <w:rsid w:val="00F66D99"/>
    <w:rsid w:val="00F6714C"/>
    <w:rsid w:val="00F67B32"/>
    <w:rsid w:val="00F67E57"/>
    <w:rsid w:val="00F7024D"/>
    <w:rsid w:val="00F7094E"/>
    <w:rsid w:val="00F73C29"/>
    <w:rsid w:val="00F74B57"/>
    <w:rsid w:val="00F75ADD"/>
    <w:rsid w:val="00F77720"/>
    <w:rsid w:val="00F80115"/>
    <w:rsid w:val="00F801FC"/>
    <w:rsid w:val="00F80E3B"/>
    <w:rsid w:val="00F81A83"/>
    <w:rsid w:val="00F81BBF"/>
    <w:rsid w:val="00F8231E"/>
    <w:rsid w:val="00F8490A"/>
    <w:rsid w:val="00F8491A"/>
    <w:rsid w:val="00F852F8"/>
    <w:rsid w:val="00F8578A"/>
    <w:rsid w:val="00F857EA"/>
    <w:rsid w:val="00F85F9C"/>
    <w:rsid w:val="00F86143"/>
    <w:rsid w:val="00F861E1"/>
    <w:rsid w:val="00F90E2C"/>
    <w:rsid w:val="00F90EA9"/>
    <w:rsid w:val="00F92ED5"/>
    <w:rsid w:val="00F93BDC"/>
    <w:rsid w:val="00F95BEC"/>
    <w:rsid w:val="00F96120"/>
    <w:rsid w:val="00F968CA"/>
    <w:rsid w:val="00F96A28"/>
    <w:rsid w:val="00F96A6F"/>
    <w:rsid w:val="00F96C86"/>
    <w:rsid w:val="00FA0858"/>
    <w:rsid w:val="00FA1309"/>
    <w:rsid w:val="00FA1D26"/>
    <w:rsid w:val="00FA28AC"/>
    <w:rsid w:val="00FA2BC6"/>
    <w:rsid w:val="00FA422A"/>
    <w:rsid w:val="00FA47AA"/>
    <w:rsid w:val="00FA5878"/>
    <w:rsid w:val="00FA5B6F"/>
    <w:rsid w:val="00FA5FAB"/>
    <w:rsid w:val="00FA603D"/>
    <w:rsid w:val="00FA62B1"/>
    <w:rsid w:val="00FA798F"/>
    <w:rsid w:val="00FA7DDE"/>
    <w:rsid w:val="00FB1DC6"/>
    <w:rsid w:val="00FB3A14"/>
    <w:rsid w:val="00FB416A"/>
    <w:rsid w:val="00FB47E0"/>
    <w:rsid w:val="00FB6104"/>
    <w:rsid w:val="00FB66D1"/>
    <w:rsid w:val="00FB6C20"/>
    <w:rsid w:val="00FC1B29"/>
    <w:rsid w:val="00FC2058"/>
    <w:rsid w:val="00FC2BCB"/>
    <w:rsid w:val="00FC2DA7"/>
    <w:rsid w:val="00FC30CA"/>
    <w:rsid w:val="00FC3ECF"/>
    <w:rsid w:val="00FC4496"/>
    <w:rsid w:val="00FC4B7D"/>
    <w:rsid w:val="00FC4C7C"/>
    <w:rsid w:val="00FC59AC"/>
    <w:rsid w:val="00FC6ADE"/>
    <w:rsid w:val="00FC743B"/>
    <w:rsid w:val="00FC7770"/>
    <w:rsid w:val="00FD008D"/>
    <w:rsid w:val="00FD1D5C"/>
    <w:rsid w:val="00FD2027"/>
    <w:rsid w:val="00FD296A"/>
    <w:rsid w:val="00FD2A31"/>
    <w:rsid w:val="00FD2E99"/>
    <w:rsid w:val="00FD2EEF"/>
    <w:rsid w:val="00FD43C6"/>
    <w:rsid w:val="00FD47AF"/>
    <w:rsid w:val="00FD4A1B"/>
    <w:rsid w:val="00FD4F53"/>
    <w:rsid w:val="00FD4F77"/>
    <w:rsid w:val="00FD58EB"/>
    <w:rsid w:val="00FD5F5F"/>
    <w:rsid w:val="00FD695B"/>
    <w:rsid w:val="00FD69F1"/>
    <w:rsid w:val="00FD6F8F"/>
    <w:rsid w:val="00FD6FF7"/>
    <w:rsid w:val="00FD70A0"/>
    <w:rsid w:val="00FD736F"/>
    <w:rsid w:val="00FD7CAA"/>
    <w:rsid w:val="00FE0801"/>
    <w:rsid w:val="00FE0E16"/>
    <w:rsid w:val="00FE126D"/>
    <w:rsid w:val="00FE17A7"/>
    <w:rsid w:val="00FE3A28"/>
    <w:rsid w:val="00FE5458"/>
    <w:rsid w:val="00FE54E7"/>
    <w:rsid w:val="00FE5ED8"/>
    <w:rsid w:val="00FE7BEE"/>
    <w:rsid w:val="00FF0F9D"/>
    <w:rsid w:val="00FF1C0E"/>
    <w:rsid w:val="00FF2931"/>
    <w:rsid w:val="00FF2E96"/>
    <w:rsid w:val="00FF3057"/>
    <w:rsid w:val="00FF4ACE"/>
    <w:rsid w:val="00FF5192"/>
    <w:rsid w:val="00FF6849"/>
    <w:rsid w:val="00FF7679"/>
    <w:rsid w:val="00FF7AC4"/>
    <w:rsid w:val="016A00DB"/>
    <w:rsid w:val="02707C81"/>
    <w:rsid w:val="0446C20F"/>
    <w:rsid w:val="051891EC"/>
    <w:rsid w:val="0523816A"/>
    <w:rsid w:val="053FFC18"/>
    <w:rsid w:val="05A8FD9E"/>
    <w:rsid w:val="05EE7B06"/>
    <w:rsid w:val="05F2C7C2"/>
    <w:rsid w:val="06019E9A"/>
    <w:rsid w:val="063DA4CF"/>
    <w:rsid w:val="06401C76"/>
    <w:rsid w:val="065C668B"/>
    <w:rsid w:val="069AE4F9"/>
    <w:rsid w:val="07801C38"/>
    <w:rsid w:val="07D8F01D"/>
    <w:rsid w:val="07FCCB0A"/>
    <w:rsid w:val="08BE9D09"/>
    <w:rsid w:val="08CC65B4"/>
    <w:rsid w:val="08DB7A38"/>
    <w:rsid w:val="0912004B"/>
    <w:rsid w:val="099C6D15"/>
    <w:rsid w:val="0AC0C033"/>
    <w:rsid w:val="0B55A418"/>
    <w:rsid w:val="0B983C74"/>
    <w:rsid w:val="0BA38270"/>
    <w:rsid w:val="0BB042AD"/>
    <w:rsid w:val="0C1BE87F"/>
    <w:rsid w:val="0C61848C"/>
    <w:rsid w:val="0CB39173"/>
    <w:rsid w:val="0D804391"/>
    <w:rsid w:val="0DB37E2F"/>
    <w:rsid w:val="0E2795B3"/>
    <w:rsid w:val="0E673275"/>
    <w:rsid w:val="0EEBACC6"/>
    <w:rsid w:val="0F1D0A81"/>
    <w:rsid w:val="0F3032F5"/>
    <w:rsid w:val="0F71F77F"/>
    <w:rsid w:val="0F723BA6"/>
    <w:rsid w:val="0F8433FD"/>
    <w:rsid w:val="0F96458A"/>
    <w:rsid w:val="1004E7E8"/>
    <w:rsid w:val="101083A3"/>
    <w:rsid w:val="1026785D"/>
    <w:rsid w:val="118CBF42"/>
    <w:rsid w:val="11DD7AFA"/>
    <w:rsid w:val="11DDC32D"/>
    <w:rsid w:val="129630C6"/>
    <w:rsid w:val="12AD5B04"/>
    <w:rsid w:val="1396913D"/>
    <w:rsid w:val="142E9374"/>
    <w:rsid w:val="143C6BF9"/>
    <w:rsid w:val="144909D6"/>
    <w:rsid w:val="147DC51E"/>
    <w:rsid w:val="1526F486"/>
    <w:rsid w:val="15944A39"/>
    <w:rsid w:val="15BFB467"/>
    <w:rsid w:val="17987D21"/>
    <w:rsid w:val="17C37865"/>
    <w:rsid w:val="18239CE7"/>
    <w:rsid w:val="18C94186"/>
    <w:rsid w:val="1A726020"/>
    <w:rsid w:val="1AD7E8CB"/>
    <w:rsid w:val="1B692C2E"/>
    <w:rsid w:val="1B983265"/>
    <w:rsid w:val="1C29999C"/>
    <w:rsid w:val="1C739E88"/>
    <w:rsid w:val="1D0AE4AD"/>
    <w:rsid w:val="1D110D9B"/>
    <w:rsid w:val="1D5E4B56"/>
    <w:rsid w:val="1D6858B4"/>
    <w:rsid w:val="1D784C90"/>
    <w:rsid w:val="1DE64D7F"/>
    <w:rsid w:val="1E2C64E4"/>
    <w:rsid w:val="1E314729"/>
    <w:rsid w:val="1E40C08A"/>
    <w:rsid w:val="1EB71BE6"/>
    <w:rsid w:val="1EC32671"/>
    <w:rsid w:val="1EE2E0EF"/>
    <w:rsid w:val="1EEC2F0C"/>
    <w:rsid w:val="1F4C0DE6"/>
    <w:rsid w:val="1F863289"/>
    <w:rsid w:val="1FB011E4"/>
    <w:rsid w:val="1FEF2DD7"/>
    <w:rsid w:val="204192CD"/>
    <w:rsid w:val="2049F30B"/>
    <w:rsid w:val="205683F0"/>
    <w:rsid w:val="210C16D7"/>
    <w:rsid w:val="2123B844"/>
    <w:rsid w:val="217B657A"/>
    <w:rsid w:val="21D6C460"/>
    <w:rsid w:val="220D846F"/>
    <w:rsid w:val="22768D36"/>
    <w:rsid w:val="227A120A"/>
    <w:rsid w:val="227E7374"/>
    <w:rsid w:val="229A53A6"/>
    <w:rsid w:val="22FE08B0"/>
    <w:rsid w:val="23055C91"/>
    <w:rsid w:val="2339F0A3"/>
    <w:rsid w:val="240F5AB5"/>
    <w:rsid w:val="248C00A4"/>
    <w:rsid w:val="2698EC65"/>
    <w:rsid w:val="27396132"/>
    <w:rsid w:val="27F993C4"/>
    <w:rsid w:val="292FD8D2"/>
    <w:rsid w:val="2973837B"/>
    <w:rsid w:val="2985C1F8"/>
    <w:rsid w:val="2A26303A"/>
    <w:rsid w:val="2A3C6A86"/>
    <w:rsid w:val="2B1702FB"/>
    <w:rsid w:val="2B3E4836"/>
    <w:rsid w:val="2B490CED"/>
    <w:rsid w:val="2BBC2A86"/>
    <w:rsid w:val="2BC2009B"/>
    <w:rsid w:val="2BDC34AE"/>
    <w:rsid w:val="2C09AADD"/>
    <w:rsid w:val="2C9FAC1B"/>
    <w:rsid w:val="2CBD2289"/>
    <w:rsid w:val="2CE9DD73"/>
    <w:rsid w:val="2E80BD65"/>
    <w:rsid w:val="2EE74B4B"/>
    <w:rsid w:val="2EEA5870"/>
    <w:rsid w:val="2F05633C"/>
    <w:rsid w:val="31EDBAF0"/>
    <w:rsid w:val="32421B73"/>
    <w:rsid w:val="33EAE986"/>
    <w:rsid w:val="340BAA6D"/>
    <w:rsid w:val="3455AB82"/>
    <w:rsid w:val="346555E6"/>
    <w:rsid w:val="349858E1"/>
    <w:rsid w:val="350495EB"/>
    <w:rsid w:val="353ACF25"/>
    <w:rsid w:val="354F64EB"/>
    <w:rsid w:val="3584E3B2"/>
    <w:rsid w:val="358D5F84"/>
    <w:rsid w:val="35D946DF"/>
    <w:rsid w:val="367084E1"/>
    <w:rsid w:val="36B67389"/>
    <w:rsid w:val="36E89688"/>
    <w:rsid w:val="3717081E"/>
    <w:rsid w:val="37C375BE"/>
    <w:rsid w:val="37F65578"/>
    <w:rsid w:val="3818FE96"/>
    <w:rsid w:val="382B1F61"/>
    <w:rsid w:val="38EEF9EB"/>
    <w:rsid w:val="39640F4F"/>
    <w:rsid w:val="3A1957F1"/>
    <w:rsid w:val="3A94BF35"/>
    <w:rsid w:val="3AF1D9DF"/>
    <w:rsid w:val="3B23EAF2"/>
    <w:rsid w:val="3B91089F"/>
    <w:rsid w:val="3C959249"/>
    <w:rsid w:val="3CAE7149"/>
    <w:rsid w:val="3CD68F4D"/>
    <w:rsid w:val="3DBFBAFF"/>
    <w:rsid w:val="3E6541FB"/>
    <w:rsid w:val="3E76E4AA"/>
    <w:rsid w:val="3EDA4BC0"/>
    <w:rsid w:val="3EDE8181"/>
    <w:rsid w:val="3F270359"/>
    <w:rsid w:val="3F475BDD"/>
    <w:rsid w:val="400F5A18"/>
    <w:rsid w:val="40180206"/>
    <w:rsid w:val="403775C2"/>
    <w:rsid w:val="40391030"/>
    <w:rsid w:val="41501004"/>
    <w:rsid w:val="4171F9CD"/>
    <w:rsid w:val="41E02B38"/>
    <w:rsid w:val="4200F456"/>
    <w:rsid w:val="44066959"/>
    <w:rsid w:val="44688AD9"/>
    <w:rsid w:val="4473C18B"/>
    <w:rsid w:val="4483EC44"/>
    <w:rsid w:val="4501E6EE"/>
    <w:rsid w:val="459AA76B"/>
    <w:rsid w:val="45D385D3"/>
    <w:rsid w:val="46105A53"/>
    <w:rsid w:val="4624ECF1"/>
    <w:rsid w:val="46F6BDD4"/>
    <w:rsid w:val="476712C1"/>
    <w:rsid w:val="477DBFD4"/>
    <w:rsid w:val="4940B476"/>
    <w:rsid w:val="495DD9D8"/>
    <w:rsid w:val="4965EC4F"/>
    <w:rsid w:val="4A2F20A0"/>
    <w:rsid w:val="4AFF1EFB"/>
    <w:rsid w:val="4BD8E4F0"/>
    <w:rsid w:val="4C0CCA61"/>
    <w:rsid w:val="4D585F43"/>
    <w:rsid w:val="4DC70B1B"/>
    <w:rsid w:val="4E5E2047"/>
    <w:rsid w:val="4EC9C298"/>
    <w:rsid w:val="4FD9C9C6"/>
    <w:rsid w:val="4FF1BBB8"/>
    <w:rsid w:val="5057FD7D"/>
    <w:rsid w:val="507EFB2E"/>
    <w:rsid w:val="50E214F3"/>
    <w:rsid w:val="51D25C87"/>
    <w:rsid w:val="52B24928"/>
    <w:rsid w:val="535C7A08"/>
    <w:rsid w:val="53709827"/>
    <w:rsid w:val="53BC11BE"/>
    <w:rsid w:val="54B0F897"/>
    <w:rsid w:val="54E32F39"/>
    <w:rsid w:val="55448B83"/>
    <w:rsid w:val="559F6098"/>
    <w:rsid w:val="55A66DDF"/>
    <w:rsid w:val="55FF649D"/>
    <w:rsid w:val="562F204D"/>
    <w:rsid w:val="56F8DDDD"/>
    <w:rsid w:val="57C10469"/>
    <w:rsid w:val="57DB9C70"/>
    <w:rsid w:val="58178A06"/>
    <w:rsid w:val="58AE1E25"/>
    <w:rsid w:val="5B4BCA31"/>
    <w:rsid w:val="5C575502"/>
    <w:rsid w:val="5D71A73E"/>
    <w:rsid w:val="5D8B3CBC"/>
    <w:rsid w:val="5E8AA9E4"/>
    <w:rsid w:val="5EEA751E"/>
    <w:rsid w:val="5F15F0E1"/>
    <w:rsid w:val="5F46D113"/>
    <w:rsid w:val="5F59F6EF"/>
    <w:rsid w:val="6087D3E7"/>
    <w:rsid w:val="60955A46"/>
    <w:rsid w:val="60B63BAD"/>
    <w:rsid w:val="611B04D9"/>
    <w:rsid w:val="6160385E"/>
    <w:rsid w:val="618DE409"/>
    <w:rsid w:val="619020BF"/>
    <w:rsid w:val="6216DED0"/>
    <w:rsid w:val="62996138"/>
    <w:rsid w:val="62B55300"/>
    <w:rsid w:val="62DE19AB"/>
    <w:rsid w:val="63835C71"/>
    <w:rsid w:val="65CC326E"/>
    <w:rsid w:val="65D42B98"/>
    <w:rsid w:val="6627BA44"/>
    <w:rsid w:val="68FA1304"/>
    <w:rsid w:val="692D9263"/>
    <w:rsid w:val="69A39E24"/>
    <w:rsid w:val="6A152338"/>
    <w:rsid w:val="6A7CD18F"/>
    <w:rsid w:val="6BC97747"/>
    <w:rsid w:val="6C234AB2"/>
    <w:rsid w:val="6C608A82"/>
    <w:rsid w:val="6D4B0534"/>
    <w:rsid w:val="6D65CD12"/>
    <w:rsid w:val="6D69247B"/>
    <w:rsid w:val="6E4CC43F"/>
    <w:rsid w:val="6E750CCD"/>
    <w:rsid w:val="6EFE04B9"/>
    <w:rsid w:val="70F7D38D"/>
    <w:rsid w:val="70FFD711"/>
    <w:rsid w:val="711C1AC1"/>
    <w:rsid w:val="71583738"/>
    <w:rsid w:val="71A7F8F8"/>
    <w:rsid w:val="72FAB1A8"/>
    <w:rsid w:val="732D1764"/>
    <w:rsid w:val="73666565"/>
    <w:rsid w:val="738DDCD7"/>
    <w:rsid w:val="742AC05E"/>
    <w:rsid w:val="747E724E"/>
    <w:rsid w:val="749D0430"/>
    <w:rsid w:val="76661ABC"/>
    <w:rsid w:val="76B8DA20"/>
    <w:rsid w:val="76F20A05"/>
    <w:rsid w:val="770A1B85"/>
    <w:rsid w:val="771A5E5A"/>
    <w:rsid w:val="772DA916"/>
    <w:rsid w:val="776606FA"/>
    <w:rsid w:val="77917237"/>
    <w:rsid w:val="77D605FB"/>
    <w:rsid w:val="78B9F6A7"/>
    <w:rsid w:val="79992EEF"/>
    <w:rsid w:val="7A824B26"/>
    <w:rsid w:val="7BA7B6AD"/>
    <w:rsid w:val="7C2C3377"/>
    <w:rsid w:val="7DF26531"/>
    <w:rsid w:val="7EE45F90"/>
    <w:rsid w:val="7EF531F7"/>
    <w:rsid w:val="7F6D89E6"/>
    <w:rsid w:val="7F7C4022"/>
    <w:rsid w:val="7FA979D7"/>
    <w:rsid w:val="7FE5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f1f2f2"/>
    </o:shapedefaults>
    <o:shapelayout v:ext="edit">
      <o:idmap v:ext="edit" data="2"/>
    </o:shapelayout>
  </w:shapeDefaults>
  <w:decimalSymbol w:val=","/>
  <w:listSeparator w:val=";"/>
  <w14:docId w14:val="295E2208"/>
  <w15:docId w15:val="{7A27AC7C-3C3D-4EB2-B98D-8FE06320B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BC7E19"/>
    <w:pPr>
      <w:spacing w:after="120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uiPriority w:val="9"/>
    <w:qFormat/>
    <w:rsid w:val="00351530"/>
    <w:pPr>
      <w:keepNext/>
      <w:keepLines/>
      <w:numPr>
        <w:numId w:val="6"/>
      </w:numPr>
      <w:spacing w:before="480" w:after="120"/>
      <w:outlineLvl w:val="0"/>
    </w:pPr>
    <w:rPr>
      <w:rFonts w:asciiTheme="minorHAnsi" w:eastAsia="Times New Roman" w:hAnsiTheme="minorHAnsi" w:cstheme="majorBidi"/>
      <w:b/>
      <w:bCs/>
      <w:sz w:val="28"/>
      <w:szCs w:val="32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iPriority w:val="9"/>
    <w:unhideWhenUsed/>
    <w:qFormat/>
    <w:rsid w:val="004F239A"/>
    <w:pPr>
      <w:numPr>
        <w:ilvl w:val="1"/>
      </w:numPr>
      <w:spacing w:before="360" w:after="40"/>
      <w:outlineLvl w:val="1"/>
    </w:pPr>
    <w:rPr>
      <w:rFonts w:ascii="Calibri" w:hAnsi="Calibri"/>
      <w:bCs w:val="0"/>
      <w:i/>
      <w:iCs/>
      <w:sz w:val="24"/>
      <w:szCs w:val="28"/>
    </w:rPr>
  </w:style>
  <w:style w:type="paragraph" w:styleId="Overskrift3">
    <w:name w:val="heading 3"/>
    <w:aliases w:val="H Overskrift 3"/>
    <w:basedOn w:val="Overskrift2"/>
    <w:next w:val="Normal"/>
    <w:link w:val="Overskrift3Tegn"/>
    <w:uiPriority w:val="9"/>
    <w:unhideWhenUsed/>
    <w:qFormat/>
    <w:rsid w:val="004F239A"/>
    <w:pPr>
      <w:numPr>
        <w:ilvl w:val="2"/>
      </w:numPr>
      <w:spacing w:before="240"/>
      <w:outlineLvl w:val="2"/>
    </w:pPr>
    <w:rPr>
      <w:bCs/>
      <w:i w:val="0"/>
      <w:sz w:val="22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32B6A"/>
    <w:pPr>
      <w:keepNext/>
      <w:numPr>
        <w:ilvl w:val="3"/>
        <w:numId w:val="6"/>
      </w:numPr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C47FA7"/>
    <w:pPr>
      <w:numPr>
        <w:ilvl w:val="4"/>
        <w:numId w:val="6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C47FA7"/>
    <w:pPr>
      <w:numPr>
        <w:ilvl w:val="5"/>
        <w:numId w:val="6"/>
      </w:numPr>
      <w:spacing w:before="240" w:after="60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C47FA7"/>
    <w:pPr>
      <w:numPr>
        <w:ilvl w:val="6"/>
        <w:numId w:val="6"/>
      </w:numPr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C47FA7"/>
    <w:pPr>
      <w:numPr>
        <w:ilvl w:val="7"/>
        <w:numId w:val="6"/>
      </w:num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C47FA7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uiPriority w:val="9"/>
    <w:rsid w:val="00351530"/>
    <w:rPr>
      <w:rFonts w:asciiTheme="minorHAnsi" w:eastAsia="Times New Roman" w:hAnsiTheme="minorHAnsi" w:cstheme="majorBidi"/>
      <w:b/>
      <w:bCs/>
      <w:sz w:val="28"/>
      <w:szCs w:val="32"/>
      <w:lang w:eastAsia="en-US"/>
    </w:rPr>
  </w:style>
  <w:style w:type="character" w:customStyle="1" w:styleId="Overskrift2Tegn">
    <w:name w:val="Overskrift 2 Tegn"/>
    <w:aliases w:val="H Overskrift 2 Tegn"/>
    <w:link w:val="Overskrift2"/>
    <w:uiPriority w:val="9"/>
    <w:rsid w:val="004F239A"/>
    <w:rPr>
      <w:rFonts w:eastAsia="Times New Roman" w:cstheme="majorBidi"/>
      <w:b/>
      <w:i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aliases w:val="H Overskrift 3 Tegn"/>
    <w:link w:val="Overskrift3"/>
    <w:uiPriority w:val="9"/>
    <w:rsid w:val="004F239A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uiPriority w:val="9"/>
    <w:rsid w:val="00932B6A"/>
    <w:rPr>
      <w:rFonts w:eastAsia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Overskrift">
    <w:name w:val="Overskrift"/>
    <w:basedOn w:val="Normal"/>
    <w:qFormat/>
    <w:rsid w:val="00DF3297"/>
    <w:pPr>
      <w:pBdr>
        <w:bottom w:val="single" w:sz="8" w:space="1" w:color="00529B"/>
      </w:pBdr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line="240" w:lineRule="exact"/>
    </w:pPr>
  </w:style>
  <w:style w:type="paragraph" w:customStyle="1" w:styleId="Tabelltittel">
    <w:name w:val="Tabelltittel"/>
    <w:basedOn w:val="Normal"/>
    <w:qFormat/>
    <w:rsid w:val="004D63DA"/>
    <w:pPr>
      <w:spacing w:before="120"/>
    </w:pPr>
    <w:rPr>
      <w:b/>
      <w:bCs/>
      <w:color w:val="FFFFFF" w:themeColor="background1"/>
    </w:rPr>
  </w:style>
  <w:style w:type="paragraph" w:customStyle="1" w:styleId="Unntattoffentlighet">
    <w:name w:val="Unntatt offentlighet"/>
    <w:basedOn w:val="Normal"/>
    <w:qFormat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3"/>
      </w:numPr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link w:val="ListeavsnittTegn"/>
    <w:uiPriority w:val="34"/>
    <w:rsid w:val="009A3B0A"/>
    <w:pPr>
      <w:numPr>
        <w:numId w:val="4"/>
      </w:numPr>
      <w:spacing w:before="120"/>
      <w:ind w:left="357" w:hanging="357"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numPr>
        <w:numId w:val="0"/>
      </w:numPr>
      <w:spacing w:line="276" w:lineRule="auto"/>
      <w:outlineLvl w:val="9"/>
    </w:pPr>
    <w:rPr>
      <w:rFonts w:eastAsiaTheme="majorEastAsia"/>
      <w:color w:val="365F91" w:themeColor="accent1" w:themeShade="BF"/>
      <w:szCs w:val="28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6F6904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6F6904"/>
    <w:pPr>
      <w:tabs>
        <w:tab w:val="left" w:pos="880"/>
        <w:tab w:val="right" w:leader="dot" w:pos="13992"/>
      </w:tabs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6F6904"/>
    <w:pPr>
      <w:tabs>
        <w:tab w:val="left" w:pos="1320"/>
        <w:tab w:val="right" w:leader="dot" w:pos="13992"/>
      </w:tabs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tabs>
        <w:tab w:val="left" w:pos="709"/>
        <w:tab w:val="num" w:pos="860"/>
      </w:tabs>
      <w:ind w:left="860"/>
    </w:pPr>
    <w:rPr>
      <w:rFonts w:ascii="Arial" w:hAnsi="Arial" w:cs="Arial"/>
      <w:bCs/>
      <w:lang w:eastAsia="nb-NO"/>
    </w:rPr>
  </w:style>
  <w:style w:type="paragraph" w:customStyle="1" w:styleId="Hbunntekst">
    <w:name w:val="H bunntekst"/>
    <w:basedOn w:val="Bunntekst"/>
    <w:link w:val="HbunntekstTegn"/>
    <w:qFormat/>
    <w:rsid w:val="00770362"/>
    <w:pPr>
      <w:tabs>
        <w:tab w:val="clear" w:pos="4536"/>
        <w:tab w:val="clear" w:pos="9072"/>
        <w:tab w:val="center" w:pos="4535"/>
        <w:tab w:val="right" w:pos="9070"/>
      </w:tabs>
      <w:jc w:val="center"/>
    </w:pPr>
    <w:rPr>
      <w:bCs/>
      <w:color w:val="808080" w:themeColor="background1" w:themeShade="80"/>
      <w:sz w:val="18"/>
      <w:szCs w:val="18"/>
    </w:rPr>
  </w:style>
  <w:style w:type="character" w:customStyle="1" w:styleId="HbunntekstTegn">
    <w:name w:val="H bunntekst Tegn"/>
    <w:basedOn w:val="BunntekstTegn"/>
    <w:link w:val="Hbunntekst"/>
    <w:rsid w:val="00770362"/>
    <w:rPr>
      <w:bCs/>
      <w:color w:val="808080" w:themeColor="background1" w:themeShade="80"/>
      <w:sz w:val="18"/>
      <w:szCs w:val="18"/>
      <w:lang w:eastAsia="en-US"/>
    </w:rPr>
  </w:style>
  <w:style w:type="paragraph" w:customStyle="1" w:styleId="He-post">
    <w:name w:val="H e-post"/>
    <w:basedOn w:val="Tabelltekst"/>
    <w:link w:val="He-postTegn"/>
    <w:qFormat/>
    <w:rsid w:val="00770362"/>
    <w:rPr>
      <w:color w:val="00529B"/>
    </w:rPr>
  </w:style>
  <w:style w:type="character" w:customStyle="1" w:styleId="He-postTegn">
    <w:name w:val="H e-post Tegn"/>
    <w:basedOn w:val="Standardskriftforavsnitt"/>
    <w:link w:val="He-post"/>
    <w:rsid w:val="00770362"/>
    <w:rPr>
      <w:color w:val="00529B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70362"/>
    <w:pPr>
      <w:pBdr>
        <w:bottom w:val="single" w:sz="8" w:space="1" w:color="00529B"/>
      </w:pBdr>
    </w:pPr>
    <w:rPr>
      <w:rFonts w:asciiTheme="majorHAnsi" w:hAnsiTheme="majorHAnsi"/>
      <w:color w:val="00529B"/>
      <w:sz w:val="48"/>
      <w:szCs w:val="48"/>
    </w:rPr>
  </w:style>
  <w:style w:type="paragraph" w:customStyle="1" w:styleId="Hunntattoffentlighet">
    <w:name w:val="H unntatt offentlighet"/>
    <w:basedOn w:val="Normal"/>
    <w:link w:val="HunntattoffentlighetTegn"/>
    <w:qFormat/>
    <w:rsid w:val="00770362"/>
    <w:pPr>
      <w:jc w:val="right"/>
    </w:pPr>
    <w:rPr>
      <w:i/>
      <w:color w:val="7F7F7F" w:themeColor="text1" w:themeTint="80"/>
    </w:rPr>
  </w:style>
  <w:style w:type="character" w:customStyle="1" w:styleId="HunntattoffentlighetTegn">
    <w:name w:val="H unntatt offentlighet Tegn"/>
    <w:basedOn w:val="Standardskriftforavsnitt"/>
    <w:link w:val="Hunntattoffentlighet"/>
    <w:rsid w:val="00770362"/>
    <w:rPr>
      <w:i/>
      <w:color w:val="7F7F7F" w:themeColor="text1" w:themeTint="80"/>
      <w:sz w:val="22"/>
      <w:szCs w:val="22"/>
      <w:lang w:eastAsia="en-US"/>
    </w:rPr>
  </w:style>
  <w:style w:type="table" w:customStyle="1" w:styleId="hinastabell">
    <w:name w:val="hinas tabell"/>
    <w:basedOn w:val="Vanligtabell"/>
    <w:uiPriority w:val="99"/>
    <w:rsid w:val="00770362"/>
    <w:pPr>
      <w:spacing w:line="360" w:lineRule="auto"/>
    </w:p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4715F3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4715F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4715F3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715F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715F3"/>
    <w:rPr>
      <w:b/>
      <w:bCs/>
      <w:lang w:eastAsia="en-US"/>
    </w:rPr>
  </w:style>
  <w:style w:type="paragraph" w:customStyle="1" w:styleId="Contractstyle">
    <w:name w:val="Contractstyle"/>
    <w:link w:val="ContractstyleTegn"/>
    <w:uiPriority w:val="99"/>
    <w:rsid w:val="004437C2"/>
    <w:pPr>
      <w:keepLines/>
      <w:spacing w:before="120" w:after="120"/>
      <w:ind w:left="720"/>
    </w:pPr>
    <w:rPr>
      <w:rFonts w:ascii="Times New Roman" w:eastAsia="Times New Roman" w:hAnsi="Times New Roman"/>
      <w:sz w:val="22"/>
      <w:lang w:eastAsia="en-US"/>
    </w:rPr>
  </w:style>
  <w:style w:type="character" w:customStyle="1" w:styleId="ContractstyleTegn">
    <w:name w:val="Contractstyle Tegn"/>
    <w:basedOn w:val="Standardskriftforavsnitt"/>
    <w:link w:val="Contractstyle"/>
    <w:uiPriority w:val="99"/>
    <w:locked/>
    <w:rsid w:val="004437C2"/>
    <w:rPr>
      <w:rFonts w:ascii="Times New Roman" w:eastAsia="Times New Roman" w:hAnsi="Times New Roman"/>
      <w:sz w:val="22"/>
      <w:lang w:eastAsia="en-US"/>
    </w:rPr>
  </w:style>
  <w:style w:type="paragraph" w:customStyle="1" w:styleId="Uthevet">
    <w:name w:val="Uthevet"/>
    <w:basedOn w:val="Normal"/>
    <w:link w:val="UthevetTegn"/>
    <w:qFormat/>
    <w:rsid w:val="0062083F"/>
    <w:pPr>
      <w:spacing w:before="120"/>
    </w:pPr>
    <w:rPr>
      <w:rFonts w:asciiTheme="minorHAnsi" w:eastAsia="Times New Roman" w:hAnsiTheme="minorHAnsi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62083F"/>
    <w:rPr>
      <w:rFonts w:asciiTheme="minorHAnsi" w:eastAsia="Times New Roman" w:hAnsiTheme="minorHAnsi"/>
      <w:b/>
      <w:sz w:val="24"/>
      <w:szCs w:val="19"/>
    </w:rPr>
  </w:style>
  <w:style w:type="table" w:customStyle="1" w:styleId="hinastabell1">
    <w:name w:val="hinas tabell1"/>
    <w:basedOn w:val="Vanligtabell"/>
    <w:uiPriority w:val="99"/>
    <w:rsid w:val="00EC4767"/>
    <w:pPr>
      <w:spacing w:line="360" w:lineRule="auto"/>
    </w:p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paragraph" w:styleId="Revisjon">
    <w:name w:val="Revision"/>
    <w:hidden/>
    <w:uiPriority w:val="99"/>
    <w:semiHidden/>
    <w:rsid w:val="00243DC5"/>
    <w:rPr>
      <w:sz w:val="22"/>
      <w:szCs w:val="22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2C2088"/>
    <w:rPr>
      <w:color w:val="800080" w:themeColor="followedHyperlink"/>
      <w:u w:val="single"/>
    </w:rPr>
  </w:style>
  <w:style w:type="character" w:styleId="Plassholdertekst">
    <w:name w:val="Placeholder Text"/>
    <w:basedOn w:val="Standardskriftforavsnitt"/>
    <w:uiPriority w:val="99"/>
    <w:semiHidden/>
    <w:rsid w:val="00787A4B"/>
    <w:rPr>
      <w:color w:val="808080"/>
    </w:rPr>
  </w:style>
  <w:style w:type="table" w:customStyle="1" w:styleId="Lysskyggelegging-uthevingsfarge12">
    <w:name w:val="Lys skyggelegging - uthevingsfarge 12"/>
    <w:basedOn w:val="Tabellkolonne5"/>
    <w:uiPriority w:val="60"/>
    <w:rsid w:val="007D5CA7"/>
    <w:pPr>
      <w:spacing w:after="100"/>
    </w:pPr>
    <w:rPr>
      <w:color w:val="365F91"/>
      <w:lang w:val="en-US" w:eastAsia="ja-JP"/>
    </w:rPr>
    <w:tblPr>
      <w:tblStyleRowBandSize w:val="1"/>
      <w:tblBorders>
        <w:top w:val="single" w:sz="8" w:space="0" w:color="4F81BD"/>
        <w:left w:val="none" w:sz="0" w:space="0" w:color="auto"/>
        <w:bottom w:val="single" w:sz="8" w:space="0" w:color="4F81BD"/>
        <w:right w:val="none" w:sz="0" w:space="0" w:color="auto"/>
        <w:insideV w:val="none" w:sz="0" w:space="0" w:color="auto"/>
      </w:tblBorders>
    </w:tblPr>
    <w:tblStylePr w:type="firstRow">
      <w:pPr>
        <w:spacing w:before="0" w:after="0" w:line="240" w:lineRule="auto"/>
      </w:pPr>
      <w:rPr>
        <w:b/>
        <w:bCs/>
        <w:i/>
        <w:i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one" w:sz="0" w:space="0" w:color="auto"/>
          <w:tr2bl w:val="none" w:sz="0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color w:val="auto"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ellkolonne5">
    <w:name w:val="Table Columns 5"/>
    <w:basedOn w:val="Vanligtabell"/>
    <w:uiPriority w:val="99"/>
    <w:semiHidden/>
    <w:unhideWhenUsed/>
    <w:rsid w:val="007D5CA7"/>
    <w:pPr>
      <w:spacing w:after="12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Punktliste">
    <w:name w:val="List Bullet"/>
    <w:basedOn w:val="Normal"/>
    <w:next w:val="Punktliste2"/>
    <w:uiPriority w:val="99"/>
    <w:unhideWhenUsed/>
    <w:qFormat/>
    <w:rsid w:val="00A631D9"/>
    <w:pPr>
      <w:numPr>
        <w:numId w:val="17"/>
      </w:numPr>
      <w:spacing w:after="80"/>
      <w:ind w:left="357" w:hanging="357"/>
      <w:contextualSpacing/>
    </w:pPr>
  </w:style>
  <w:style w:type="table" w:customStyle="1" w:styleId="Lystrutenett-uthevingsfarge11">
    <w:name w:val="Lyst rutenett - uthevingsfarge 11"/>
    <w:basedOn w:val="Vanligtabell"/>
    <w:uiPriority w:val="62"/>
    <w:rsid w:val="0085680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Fotnotetekst">
    <w:name w:val="footnote text"/>
    <w:basedOn w:val="Normal"/>
    <w:link w:val="FotnotetekstTegn"/>
    <w:uiPriority w:val="99"/>
    <w:semiHidden/>
    <w:unhideWhenUsed/>
    <w:rsid w:val="00441217"/>
    <w:pPr>
      <w:spacing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41217"/>
    <w:rPr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441217"/>
    <w:rPr>
      <w:vertAlign w:val="superscript"/>
    </w:rPr>
  </w:style>
  <w:style w:type="table" w:customStyle="1" w:styleId="LightList-Accent11">
    <w:name w:val="Light List - Accent 11"/>
    <w:basedOn w:val="Vanligtabell"/>
    <w:uiPriority w:val="61"/>
    <w:rsid w:val="00F16CA6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ListeavsnittTegn">
    <w:name w:val="Listeavsnitt Tegn"/>
    <w:aliases w:val="Lister Tegn"/>
    <w:link w:val="Listeavsnitt"/>
    <w:uiPriority w:val="34"/>
    <w:rsid w:val="009A3B0A"/>
    <w:rPr>
      <w:rFonts w:eastAsia="Times New Roman"/>
      <w:sz w:val="22"/>
      <w:szCs w:val="22"/>
    </w:rPr>
  </w:style>
  <w:style w:type="paragraph" w:styleId="Bildetekst">
    <w:name w:val="caption"/>
    <w:basedOn w:val="Normal"/>
    <w:next w:val="Normal"/>
    <w:uiPriority w:val="35"/>
    <w:unhideWhenUsed/>
    <w:qFormat/>
    <w:rsid w:val="000F0643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spellingerror">
    <w:name w:val="spellingerror"/>
    <w:basedOn w:val="Standardskriftforavsnitt"/>
    <w:rsid w:val="00B06F1E"/>
  </w:style>
  <w:style w:type="character" w:customStyle="1" w:styleId="normaltextrun">
    <w:name w:val="normaltextrun"/>
    <w:basedOn w:val="Standardskriftforavsnitt"/>
    <w:rsid w:val="00B06F1E"/>
  </w:style>
  <w:style w:type="character" w:customStyle="1" w:styleId="Ulstomtale1">
    <w:name w:val="Uløst omtale1"/>
    <w:basedOn w:val="Standardskriftforavsnitt"/>
    <w:uiPriority w:val="99"/>
    <w:semiHidden/>
    <w:unhideWhenUsed/>
    <w:rsid w:val="003970B0"/>
    <w:rPr>
      <w:color w:val="605E5C"/>
      <w:shd w:val="clear" w:color="auto" w:fill="E1DFDD"/>
    </w:rPr>
  </w:style>
  <w:style w:type="paragraph" w:styleId="Punktliste2">
    <w:name w:val="List Bullet 2"/>
    <w:basedOn w:val="Normal"/>
    <w:uiPriority w:val="99"/>
    <w:semiHidden/>
    <w:unhideWhenUsed/>
    <w:rsid w:val="00C3473B"/>
    <w:pPr>
      <w:numPr>
        <w:numId w:val="5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0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52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00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39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26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533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844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58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944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59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9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33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164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41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jebjo\Downloads\MAL%20Konkurransegrunnlag%20&#197;pen%20anbudskonkurranse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bcb8f7d1f64e2790e00f23a6930d1e97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b593534c8b6d46b5e158f3e2faca36e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2819CE-D822-457F-8A62-935A39F07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705566-3153-4F9C-8256-A7F300887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ec437a-57a3-4a78-b3ea-0cd802028e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B5DE14-FEC6-43AF-B18B-3F112C661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D81489-36A7-44B9-A46D-D38ABCE21EC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MAL Konkurransegrunnlag Åpen anbudskonkurranse</Template>
  <TotalTime>26</TotalTime>
  <Pages>5</Pages>
  <Words>522</Words>
  <Characters>2770</Characters>
  <Application>Microsoft Office Word</Application>
  <DocSecurity>0</DocSecurity>
  <Lines>23</Lines>
  <Paragraphs>6</Paragraphs>
  <ScaleCrop>false</ScaleCrop>
  <Company>Hinas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Erik Bjørnstad</dc:creator>
  <cp:keywords/>
  <cp:lastModifiedBy>Svein Juterud</cp:lastModifiedBy>
  <cp:revision>1462</cp:revision>
  <cp:lastPrinted>2015-09-07T09:06:00Z</cp:lastPrinted>
  <dcterms:created xsi:type="dcterms:W3CDTF">2026-04-20T09:49:00Z</dcterms:created>
  <dcterms:modified xsi:type="dcterms:W3CDTF">2026-05-27T13:19:00Z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eaf2176a-3fa5-4403-94bb-f7a8e5c18aa8</vt:lpwstr>
  </property>
  <property fmtid="{D5CDD505-2E9C-101B-9397-08002B2CF9AE}" pid="3" name="ContentTypeId">
    <vt:lpwstr>0x0101002825A5EC5AF91948BAA23F1352968F92</vt:lpwstr>
  </property>
  <property fmtid="{D5CDD505-2E9C-101B-9397-08002B2CF9AE}" pid="4" name="docLang">
    <vt:lpwstr>nb</vt:lpwstr>
  </property>
  <property fmtid="{D5CDD505-2E9C-101B-9397-08002B2CF9AE}" pid="5" name="c706b671796746379fc435e5ab8acaf9">
    <vt:lpwstr>Kladd|b4b6a614-00e1-4169-90bb-f9dbedae6a98</vt:lpwstr>
  </property>
  <property fmtid="{D5CDD505-2E9C-101B-9397-08002B2CF9AE}" pid="6" name="TaxCatchAll">
    <vt:lpwstr>1;#Kladd|b4b6a614-00e1-4169-90bb-f9dbedae6a98</vt:lpwstr>
  </property>
  <property fmtid="{D5CDD505-2E9C-101B-9397-08002B2CF9AE}" pid="7" name="SHICategory">
    <vt:lpwstr/>
  </property>
  <property fmtid="{D5CDD505-2E9C-101B-9397-08002B2CF9AE}" pid="8" name="eddf1c2c1da842e2bc8d48adb607c365">
    <vt:lpwstr/>
  </property>
  <property fmtid="{D5CDD505-2E9C-101B-9397-08002B2CF9AE}" pid="9" name="SHIBusinessUnit">
    <vt:lpwstr/>
  </property>
  <property fmtid="{D5CDD505-2E9C-101B-9397-08002B2CF9AE}" pid="10" name="SHIStatus">
    <vt:lpwstr>1;#Kladd|b4b6a614-00e1-4169-90bb-f9dbedae6a98</vt:lpwstr>
  </property>
  <property fmtid="{D5CDD505-2E9C-101B-9397-08002B2CF9AE}" pid="11" name="mb0d347ee0664214bffb1328b3228b3b">
    <vt:lpwstr/>
  </property>
  <property fmtid="{D5CDD505-2E9C-101B-9397-08002B2CF9AE}" pid="12" name="lda629c15bae4e91aa6c7e8cbbdfc8b6">
    <vt:lpwstr/>
  </property>
  <property fmtid="{D5CDD505-2E9C-101B-9397-08002B2CF9AE}" pid="13" name="SHIArchiveKey">
    <vt:lpwstr/>
  </property>
  <property fmtid="{D5CDD505-2E9C-101B-9397-08002B2CF9AE}" pid="14" name="f692c5fbbf584dd1b4cdb2fc07ec6741">
    <vt:lpwstr/>
  </property>
  <property fmtid="{D5CDD505-2E9C-101B-9397-08002B2CF9AE}" pid="15" name="SHIBusinessFunction">
    <vt:lpwstr/>
  </property>
  <property fmtid="{D5CDD505-2E9C-101B-9397-08002B2CF9AE}" pid="16" name="SHIJournalType">
    <vt:lpwstr/>
  </property>
  <property fmtid="{D5CDD505-2E9C-101B-9397-08002B2CF9AE}" pid="17" name="cd34d7d8f9d8445ca63dd03b5376680a">
    <vt:lpwstr/>
  </property>
</Properties>
</file>