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4CAE5ACF" w:rsidR="00A85872" w:rsidRPr="00351789" w:rsidRDefault="00635254" w:rsidP="008C6F9F">
      <w:pPr>
        <w:pStyle w:val="Overskrift1"/>
        <w:rPr>
          <w:color w:val="0070C0"/>
        </w:rPr>
      </w:pPr>
      <w:r w:rsidRPr="00635254">
        <w:t>2026/65927</w:t>
      </w:r>
      <w:r w:rsidRPr="00635254">
        <w:t xml:space="preserve"> </w:t>
      </w:r>
      <w:r w:rsidR="00555B6E" w:rsidRPr="00555B6E">
        <w:t>Telefoniløsninger til foretakene i Helse Sør-Øst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555B6E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555B6E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3A28"/>
    <w:rsid w:val="000169B0"/>
    <w:rsid w:val="00043318"/>
    <w:rsid w:val="00044D75"/>
    <w:rsid w:val="00061D42"/>
    <w:rsid w:val="00066FAD"/>
    <w:rsid w:val="000929EC"/>
    <w:rsid w:val="000E3D69"/>
    <w:rsid w:val="000F11A5"/>
    <w:rsid w:val="0013355D"/>
    <w:rsid w:val="001457DD"/>
    <w:rsid w:val="00172E83"/>
    <w:rsid w:val="00174C26"/>
    <w:rsid w:val="00234B11"/>
    <w:rsid w:val="002C03B4"/>
    <w:rsid w:val="002C5C80"/>
    <w:rsid w:val="002D2709"/>
    <w:rsid w:val="002D33F1"/>
    <w:rsid w:val="002E7FCE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55B6E"/>
    <w:rsid w:val="0056729F"/>
    <w:rsid w:val="005703FD"/>
    <w:rsid w:val="005D0AAA"/>
    <w:rsid w:val="005E3FC0"/>
    <w:rsid w:val="005E61C2"/>
    <w:rsid w:val="005F5862"/>
    <w:rsid w:val="00607C23"/>
    <w:rsid w:val="00635254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C729A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013A28"/>
    <w:rsid w:val="003F613D"/>
    <w:rsid w:val="00594A76"/>
    <w:rsid w:val="005D0AAA"/>
    <w:rsid w:val="00765529"/>
    <w:rsid w:val="008E76D7"/>
    <w:rsid w:val="00AC729A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bcb8f7d1f64e2790e00f23a6930d1e97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b593534c8b6d46b5e158f3e2faca36e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aec437a-57a3-4a78-b3ea-0cd802028eee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E4310E-4287-4795-AE83-3FDEFF7AE027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215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Svein Juterud</cp:lastModifiedBy>
  <cp:revision>4</cp:revision>
  <dcterms:created xsi:type="dcterms:W3CDTF">2026-04-17T13:22:00Z</dcterms:created>
  <dcterms:modified xsi:type="dcterms:W3CDTF">2026-05-26T13:58:00Z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0x0101002825A5EC5AF91948BAA23F1352968F92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