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7777777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xxx xxx </w:t>
      </w:r>
      <w:r>
        <w:t xml:space="preserve">til de </w:t>
      </w:r>
      <w:r w:rsidRPr="00BD026A">
        <w:rPr>
          <w:color w:val="1A588E" w:themeColor="background2" w:themeShade="80"/>
        </w:rPr>
        <w:t xml:space="preserve">lokale/regionale </w:t>
      </w:r>
      <w:r>
        <w:t>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fremgår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Dersom Datterselskapet ikke oppfyller en eller flere av kontraktens betingelser eller noe annet forhold eller sak vedrørende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kan alle eller enkeltvis bli inngått og utført uten at Morselskapet informeres og uten at det på noen måte påvirker, endrer eller frigjør Morselskapet fra dets forpliktelser etter denne garantien. Morselskapet bekrefter videre at denne garanti avgis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C1FA3" w14:textId="77777777" w:rsidR="00C2593C" w:rsidRDefault="00C2593C" w:rsidP="008A6B54">
      <w:pPr>
        <w:spacing w:after="0" w:line="240" w:lineRule="auto"/>
      </w:pPr>
      <w:r>
        <w:separator/>
      </w:r>
    </w:p>
  </w:endnote>
  <w:endnote w:type="continuationSeparator" w:id="0">
    <w:p w14:paraId="5EBEA512" w14:textId="77777777" w:rsidR="00C2593C" w:rsidRDefault="00C2593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968F7" w14:textId="77777777" w:rsidR="00C2593C" w:rsidRDefault="00C2593C" w:rsidP="008A6B54">
      <w:pPr>
        <w:spacing w:after="0" w:line="240" w:lineRule="auto"/>
      </w:pPr>
      <w:r>
        <w:separator/>
      </w:r>
    </w:p>
  </w:footnote>
  <w:footnote w:type="continuationSeparator" w:id="0">
    <w:p w14:paraId="39D8E5ED" w14:textId="77777777" w:rsidR="00C2593C" w:rsidRDefault="00C2593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B1A11"/>
    <w:rsid w:val="000E3D69"/>
    <w:rsid w:val="000F11A5"/>
    <w:rsid w:val="001457DD"/>
    <w:rsid w:val="00172E83"/>
    <w:rsid w:val="00174C26"/>
    <w:rsid w:val="00234B11"/>
    <w:rsid w:val="00277710"/>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AE2"/>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25A5EC5AF91948BAA23F1352968F92" ma:contentTypeVersion="3" ma:contentTypeDescription="Create a new document." ma:contentTypeScope="" ma:versionID="533bb490396fd81e7f767fbc428673c9">
  <xsd:schema xmlns:xsd="http://www.w3.org/2001/XMLSchema" xmlns:xs="http://www.w3.org/2001/XMLSchema" xmlns:p="http://schemas.microsoft.com/office/2006/metadata/properties" xmlns:ns2="9aec437a-57a3-4a78-b3ea-0cd802028eee" targetNamespace="http://schemas.microsoft.com/office/2006/metadata/properties" ma:root="true" ma:fieldsID="3c29b4ee8d872f3b83197afbcc471394" ns2:_="">
    <xsd:import namespace="9aec437a-57a3-4a78-b3ea-0cd802028ee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ec437a-57a3-4a78-b3ea-0cd802028e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5196B-DD40-4CF7-B51A-F219F4119B46}"/>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C2993732-DF52-4E8E-9764-AA66CD73ACE8}">
  <ds:schemaRefs>
    <ds:schemaRef ds:uri="http://schemas.microsoft.com/office/2006/metadata/properties"/>
    <ds:schemaRef ds:uri="http://schemas.microsoft.com/office/2006/documentManagement/types"/>
    <ds:schemaRef ds:uri="159eb964-e578-4006-a64e-9cef19626a17"/>
    <ds:schemaRef ds:uri="http://purl.org/dc/terms/"/>
    <ds:schemaRef ds:uri="ceb63489-f63f-49bb-80d7-9200be2bf1cf"/>
    <ds:schemaRef ds:uri="http://purl.org/dc/elements/1.1/"/>
    <ds:schemaRef ds:uri="http://purl.org/dc/dcmitype/"/>
    <ds:schemaRef ds:uri="http://schemas.microsoft.com/office/infopath/2007/PartnerControls"/>
    <ds:schemaRef ds:uri="http://schemas.openxmlformats.org/package/2006/metadata/core-properties"/>
    <ds:schemaRef ds:uri="http://schemas.microsoft.com/sharepoint/v3/fields"/>
    <ds:schemaRef ds:uri="http://www.w3.org/XML/1998/namespace"/>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Template>
  <TotalTime>0</TotalTime>
  <Pages>1</Pages>
  <Words>250</Words>
  <Characters>1330</Characters>
  <Application>Microsoft Office Word</Application>
  <DocSecurity>4</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Svein Juterud</cp:lastModifiedBy>
  <cp:revision>2</cp:revision>
  <dcterms:created xsi:type="dcterms:W3CDTF">2026-04-17T13:23:00Z</dcterms:created>
  <dcterms:modified xsi:type="dcterms:W3CDTF">2026-04-17T13:23:00Z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0x0101002825A5EC5AF91948BAA23F1352968F92</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