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008C6F9F" w:rsidRDefault="00A85872" w14:paraId="625C0CE4" w14:textId="77777777">
      <w:pPr>
        <w:pStyle w:val="Overskrift1"/>
        <w:rPr>
          <w:color w:val="0070C0"/>
        </w:rPr>
      </w:pPr>
      <w:r w:rsidRPr="005374CE">
        <w:t>[Saksnr] [Navn på anskaffelse]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77777777">
      <w:r>
        <w:br/>
      </w:r>
      <w:r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347148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  <w:commentRangeEnd w:id="0"/>
      <w:r w:rsidRPr="0037175C" w:rsidR="00F91047">
        <w:rPr>
          <w:rStyle w:val="Merknadsreferanse"/>
        </w:rPr>
        <w:commentReference w:id="0"/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347148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JE" w:author="Josefine Frostad Eggesbø" w:date="2025-05-20T09:51:00Z" w:id="0">
    <w:p w:rsidR="00F91047" w:rsidP="00F91047" w:rsidRDefault="00F91047" w14:paraId="37DBEF1E" w14:textId="7777777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BD5AA6" w:rsidR="0001190D" w:rsidP="432CBCE8" w:rsidRDefault="00A85872" w14:paraId="2ACEEC7E" w14:textId="33C1BCDA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Forpliktelseserklæring 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underleverandør_hovedleverandør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5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6431B-CD5A-4DC5-8B72-1241C06505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Fines Lund</cp:lastModifiedBy>
  <cp:revision>4</cp:revision>
  <dcterms:created xsi:type="dcterms:W3CDTF">2025-05-21T06:52:00Z</dcterms:created>
  <dcterms:modified xsi:type="dcterms:W3CDTF">2026-05-04T10:04:37Z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