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="00A74359" w:rsidP="00E92288" w:rsidRDefault="0094781D" w14:paraId="4DA9FCFA" w14:textId="77777777">
      <w:pPr>
        <w:pStyle w:val="Tittel"/>
      </w:pPr>
      <w:r>
        <w:t xml:space="preserve">Kartlegging av logistikk  </w:t>
      </w:r>
    </w:p>
    <w:p w:rsidRPr="00D5116D" w:rsidR="0094781D" w:rsidP="00A74359" w:rsidRDefault="0094781D" w14:paraId="01093FF9" w14:textId="1448F349">
      <w:pPr>
        <w:pStyle w:val="Overskrift1"/>
      </w:pPr>
      <w:r w:rsidRPr="0094781D">
        <w:t xml:space="preserve">[Sett inn </w:t>
      </w:r>
      <w:proofErr w:type="spellStart"/>
      <w:r w:rsidRPr="0094781D">
        <w:t>saksnr</w:t>
      </w:r>
      <w:proofErr w:type="spellEnd"/>
      <w:r w:rsidRPr="0094781D">
        <w:t>. og navn på anskaffelse]</w:t>
      </w:r>
    </w:p>
    <w:p w:rsidR="0094781D" w:rsidP="00D24C09" w:rsidRDefault="0094781D" w14:paraId="5AE7D360" w14:textId="77777777"/>
    <w:p w:rsidR="000561F0" w:rsidP="00D24C09" w:rsidRDefault="0094781D" w14:paraId="7619541D" w14:textId="77777777">
      <w:r>
        <w:t xml:space="preserve">Den kommende anskaffelsen vil i hovedsak omfatte følgende </w:t>
      </w:r>
      <w:r w:rsidRPr="000561F0">
        <w:t xml:space="preserve">produktgrupper/produkter: </w:t>
      </w:r>
    </w:p>
    <w:p w:rsidR="0094781D" w:rsidP="00D24C09" w:rsidRDefault="0094781D" w14:paraId="0AA4F241" w14:textId="35FE413B">
      <w:r w:rsidRPr="0094781D">
        <w:rPr>
          <w:color w:val="1A588E" w:themeColor="background2" w:themeShade="80"/>
        </w:rPr>
        <w:t>[oppgi hvilke produktgrupper/produkter kartleggingen skal gjelde for]</w:t>
      </w:r>
    </w:p>
    <w:p w:rsidRPr="0094781D" w:rsidR="0094781D" w:rsidP="0094781D" w:rsidRDefault="0094781D" w14:paraId="74EE6786" w14:textId="77777777">
      <w:pPr>
        <w:pStyle w:val="Overskrift1"/>
      </w:pPr>
      <w:r w:rsidRPr="0094781D">
        <w:t>Dokumentets formål</w:t>
      </w:r>
    </w:p>
    <w:p w:rsidR="00F30FCE" w:rsidP="00F30FCE" w:rsidRDefault="0094781D" w14:paraId="5534D402" w14:textId="616F1D55">
      <w:r>
        <w:t xml:space="preserve">Dokumentet skal brukes til å kartlegge forhold som påvirker sortiment- og logistikkforhold, </w:t>
      </w:r>
      <w:r w:rsidR="00F30FCE">
        <w:t>slik at leverandørene har mulighet for å komme med innspill og vurderinger før anskaffelsen lyses ut. Tilsvarende gjelder i forhold til opplæring og implementering av avtalen.</w:t>
      </w:r>
    </w:p>
    <w:p w:rsidR="0094781D" w:rsidP="0083255C" w:rsidRDefault="00F30FCE" w14:paraId="090BB6C9" w14:textId="13A00954">
      <w:r>
        <w:t>De ulike regionene har ulike logistikkløsninger som kan påvirke kravene i anskaffelsen. Det vises forøvrig til regionenes krav og logistikkbetingelser.</w:t>
      </w:r>
    </w:p>
    <w:p w:rsidR="0094781D" w:rsidP="0083255C" w:rsidRDefault="0094781D" w14:paraId="216FFCC9" w14:textId="77777777">
      <w:r>
        <w:t xml:space="preserve">Vi ber om at utfylt skjema returneres via kommunikasjonsmodulen i Mercell innen </w:t>
      </w:r>
      <w:r w:rsidRPr="0094781D">
        <w:rPr>
          <w:color w:val="1A588E" w:themeColor="background2" w:themeShade="80"/>
        </w:rPr>
        <w:t>[</w:t>
      </w:r>
      <w:proofErr w:type="spellStart"/>
      <w:proofErr w:type="gramStart"/>
      <w:r w:rsidRPr="0094781D">
        <w:rPr>
          <w:color w:val="1A588E" w:themeColor="background2" w:themeShade="80"/>
        </w:rPr>
        <w:t>dd.mm.ååå</w:t>
      </w:r>
      <w:proofErr w:type="spellEnd"/>
      <w:proofErr w:type="gramEnd"/>
      <w:r w:rsidRPr="0094781D">
        <w:rPr>
          <w:color w:val="1A588E" w:themeColor="background2" w:themeShade="80"/>
        </w:rPr>
        <w:t>]</w:t>
      </w:r>
      <w:r>
        <w:t xml:space="preserve">. </w:t>
      </w:r>
    </w:p>
    <w:p w:rsidR="0094781D" w:rsidP="00C067B6" w:rsidRDefault="0094781D" w14:paraId="4A22F9A8" w14:textId="1A06BB39">
      <w:r>
        <w:t xml:space="preserve">Dette dokumentet </w:t>
      </w:r>
      <w:r w:rsidR="00F30FCE">
        <w:t>inneholder følgende temaer (kan tilpasses de ulike anskaffelsene:</w:t>
      </w:r>
    </w:p>
    <w:p w:rsidR="0094781D" w:rsidP="0094781D" w:rsidRDefault="0094781D" w14:paraId="3AD08756" w14:textId="0F4946F6">
      <w:pPr>
        <w:pStyle w:val="Listeavsnitt"/>
        <w:numPr>
          <w:ilvl w:val="0"/>
          <w:numId w:val="1"/>
        </w:numPr>
        <w:spacing w:after="0"/>
      </w:pPr>
      <w:r>
        <w:t xml:space="preserve">Opplæring </w:t>
      </w:r>
      <w:r w:rsidR="00F30FCE">
        <w:t>fra leverandør</w:t>
      </w:r>
      <w:r>
        <w:t xml:space="preserve"> </w:t>
      </w:r>
    </w:p>
    <w:p w:rsidR="0094781D" w:rsidP="0094781D" w:rsidRDefault="0094781D" w14:paraId="6CE4B7E5" w14:textId="77777777">
      <w:pPr>
        <w:pStyle w:val="Listeavsnitt"/>
        <w:numPr>
          <w:ilvl w:val="0"/>
          <w:numId w:val="1"/>
        </w:numPr>
        <w:spacing w:after="0"/>
      </w:pPr>
      <w:r>
        <w:t>Forslag til volumprising</w:t>
      </w:r>
    </w:p>
    <w:p w:rsidR="0094781D" w:rsidP="0094781D" w:rsidRDefault="00F30FCE" w14:paraId="1D6FBB3D" w14:textId="09340943">
      <w:pPr>
        <w:pStyle w:val="Listeavsnitt"/>
        <w:numPr>
          <w:ilvl w:val="0"/>
          <w:numId w:val="1"/>
        </w:numPr>
        <w:spacing w:after="0"/>
      </w:pPr>
      <w:proofErr w:type="spellStart"/>
      <w:r>
        <w:t>P</w:t>
      </w:r>
      <w:r w:rsidR="0094781D">
        <w:t>allhøyde</w:t>
      </w:r>
      <w:proofErr w:type="spellEnd"/>
    </w:p>
    <w:p w:rsidR="0094781D" w:rsidP="0094781D" w:rsidRDefault="0094781D" w14:paraId="626ECE20" w14:textId="008FE857">
      <w:pPr>
        <w:pStyle w:val="Listeavsnitt"/>
        <w:numPr>
          <w:ilvl w:val="0"/>
          <w:numId w:val="1"/>
        </w:numPr>
        <w:spacing w:after="0"/>
      </w:pPr>
      <w:r>
        <w:t xml:space="preserve">Spesielle hensyn i forbindelse med transport og/eller lagring </w:t>
      </w:r>
    </w:p>
    <w:p w:rsidR="0094781D" w:rsidP="0094781D" w:rsidRDefault="0094781D" w14:paraId="4FE69FF4" w14:textId="2C54042A">
      <w:pPr>
        <w:pStyle w:val="Listeavsnitt"/>
        <w:numPr>
          <w:ilvl w:val="0"/>
          <w:numId w:val="1"/>
        </w:numPr>
        <w:spacing w:after="0"/>
      </w:pPr>
      <w:r>
        <w:t xml:space="preserve">Krav til registrering </w:t>
      </w:r>
      <w:r w:rsidR="00F30FCE">
        <w:t xml:space="preserve">i sentralt register eller </w:t>
      </w:r>
      <w:proofErr w:type="spellStart"/>
      <w:r w:rsidR="00F30FCE">
        <w:t>dtabase</w:t>
      </w:r>
      <w:proofErr w:type="spellEnd"/>
    </w:p>
    <w:p w:rsidR="0094781D" w:rsidP="0094781D" w:rsidRDefault="00F30FCE" w14:paraId="5D9336EB" w14:textId="2E309B45">
      <w:pPr>
        <w:pStyle w:val="Listeavsnitt"/>
        <w:numPr>
          <w:ilvl w:val="0"/>
          <w:numId w:val="1"/>
        </w:numPr>
        <w:spacing w:after="0"/>
      </w:pPr>
      <w:r>
        <w:t>Forsyning,</w:t>
      </w:r>
      <w:r>
        <w:t xml:space="preserve"> </w:t>
      </w:r>
      <w:r w:rsidR="0094781D">
        <w:t xml:space="preserve">hovedlager og sikkerhetslager  </w:t>
      </w:r>
    </w:p>
    <w:p w:rsidR="0094781D" w:rsidP="0094781D" w:rsidRDefault="0094781D" w14:paraId="73AEC90F" w14:textId="77777777">
      <w:pPr>
        <w:pStyle w:val="Listeavsnitt"/>
        <w:numPr>
          <w:ilvl w:val="0"/>
          <w:numId w:val="1"/>
        </w:numPr>
        <w:spacing w:after="0"/>
      </w:pPr>
      <w:r>
        <w:t>Konsignasjon</w:t>
      </w:r>
    </w:p>
    <w:p w:rsidR="0094781D" w:rsidP="0094781D" w:rsidRDefault="0094781D" w14:paraId="13642FAD" w14:textId="77777777">
      <w:pPr>
        <w:pStyle w:val="Listeavsnitt"/>
        <w:numPr>
          <w:ilvl w:val="0"/>
          <w:numId w:val="1"/>
        </w:numPr>
        <w:spacing w:after="0"/>
      </w:pPr>
      <w:r>
        <w:t>Utlån av instrumentarium</w:t>
      </w:r>
    </w:p>
    <w:p w:rsidR="0094781D" w:rsidP="0094781D" w:rsidRDefault="0094781D" w14:paraId="0585B0A1" w14:textId="77777777">
      <w:pPr>
        <w:pStyle w:val="Listeavsnitt"/>
        <w:numPr>
          <w:ilvl w:val="0"/>
          <w:numId w:val="1"/>
        </w:numPr>
        <w:spacing w:after="0"/>
      </w:pPr>
      <w:r>
        <w:t>MDR-direktiv</w:t>
      </w:r>
    </w:p>
    <w:p w:rsidR="0094781D" w:rsidP="0094781D" w:rsidRDefault="0094781D" w14:paraId="74D5CD7A" w14:textId="77777777">
      <w:pPr>
        <w:pStyle w:val="Listeavsnitt"/>
        <w:numPr>
          <w:ilvl w:val="0"/>
          <w:numId w:val="1"/>
        </w:numPr>
        <w:spacing w:after="0"/>
      </w:pPr>
      <w:r>
        <w:t>Holdbarhet</w:t>
      </w:r>
    </w:p>
    <w:p w:rsidR="0094781D" w:rsidP="0094781D" w:rsidRDefault="00F30FCE" w14:paraId="4938BBFA" w14:textId="19C18202">
      <w:pPr>
        <w:pStyle w:val="Listeavsnitt"/>
        <w:numPr>
          <w:ilvl w:val="0"/>
          <w:numId w:val="1"/>
        </w:numPr>
        <w:spacing w:after="0"/>
      </w:pPr>
      <w:r>
        <w:t>Elektronisk samhandling</w:t>
      </w:r>
    </w:p>
    <w:p w:rsidRPr="00D24C09" w:rsidR="0094781D" w:rsidP="00D24C09" w:rsidRDefault="0094781D" w14:paraId="5A1545FE" w14:textId="77777777"/>
    <w:p w:rsidRPr="0094781D" w:rsidR="0094781D" w:rsidP="0094781D" w:rsidRDefault="0094781D" w14:paraId="769F85CE" w14:textId="77777777">
      <w:pPr>
        <w:pStyle w:val="Overskrift1"/>
      </w:pPr>
      <w:r w:rsidRPr="0094781D">
        <w:t>Svarskjema for leverandør</w:t>
      </w:r>
    </w:p>
    <w:tbl>
      <w:tblPr>
        <w:tblStyle w:val="Tabellrutenett"/>
        <w:tblW w:w="8958" w:type="dxa"/>
        <w:tblLook w:val="0420" w:firstRow="1" w:lastRow="0" w:firstColumn="0" w:lastColumn="0" w:noHBand="0" w:noVBand="1"/>
      </w:tblPr>
      <w:tblGrid>
        <w:gridCol w:w="4479"/>
        <w:gridCol w:w="4479"/>
      </w:tblGrid>
      <w:tr w:rsidR="0094781D" w:rsidTr="0094781D" w14:paraId="27D50D98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4479" w:type="dxa"/>
          </w:tcPr>
          <w:p w:rsidR="0094781D" w:rsidP="008C5601" w:rsidRDefault="0094781D" w14:paraId="60DD2B3E" w14:textId="77777777">
            <w:r>
              <w:t>Leverandørnavn</w:t>
            </w:r>
          </w:p>
        </w:tc>
        <w:tc>
          <w:tcPr>
            <w:tcW w:w="4479" w:type="dxa"/>
          </w:tcPr>
          <w:p w:rsidR="0094781D" w:rsidP="008C5601" w:rsidRDefault="0094781D" w14:paraId="1FD0C9A9" w14:textId="77777777">
            <w:r>
              <w:t>Organisasjonsnummer</w:t>
            </w:r>
          </w:p>
        </w:tc>
      </w:tr>
      <w:tr w:rsidR="0094781D" w:rsidTr="0094781D" w14:paraId="1744E39F" w14:textId="77777777">
        <w:trPr>
          <w:trHeight w:val="397"/>
        </w:trPr>
        <w:tc>
          <w:tcPr>
            <w:tcW w:w="4479" w:type="dxa"/>
          </w:tcPr>
          <w:p w:rsidR="0094781D" w:rsidP="008C5601" w:rsidRDefault="0094781D" w14:paraId="337758B6" w14:textId="77777777"/>
        </w:tc>
        <w:tc>
          <w:tcPr>
            <w:tcW w:w="4479" w:type="dxa"/>
          </w:tcPr>
          <w:p w:rsidR="0094781D" w:rsidP="008C5601" w:rsidRDefault="0094781D" w14:paraId="04930574" w14:textId="77777777"/>
        </w:tc>
      </w:tr>
    </w:tbl>
    <w:p w:rsidR="0094781D" w:rsidP="00D5116D" w:rsidRDefault="0094781D" w14:paraId="48DD123E" w14:textId="77777777"/>
    <w:p w:rsidRPr="0094781D" w:rsidR="0094781D" w:rsidP="0094781D" w:rsidRDefault="0094781D" w14:paraId="6411B94D" w14:textId="4EA1BAFC">
      <w:pPr>
        <w:pStyle w:val="Overskrift2"/>
      </w:pPr>
      <w:r w:rsidRPr="0094781D">
        <w:t xml:space="preserve">Opplæring </w:t>
      </w:r>
      <w:r w:rsidR="00F30FCE">
        <w:t>fra leverandør</w:t>
      </w:r>
      <w:r w:rsidRPr="0094781D">
        <w:t xml:space="preserve"> </w:t>
      </w:r>
    </w:p>
    <w:p w:rsidR="0094781D" w:rsidP="0076395A" w:rsidRDefault="0094781D" w14:paraId="684ED571" w14:textId="7B442376">
      <w:r>
        <w:t>Det er ulike behov opplæring og</w:t>
      </w:r>
      <w:r w:rsidR="006164B4">
        <w:t xml:space="preserve"> veiledning</w:t>
      </w:r>
      <w:r>
        <w:t xml:space="preserve"> for ulike produktgrupper. Det ønskes innspill på hvordan implementering ved helseforetakene skal gjennomføres for å </w:t>
      </w:r>
      <w:r w:rsidR="006164B4">
        <w:t>planlegge</w:t>
      </w:r>
      <w:r>
        <w:t xml:space="preserve"> opplæring og </w:t>
      </w:r>
      <w:r w:rsidR="006164B4">
        <w:t>veiledning i samarbeid med leverandøren</w:t>
      </w:r>
      <w:r>
        <w:t>.</w:t>
      </w:r>
    </w:p>
    <w:p w:rsidR="0094781D" w:rsidP="0094781D" w:rsidRDefault="0094781D" w14:paraId="335F35E1" w14:textId="3E6D91E2">
      <w:pPr>
        <w:pStyle w:val="Listeavsnitt"/>
        <w:numPr>
          <w:ilvl w:val="0"/>
          <w:numId w:val="3"/>
        </w:numPr>
        <w:spacing w:after="0"/>
        <w:ind w:left="714" w:hanging="357"/>
      </w:pPr>
      <w:r>
        <w:t>Estimert antall timer med opplæring per helseforetak ved oppstart:</w:t>
      </w:r>
      <w:r w:rsidR="006164B4">
        <w:tab/>
      </w:r>
      <w:r>
        <w:t xml:space="preserve"> </w:t>
      </w:r>
      <w:r w:rsidR="006164B4">
        <w:t>_________</w:t>
      </w:r>
      <w:r>
        <w:br/>
      </w:r>
    </w:p>
    <w:p w:rsidR="0094781D" w:rsidP="005C78A0" w:rsidRDefault="0094781D" w14:paraId="66A2CCCE" w14:textId="77777777">
      <w:pPr>
        <w:spacing w:after="0"/>
      </w:pPr>
    </w:p>
    <w:p w:rsidR="0094781D" w:rsidP="005C78A0" w:rsidRDefault="006164B4" w14:paraId="0E97F366" w14:textId="56A9A71A">
      <w:pPr>
        <w:spacing w:after="0"/>
      </w:pPr>
      <w:r>
        <w:t>Andre kommentarer</w:t>
      </w:r>
      <w:r w:rsidR="0094781D">
        <w:t>:</w:t>
      </w: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4781D" w:rsidTr="0094781D" w14:paraId="69BC5D00" w14:textId="77777777">
        <w:trPr>
          <w:trHeight w:val="2316"/>
        </w:trPr>
        <w:tc>
          <w:tcPr>
            <w:tcW w:w="9060" w:type="dxa"/>
          </w:tcPr>
          <w:p w:rsidR="0094781D" w:rsidP="005C78A0" w:rsidRDefault="0094781D" w14:paraId="0127AA49" w14:textId="77777777"/>
        </w:tc>
      </w:tr>
    </w:tbl>
    <w:p w:rsidR="0094781D" w:rsidP="005C78A0" w:rsidRDefault="0094781D" w14:paraId="0DE6D8E2" w14:textId="77777777"/>
    <w:p w:rsidRPr="0094781D" w:rsidR="0094781D" w:rsidP="0094781D" w:rsidRDefault="0094781D" w14:paraId="6C1AFE30" w14:textId="77777777">
      <w:pPr>
        <w:pStyle w:val="Overskrift2"/>
      </w:pPr>
      <w:r w:rsidRPr="0094781D">
        <w:t>Forslag til volumprising</w:t>
      </w:r>
    </w:p>
    <w:p w:rsidRPr="005C78A0" w:rsidR="0094781D" w:rsidP="005C78A0" w:rsidRDefault="0094781D" w14:paraId="62965818" w14:textId="77777777">
      <w:r w:rsidRPr="005C78A0">
        <w:t>Det er av felles interesse at bestillinger fra kunden til leverandør er så rasjonelle som mulig. Hvilke(n) type voluminsentiver vurderer dere som aktuelt for denne konkurransen</w:t>
      </w:r>
      <w:r>
        <w:t>?</w:t>
      </w:r>
    </w:p>
    <w:p w:rsidR="0094781D" w:rsidP="0094781D" w:rsidRDefault="006164B4" w14:paraId="3CBE76D9" w14:textId="00116B65">
      <w:pPr>
        <w:pStyle w:val="Listeavsnitt"/>
        <w:numPr>
          <w:ilvl w:val="0"/>
          <w:numId w:val="4"/>
        </w:numPr>
      </w:pPr>
      <w:r>
        <w:t>Leveranse til regionalt forsyningssenter</w:t>
      </w:r>
      <w:r w:rsidR="0076395A">
        <w:tab/>
      </w:r>
      <w:r w:rsidR="0094781D">
        <w:tab/>
      </w:r>
      <w:sdt>
        <w:sdtPr>
          <w:id w:val="-5514581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81D">
            <w:rPr>
              <w:rFonts w:hint="eastAsia" w:ascii="MS Gothic" w:hAnsi="MS Gothic" w:eastAsia="MS Gothic"/>
            </w:rPr>
            <w:t>☐</w:t>
          </w:r>
        </w:sdtContent>
      </w:sdt>
    </w:p>
    <w:p w:rsidR="0094781D" w:rsidP="0094781D" w:rsidRDefault="006164B4" w14:paraId="71E22C69" w14:textId="30758055">
      <w:pPr>
        <w:pStyle w:val="Listeavsnitt"/>
        <w:numPr>
          <w:ilvl w:val="0"/>
          <w:numId w:val="4"/>
        </w:numPr>
      </w:pPr>
      <w:r>
        <w:t>Full bil (semitrailer)*</w:t>
      </w:r>
      <w:r w:rsidR="0076395A">
        <w:tab/>
      </w:r>
      <w:r w:rsidR="0076395A">
        <w:tab/>
      </w:r>
      <w:r w:rsidR="0094781D">
        <w:tab/>
      </w:r>
      <w:r w:rsidR="0094781D">
        <w:tab/>
      </w:r>
      <w:sdt>
        <w:sdtPr>
          <w:id w:val="-21350815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81D">
            <w:rPr>
              <w:rFonts w:hint="eastAsia" w:ascii="MS Gothic" w:hAnsi="MS Gothic" w:eastAsia="MS Gothic"/>
            </w:rPr>
            <w:t>☐</w:t>
          </w:r>
        </w:sdtContent>
      </w:sdt>
    </w:p>
    <w:p w:rsidR="0094781D" w:rsidP="0094781D" w:rsidRDefault="006164B4" w14:paraId="0CCEA039" w14:textId="2397606B">
      <w:pPr>
        <w:pStyle w:val="Listeavsnitt"/>
        <w:numPr>
          <w:ilvl w:val="0"/>
          <w:numId w:val="4"/>
        </w:numPr>
      </w:pPr>
      <w:r>
        <w:t>Container</w:t>
      </w:r>
      <w:r w:rsidR="0076395A">
        <w:tab/>
      </w:r>
      <w:r w:rsidR="0076395A">
        <w:tab/>
      </w:r>
      <w:r w:rsidR="0094781D">
        <w:tab/>
      </w:r>
      <w:r w:rsidR="0094781D">
        <w:tab/>
      </w:r>
      <w:r w:rsidR="0094781D">
        <w:tab/>
      </w:r>
      <w:sdt>
        <w:sdtPr>
          <w:id w:val="19033280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81D">
            <w:rPr>
              <w:rFonts w:hint="eastAsia" w:ascii="MS Gothic" w:hAnsi="MS Gothic" w:eastAsia="MS Gothic"/>
            </w:rPr>
            <w:t>☐</w:t>
          </w:r>
        </w:sdtContent>
      </w:sdt>
    </w:p>
    <w:p w:rsidR="0094781D" w:rsidP="0094781D" w:rsidRDefault="006164B4" w14:paraId="6DE569B8" w14:textId="05ED37D1">
      <w:pPr>
        <w:pStyle w:val="Listeavsnitt"/>
        <w:numPr>
          <w:ilvl w:val="0"/>
          <w:numId w:val="4"/>
        </w:numPr>
      </w:pPr>
      <w:r>
        <w:t>Pall</w:t>
      </w:r>
      <w:r w:rsidR="0076395A">
        <w:tab/>
      </w:r>
      <w:r w:rsidR="0076395A">
        <w:tab/>
      </w:r>
      <w:r w:rsidR="0076395A">
        <w:tab/>
      </w:r>
      <w:r w:rsidR="0076395A">
        <w:tab/>
      </w:r>
      <w:r w:rsidR="0076395A">
        <w:tab/>
      </w:r>
      <w:r w:rsidR="0094781D">
        <w:tab/>
      </w:r>
      <w:sdt>
        <w:sdtPr>
          <w:id w:val="15090932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81D">
            <w:rPr>
              <w:rFonts w:hint="eastAsia" w:ascii="MS Gothic" w:hAnsi="MS Gothic" w:eastAsia="MS Gothic"/>
            </w:rPr>
            <w:t>☐</w:t>
          </w:r>
        </w:sdtContent>
      </w:sdt>
    </w:p>
    <w:p w:rsidR="0094781D" w:rsidP="0094781D" w:rsidRDefault="0094781D" w14:paraId="1515AED5" w14:textId="04E6D11E">
      <w:pPr>
        <w:pStyle w:val="Listeavsnitt"/>
        <w:numPr>
          <w:ilvl w:val="0"/>
          <w:numId w:val="4"/>
        </w:numPr>
      </w:pPr>
      <w:r>
        <w:t>Ingen</w:t>
      </w:r>
      <w:r w:rsidR="0076395A">
        <w:tab/>
      </w:r>
      <w:r w:rsidR="0076395A">
        <w:tab/>
      </w:r>
      <w:r w:rsidR="0076395A">
        <w:tab/>
      </w:r>
      <w:r>
        <w:tab/>
      </w:r>
      <w:r>
        <w:tab/>
      </w:r>
      <w:r>
        <w:tab/>
      </w:r>
      <w:sdt>
        <w:sdtPr>
          <w:id w:val="3954748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hint="eastAsia" w:ascii="MS Gothic" w:hAnsi="MS Gothic" w:eastAsia="MS Gothic"/>
            </w:rPr>
            <w:t>☐</w:t>
          </w:r>
        </w:sdtContent>
      </w:sdt>
    </w:p>
    <w:p w:rsidR="0076395A" w:rsidP="0094781D" w:rsidRDefault="0094781D" w14:paraId="2208AECB" w14:textId="77777777">
      <w:pPr>
        <w:spacing w:after="0"/>
      </w:pPr>
      <w:r>
        <w:t xml:space="preserve">* Full bil: Kunden </w:t>
      </w:r>
      <w:r w:rsidR="006164B4">
        <w:t>legger en ordre på</w:t>
      </w:r>
      <w:r w:rsidR="006164B4">
        <w:t xml:space="preserve"> </w:t>
      </w:r>
      <w:r>
        <w:t>et volum som fyller en semitrailer. Det kan være en blanding av ulike typer produkter</w:t>
      </w:r>
      <w:r w:rsidR="006164B4">
        <w:t xml:space="preserve"> på ordren</w:t>
      </w:r>
      <w:r>
        <w:t>.</w:t>
      </w:r>
    </w:p>
    <w:p w:rsidR="0076395A" w:rsidP="0094781D" w:rsidRDefault="0076395A" w14:paraId="6F962B1E" w14:textId="77777777">
      <w:pPr>
        <w:spacing w:after="0"/>
      </w:pPr>
    </w:p>
    <w:p w:rsidR="0094781D" w:rsidP="0094781D" w:rsidRDefault="006164B4" w14:paraId="04603EC3" w14:textId="479B0B2E">
      <w:pPr>
        <w:spacing w:after="0"/>
      </w:pPr>
      <w:r>
        <w:t>Andre kommentarer</w:t>
      </w:r>
      <w:r w:rsidR="0094781D">
        <w:t>:</w:t>
      </w: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4781D" w:rsidTr="00A46A70" w14:paraId="71BC6EA4" w14:textId="77777777">
        <w:trPr>
          <w:trHeight w:val="2316"/>
        </w:trPr>
        <w:tc>
          <w:tcPr>
            <w:tcW w:w="9060" w:type="dxa"/>
          </w:tcPr>
          <w:p w:rsidR="0094781D" w:rsidP="00A46A70" w:rsidRDefault="0094781D" w14:paraId="7B547293" w14:textId="77777777"/>
        </w:tc>
      </w:tr>
    </w:tbl>
    <w:p w:rsidR="0094781D" w:rsidP="0094781D" w:rsidRDefault="0094781D" w14:paraId="1A5542AC" w14:textId="77777777"/>
    <w:p w:rsidRPr="0094781D" w:rsidR="0094781D" w:rsidP="0094781D" w:rsidRDefault="006164B4" w14:paraId="3A89E3CA" w14:textId="6834FF15">
      <w:pPr>
        <w:pStyle w:val="Overskrift2"/>
      </w:pPr>
      <w:proofErr w:type="spellStart"/>
      <w:r>
        <w:t>P</w:t>
      </w:r>
      <w:r w:rsidRPr="0094781D" w:rsidR="0094781D">
        <w:t>allhøyde</w:t>
      </w:r>
      <w:proofErr w:type="spellEnd"/>
      <w:r>
        <w:t xml:space="preserve"> (helpall)</w:t>
      </w:r>
    </w:p>
    <w:p w:rsidR="006164B4" w:rsidP="006164B4" w:rsidRDefault="006164B4" w14:paraId="0A60963E" w14:textId="77777777">
      <w:pPr>
        <w:pStyle w:val="Listeavsnitt"/>
        <w:numPr>
          <w:ilvl w:val="0"/>
          <w:numId w:val="15"/>
        </w:numPr>
      </w:pPr>
      <w:r>
        <w:t>Det skal bestrebes en maksimal høyde på 120 cm for levering av helpall med samme artikler på en pall</w:t>
      </w:r>
    </w:p>
    <w:p w:rsidR="006164B4" w:rsidP="006164B4" w:rsidRDefault="006164B4" w14:paraId="30D8DBDD" w14:textId="77777777">
      <w:pPr>
        <w:pStyle w:val="Listeavsnitt"/>
        <w:numPr>
          <w:ilvl w:val="0"/>
          <w:numId w:val="15"/>
        </w:numPr>
      </w:pPr>
      <w:r>
        <w:t>Der det likevel er uhensiktsmessig med dette høydekravet, pga. varens beskaffenhet, kan paller med høyere høyder tillates i dialog med helseregionens kontaktpersoner.</w:t>
      </w:r>
    </w:p>
    <w:p w:rsidR="006164B4" w:rsidP="006164B4" w:rsidRDefault="006164B4" w14:paraId="29A95AF2" w14:textId="53229829">
      <w:pPr>
        <w:pStyle w:val="Listeavsnitt"/>
        <w:numPr>
          <w:ilvl w:val="0"/>
          <w:numId w:val="15"/>
        </w:numPr>
      </w:pPr>
      <w:r>
        <w:t xml:space="preserve">Legemidler skal leveres med ren lot og batch per EUR-pall. Det skal leveres fortrinnsvis maksimalt 180 cm (høyde) og </w:t>
      </w:r>
      <w:r w:rsidRPr="00AE22C2">
        <w:t>≤</w:t>
      </w:r>
      <w:r>
        <w:t xml:space="preserve"> 750kg (vekt)</w:t>
      </w:r>
    </w:p>
    <w:p w:rsidR="0076395A" w:rsidP="0076395A" w:rsidRDefault="0076395A" w14:paraId="59CFD50E" w14:textId="77777777">
      <w:pPr>
        <w:pStyle w:val="Listeavsnitt"/>
      </w:pPr>
    </w:p>
    <w:p w:rsidR="0094781D" w:rsidP="000561F0" w:rsidRDefault="006164B4" w14:paraId="56F49805" w14:textId="01C2E167">
      <w:pPr>
        <w:pStyle w:val="Listeavsnitt"/>
        <w:numPr>
          <w:ilvl w:val="0"/>
          <w:numId w:val="15"/>
        </w:numPr>
      </w:pPr>
      <w:r>
        <w:t>Dersom sortiment på avtale ikke kan leveres inne</w:t>
      </w:r>
      <w:r w:rsidR="0076395A">
        <w:t>n</w:t>
      </w:r>
      <w:r>
        <w:t>for pallehøyde på 120cm, begrunn hvorfor:</w:t>
      </w:r>
      <w:r>
        <w:br/>
      </w:r>
      <w:r w:rsidRPr="00AE22C2">
        <w:rPr>
          <w:noProof/>
          <w:lang w:eastAsia="nb-NO"/>
        </w:rPr>
        <mc:AlternateContent>
          <mc:Choice Requires="wps">
            <w:drawing>
              <wp:inline distT="0" distB="0" distL="0" distR="0" wp14:anchorId="330CAA87" wp14:editId="07F6CAE6">
                <wp:extent cx="5581650" cy="670560"/>
                <wp:effectExtent l="0" t="0" r="19050" b="15240"/>
                <wp:docPr id="1" name="Tekstboks 2" descr="Tom boks for utfylling av sva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1650" cy="670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AA2AB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64B4" w:rsidP="006164B4" w:rsidRDefault="006164B4" w14:paraId="37455A4A" w14:textId="77777777"/>
                          <w:p w:rsidR="006164B4" w:rsidP="006164B4" w:rsidRDefault="006164B4" w14:paraId="7AA59DA0" w14:textId="77777777"/>
                          <w:p w:rsidR="006164B4" w:rsidP="006164B4" w:rsidRDefault="006164B4" w14:paraId="3E9CEDAC" w14:textId="77777777"/>
                          <w:p w:rsidR="006164B4" w:rsidP="006164B4" w:rsidRDefault="006164B4" w14:paraId="2556C4B7" w14:textId="77777777"/>
                          <w:p w:rsidR="006164B4" w:rsidP="006164B4" w:rsidRDefault="006164B4" w14:paraId="0CC5632C" w14:textId="77777777"/>
                          <w:p w:rsidR="006164B4" w:rsidP="006164B4" w:rsidRDefault="006164B4" w14:paraId="0B7A356D" w14:textId="77777777"/>
                          <w:p w:rsidR="006164B4" w:rsidP="006164B4" w:rsidRDefault="006164B4" w14:paraId="6A60510A" w14:textId="77777777"/>
                          <w:p w:rsidR="006164B4" w:rsidP="006164B4" w:rsidRDefault="006164B4" w14:paraId="0C11E08D" w14:textId="7777777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 w14:anchorId="264656AA">
              <v:shapetype id="_x0000_t202" coordsize="21600,21600" o:spt="202" path="m,l,21600r21600,l21600,xe" w14:anchorId="330CAA87">
                <v:stroke joinstyle="miter"/>
                <v:path gradientshapeok="t" o:connecttype="rect"/>
              </v:shapetype>
              <v:shape id="Tekstboks 2" style="width:439.5pt;height:52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Tom boks for utfylling av svar" o:spid="_x0000_s1026" strokecolor="#9aa2ab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">
                <v:textbox>
                  <w:txbxContent>
                    <w:p w:rsidR="006164B4" w:rsidP="006164B4" w:rsidRDefault="006164B4" w14:paraId="672A6659" w14:textId="77777777"/>
                    <w:p w:rsidR="006164B4" w:rsidP="006164B4" w:rsidRDefault="006164B4" w14:paraId="0A37501D" w14:textId="77777777"/>
                    <w:p w:rsidR="006164B4" w:rsidP="006164B4" w:rsidRDefault="006164B4" w14:paraId="5DAB6C7B" w14:textId="77777777"/>
                    <w:p w:rsidR="006164B4" w:rsidP="006164B4" w:rsidRDefault="006164B4" w14:paraId="02EB378F" w14:textId="77777777"/>
                    <w:p w:rsidR="006164B4" w:rsidP="006164B4" w:rsidRDefault="006164B4" w14:paraId="6A05A809" w14:textId="77777777"/>
                    <w:p w:rsidR="006164B4" w:rsidP="006164B4" w:rsidRDefault="006164B4" w14:paraId="5A39BBE3" w14:textId="77777777"/>
                    <w:p w:rsidR="006164B4" w:rsidP="006164B4" w:rsidRDefault="006164B4" w14:paraId="41C8F396" w14:textId="77777777"/>
                    <w:p w:rsidR="006164B4" w:rsidP="006164B4" w:rsidRDefault="006164B4" w14:paraId="72A3D3EC" w14:textId="77777777"/>
                  </w:txbxContent>
                </v:textbox>
                <w10:anchorlock/>
              </v:shape>
            </w:pict>
          </mc:Fallback>
        </mc:AlternateContent>
      </w:r>
      <w:r w:rsidRPr="009D45AE" w:rsidR="0094781D">
        <w:t xml:space="preserve"> </w:t>
      </w:r>
    </w:p>
    <w:p w:rsidR="0094781D" w:rsidP="0094781D" w:rsidRDefault="0094781D" w14:paraId="5C4498E0" w14:textId="055C3B45">
      <w:pPr>
        <w:pStyle w:val="Listeavsnitt"/>
        <w:numPr>
          <w:ilvl w:val="1"/>
          <w:numId w:val="5"/>
        </w:numPr>
        <w:spacing w:after="0"/>
      </w:pPr>
      <w:r>
        <w:br/>
      </w:r>
    </w:p>
    <w:p w:rsidR="0094781D" w:rsidP="0094781D" w:rsidRDefault="0094781D" w14:paraId="4EA9AE9A" w14:textId="392982DB">
      <w:pPr>
        <w:pStyle w:val="Listeavsnitt"/>
        <w:numPr>
          <w:ilvl w:val="0"/>
          <w:numId w:val="5"/>
        </w:numPr>
        <w:spacing w:after="0"/>
      </w:pPr>
      <w:r>
        <w:t>Kan pallene stables</w:t>
      </w:r>
      <w:r w:rsidR="006164B4">
        <w:t xml:space="preserve"> under transport og lagring</w:t>
      </w:r>
      <w:r>
        <w:t>?:</w:t>
      </w:r>
    </w:p>
    <w:p w:rsidR="0094781D" w:rsidP="0094781D" w:rsidRDefault="0094781D" w14:paraId="5E9C32FE" w14:textId="77777777">
      <w:pPr>
        <w:pStyle w:val="Listeavsnitt"/>
        <w:numPr>
          <w:ilvl w:val="1"/>
          <w:numId w:val="5"/>
        </w:numPr>
        <w:spacing w:after="0"/>
      </w:pPr>
      <w:r>
        <w:t>Ja</w:t>
      </w:r>
      <w:r>
        <w:tab/>
      </w:r>
      <w:sdt>
        <w:sdtPr>
          <w:id w:val="9467402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hint="eastAsia" w:ascii="MS Gothic" w:hAnsi="MS Gothic" w:eastAsia="MS Gothic"/>
            </w:rPr>
            <w:t>☐</w:t>
          </w:r>
        </w:sdtContent>
      </w:sdt>
    </w:p>
    <w:p w:rsidR="0094781D" w:rsidP="0094781D" w:rsidRDefault="0094781D" w14:paraId="295D2D71" w14:textId="77777777">
      <w:pPr>
        <w:pStyle w:val="Listeavsnitt"/>
        <w:numPr>
          <w:ilvl w:val="1"/>
          <w:numId w:val="5"/>
        </w:numPr>
        <w:spacing w:after="0"/>
      </w:pPr>
      <w:r>
        <w:t>Nei</w:t>
      </w:r>
      <w:r>
        <w:tab/>
      </w:r>
      <w:sdt>
        <w:sdtPr>
          <w:id w:val="-1884158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hint="eastAsia" w:ascii="MS Gothic" w:hAnsi="MS Gothic" w:eastAsia="MS Gothic"/>
            </w:rPr>
            <w:t>☐</w:t>
          </w:r>
        </w:sdtContent>
      </w:sdt>
      <w:r>
        <w:br/>
      </w:r>
    </w:p>
    <w:p w:rsidR="0094781D" w:rsidP="00A0450B" w:rsidRDefault="0094781D" w14:paraId="4C9AEE2A" w14:textId="77777777">
      <w:pPr>
        <w:spacing w:after="0"/>
      </w:pPr>
    </w:p>
    <w:p w:rsidRPr="0094781D" w:rsidR="0094781D" w:rsidP="0094781D" w:rsidRDefault="0094781D" w14:paraId="6EAF8D3C" w14:textId="77777777">
      <w:pPr>
        <w:pStyle w:val="Overskrift2"/>
      </w:pPr>
      <w:r w:rsidRPr="0094781D">
        <w:t>Spesielle hensyn i forbindelse med transport og/eller lagring</w:t>
      </w:r>
    </w:p>
    <w:p w:rsidR="0094781D" w:rsidP="0094781D" w:rsidRDefault="0094781D" w14:paraId="5FCA17AD" w14:textId="77777777">
      <w:pPr>
        <w:pStyle w:val="Listeavsnitt"/>
        <w:numPr>
          <w:ilvl w:val="0"/>
          <w:numId w:val="6"/>
        </w:numPr>
      </w:pPr>
      <w:r>
        <w:t>Kjølegods</w:t>
      </w:r>
      <w:r>
        <w:tab/>
      </w:r>
      <w:r>
        <w:tab/>
      </w:r>
      <w:r>
        <w:tab/>
      </w:r>
      <w:sdt>
        <w:sdtPr>
          <w:rPr>
            <w:rFonts w:ascii="MS Gothic" w:hAnsi="MS Gothic" w:eastAsia="MS Gothic"/>
          </w:rPr>
          <w:id w:val="2001325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</w:p>
    <w:p w:rsidRPr="00A0450B" w:rsidR="0094781D" w:rsidP="0094781D" w:rsidRDefault="0094781D" w14:paraId="66FB42CE" w14:textId="77777777">
      <w:pPr>
        <w:pStyle w:val="Listeavsnitt"/>
        <w:numPr>
          <w:ilvl w:val="0"/>
          <w:numId w:val="6"/>
        </w:numPr>
      </w:pPr>
      <w:r>
        <w:t>Varmegods</w:t>
      </w:r>
      <w:r>
        <w:tab/>
      </w:r>
      <w:r>
        <w:tab/>
      </w:r>
      <w:r>
        <w:tab/>
      </w:r>
      <w:sdt>
        <w:sdtPr>
          <w:rPr>
            <w:rFonts w:ascii="MS Gothic" w:hAnsi="MS Gothic" w:eastAsia="MS Gothic"/>
          </w:rPr>
          <w:id w:val="-17280670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</w:p>
    <w:p w:rsidRPr="00A0450B" w:rsidR="0094781D" w:rsidP="0094781D" w:rsidRDefault="0094781D" w14:paraId="503EB572" w14:textId="77777777">
      <w:pPr>
        <w:pStyle w:val="Listeavsnitt"/>
        <w:numPr>
          <w:ilvl w:val="0"/>
          <w:numId w:val="6"/>
        </w:numPr>
      </w:pPr>
      <w:r>
        <w:rPr>
          <w:rFonts w:eastAsia="MS Gothic" w:cstheme="minorHAnsi"/>
        </w:rPr>
        <w:t>Farlig gods</w:t>
      </w:r>
      <w:r>
        <w:rPr>
          <w:rFonts w:eastAsia="MS Gothic" w:cstheme="minorHAnsi"/>
        </w:rPr>
        <w:tab/>
      </w:r>
      <w:r>
        <w:rPr>
          <w:rFonts w:eastAsia="MS Gothic" w:cstheme="minorHAnsi"/>
        </w:rPr>
        <w:tab/>
      </w:r>
      <w:r>
        <w:tab/>
      </w:r>
      <w:sdt>
        <w:sdtPr>
          <w:rPr>
            <w:rFonts w:ascii="MS Gothic" w:hAnsi="MS Gothic" w:eastAsia="MS Gothic"/>
          </w:rPr>
          <w:id w:val="9212217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hint="eastAsia" w:ascii="MS Gothic" w:hAnsi="MS Gothic" w:eastAsia="MS Gothic"/>
            </w:rPr>
            <w:t>☐</w:t>
          </w:r>
        </w:sdtContent>
      </w:sdt>
    </w:p>
    <w:p w:rsidRPr="00A0450B" w:rsidR="0094781D" w:rsidP="0094781D" w:rsidRDefault="0094781D" w14:paraId="10C3C3BD" w14:textId="77777777">
      <w:pPr>
        <w:pStyle w:val="Listeavsnitt"/>
        <w:numPr>
          <w:ilvl w:val="0"/>
          <w:numId w:val="6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Behov for spesialgodkjenning</w:t>
      </w:r>
      <w:r>
        <w:rPr>
          <w:rFonts w:asciiTheme="majorHAnsi" w:hAnsiTheme="majorHAnsi" w:cstheme="majorHAnsi"/>
        </w:rPr>
        <w:tab/>
      </w:r>
      <w:sdt>
        <w:sdtPr>
          <w:rPr>
            <w:rFonts w:ascii="MS Gothic" w:hAnsi="MS Gothic" w:eastAsia="MS Gothic"/>
          </w:rPr>
          <w:id w:val="-1475292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</w:p>
    <w:p w:rsidRPr="00A0450B" w:rsidR="0094781D" w:rsidP="0094781D" w:rsidRDefault="0094781D" w14:paraId="4138DDA9" w14:textId="77777777">
      <w:pPr>
        <w:pStyle w:val="Listeavsnitt"/>
        <w:numPr>
          <w:ilvl w:val="0"/>
          <w:numId w:val="6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Ingen spesielle hensyn</w:t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sdt>
        <w:sdtPr>
          <w:rPr>
            <w:rFonts w:ascii="MS Gothic" w:hAnsi="MS Gothic" w:eastAsia="MS Gothic"/>
          </w:rPr>
          <w:id w:val="-18701411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</w:p>
    <w:p w:rsidR="0094781D" w:rsidP="0094781D" w:rsidRDefault="006D7098" w14:paraId="7900220E" w14:textId="72CFC4CA">
      <w:pPr>
        <w:spacing w:after="0"/>
      </w:pPr>
      <w:r>
        <w:t>Kommentar</w:t>
      </w:r>
      <w:r w:rsidR="0094781D">
        <w:t>:</w:t>
      </w: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4781D" w:rsidTr="00A46A70" w14:paraId="2214D6F2" w14:textId="77777777">
        <w:trPr>
          <w:trHeight w:val="2316"/>
        </w:trPr>
        <w:tc>
          <w:tcPr>
            <w:tcW w:w="9060" w:type="dxa"/>
          </w:tcPr>
          <w:p w:rsidR="0094781D" w:rsidP="00A46A70" w:rsidRDefault="0094781D" w14:paraId="15275C83" w14:textId="77777777"/>
        </w:tc>
      </w:tr>
    </w:tbl>
    <w:p w:rsidR="0094781D" w:rsidP="0094781D" w:rsidRDefault="0094781D" w14:paraId="6E69F937" w14:textId="77777777"/>
    <w:p w:rsidRPr="0094781D" w:rsidR="0094781D" w:rsidP="0094781D" w:rsidRDefault="0094781D" w14:paraId="2CFC36C1" w14:textId="27BD686E">
      <w:pPr>
        <w:pStyle w:val="Overskrift2"/>
      </w:pPr>
      <w:r w:rsidRPr="0094781D">
        <w:t xml:space="preserve">Krav til registrering </w:t>
      </w:r>
      <w:r w:rsidR="006D7098">
        <w:t>i sentralt register eller database</w:t>
      </w:r>
    </w:p>
    <w:p w:rsidR="0094781D" w:rsidP="00A94611" w:rsidRDefault="0094781D" w14:paraId="62CD51D1" w14:textId="285BFEEE">
      <w:r>
        <w:t>Stilles det krav til å registrere noen av produktene i sentralt register eller database?</w:t>
      </w:r>
    </w:p>
    <w:p w:rsidRPr="00A94611" w:rsidR="0094781D" w:rsidP="0094781D" w:rsidRDefault="0094781D" w14:paraId="79C8B89B" w14:textId="77777777">
      <w:pPr>
        <w:pStyle w:val="Listeavsnitt"/>
        <w:numPr>
          <w:ilvl w:val="0"/>
          <w:numId w:val="7"/>
        </w:numPr>
      </w:pPr>
      <w:r>
        <w:t>Ja</w:t>
      </w:r>
      <w:r>
        <w:tab/>
      </w:r>
      <w:sdt>
        <w:sdtPr>
          <w:rPr>
            <w:rFonts w:ascii="MS Gothic" w:hAnsi="MS Gothic" w:eastAsia="MS Gothic"/>
          </w:rPr>
          <w:id w:val="-15583909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</w:p>
    <w:p w:rsidRPr="00A94611" w:rsidR="0094781D" w:rsidP="0094781D" w:rsidRDefault="0094781D" w14:paraId="245F11EA" w14:textId="77777777">
      <w:pPr>
        <w:pStyle w:val="Listeavsnitt"/>
        <w:numPr>
          <w:ilvl w:val="0"/>
          <w:numId w:val="7"/>
        </w:numPr>
      </w:pPr>
      <w:r w:rsidRPr="00A94611">
        <w:t>Nei</w:t>
      </w:r>
      <w:r w:rsidRPr="00A94611">
        <w:tab/>
      </w:r>
      <w:sdt>
        <w:sdtPr>
          <w:rPr>
            <w:rFonts w:ascii="MS Gothic" w:hAnsi="MS Gothic" w:eastAsia="MS Gothic"/>
          </w:rPr>
          <w:id w:val="10135713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</w:p>
    <w:p w:rsidR="0094781D" w:rsidP="0094781D" w:rsidRDefault="0094781D" w14:paraId="18483D3F" w14:textId="2C456ED5">
      <w:pPr>
        <w:spacing w:after="0"/>
      </w:pPr>
      <w:r>
        <w:t>Hvis Ja, vennligst utdyp:</w:t>
      </w: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4781D" w:rsidTr="00A46A70" w14:paraId="24727822" w14:textId="77777777">
        <w:trPr>
          <w:trHeight w:val="2316"/>
        </w:trPr>
        <w:tc>
          <w:tcPr>
            <w:tcW w:w="9060" w:type="dxa"/>
          </w:tcPr>
          <w:p w:rsidR="0094781D" w:rsidP="00A46A70" w:rsidRDefault="0094781D" w14:paraId="26624EB7" w14:textId="77777777"/>
        </w:tc>
      </w:tr>
    </w:tbl>
    <w:p w:rsidR="0094781D" w:rsidP="0094781D" w:rsidRDefault="0094781D" w14:paraId="164B71DD" w14:textId="77777777"/>
    <w:p w:rsidRPr="0094781D" w:rsidR="0094781D" w:rsidP="0094781D" w:rsidRDefault="006D7098" w14:paraId="3A9075A4" w14:textId="0C6E4460">
      <w:pPr>
        <w:pStyle w:val="Overskrift2"/>
      </w:pPr>
      <w:r>
        <w:t xml:space="preserve">Forsyning; </w:t>
      </w:r>
      <w:r w:rsidRPr="0094781D" w:rsidR="0094781D">
        <w:t xml:space="preserve">hovedlager, </w:t>
      </w:r>
      <w:r w:rsidRPr="0094781D">
        <w:t>leveringstid</w:t>
      </w:r>
      <w:r w:rsidRPr="0094781D">
        <w:t xml:space="preserve"> </w:t>
      </w:r>
      <w:r>
        <w:t xml:space="preserve">og </w:t>
      </w:r>
      <w:r w:rsidRPr="0094781D" w:rsidR="0094781D">
        <w:t xml:space="preserve">sikkerhetslager og </w:t>
      </w:r>
    </w:p>
    <w:p w:rsidR="0094781D" w:rsidP="0094781D" w:rsidRDefault="0094781D" w14:paraId="52FDF72C" w14:textId="77777777">
      <w:pPr>
        <w:pStyle w:val="Listeavsnitt"/>
        <w:numPr>
          <w:ilvl w:val="0"/>
          <w:numId w:val="8"/>
        </w:numPr>
      </w:pPr>
      <w:r>
        <w:t>Hovedlager er i:</w:t>
      </w:r>
    </w:p>
    <w:p w:rsidRPr="00A94611" w:rsidR="0094781D" w:rsidP="0094781D" w:rsidRDefault="0094781D" w14:paraId="74004566" w14:textId="77777777">
      <w:pPr>
        <w:pStyle w:val="Listeavsnitt"/>
        <w:numPr>
          <w:ilvl w:val="1"/>
          <w:numId w:val="8"/>
        </w:numPr>
      </w:pPr>
      <w:r>
        <w:t>Norge</w:t>
      </w:r>
      <w:r>
        <w:tab/>
      </w:r>
      <w:r>
        <w:tab/>
      </w:r>
      <w:sdt>
        <w:sdtPr>
          <w:rPr>
            <w:rFonts w:ascii="MS Gothic" w:hAnsi="MS Gothic" w:eastAsia="MS Gothic"/>
          </w:rPr>
          <w:id w:val="-4194050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</w:p>
    <w:p w:rsidRPr="00A94611" w:rsidR="0094781D" w:rsidP="0094781D" w:rsidRDefault="0094781D" w14:paraId="497341E8" w14:textId="77777777">
      <w:pPr>
        <w:pStyle w:val="Listeavsnitt"/>
        <w:numPr>
          <w:ilvl w:val="1"/>
          <w:numId w:val="8"/>
        </w:numPr>
      </w:pPr>
      <w:r>
        <w:rPr>
          <w:rFonts w:eastAsia="MS Gothic" w:cstheme="minorHAnsi"/>
        </w:rPr>
        <w:t>Norden</w:t>
      </w:r>
      <w:r>
        <w:rPr>
          <w:rFonts w:eastAsia="MS Gothic" w:cstheme="minorHAnsi"/>
        </w:rPr>
        <w:tab/>
      </w:r>
      <w:r>
        <w:tab/>
      </w:r>
      <w:sdt>
        <w:sdtPr>
          <w:rPr>
            <w:rFonts w:ascii="MS Gothic" w:hAnsi="MS Gothic" w:eastAsia="MS Gothic"/>
          </w:rPr>
          <w:id w:val="-1012755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</w:p>
    <w:p w:rsidRPr="003A6397" w:rsidR="0094781D" w:rsidP="0094781D" w:rsidRDefault="0094781D" w14:paraId="65B431D4" w14:textId="77777777">
      <w:pPr>
        <w:pStyle w:val="Listeavsnitt"/>
        <w:numPr>
          <w:ilvl w:val="1"/>
          <w:numId w:val="8"/>
        </w:numPr>
      </w:pPr>
      <w:r>
        <w:rPr>
          <w:rFonts w:eastAsia="MS Gothic" w:cstheme="minorHAnsi"/>
        </w:rPr>
        <w:t>Europa</w:t>
      </w:r>
      <w:r>
        <w:rPr>
          <w:rFonts w:eastAsia="MS Gothic" w:cstheme="minorHAnsi"/>
        </w:rPr>
        <w:tab/>
      </w:r>
      <w:r>
        <w:tab/>
      </w:r>
      <w:sdt>
        <w:sdtPr>
          <w:rPr>
            <w:rFonts w:ascii="MS Gothic" w:hAnsi="MS Gothic" w:eastAsia="MS Gothic"/>
          </w:rPr>
          <w:id w:val="-19144669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</w:p>
    <w:p w:rsidRPr="00A94611" w:rsidR="0094781D" w:rsidP="0094781D" w:rsidRDefault="0094781D" w14:paraId="4CE875F8" w14:textId="2DC61EBB">
      <w:pPr>
        <w:pStyle w:val="Listeavsnitt"/>
        <w:numPr>
          <w:ilvl w:val="1"/>
          <w:numId w:val="8"/>
        </w:numPr>
      </w:pPr>
      <w:r>
        <w:rPr>
          <w:rFonts w:eastAsia="MS Gothic" w:cstheme="minorHAnsi"/>
        </w:rPr>
        <w:t>Andre</w:t>
      </w:r>
      <w:r>
        <w:rPr>
          <w:rFonts w:eastAsia="MS Gothic" w:cstheme="minorHAnsi"/>
        </w:rPr>
        <w:tab/>
      </w:r>
      <w:r w:rsidRPr="003A6397">
        <w:t xml:space="preserve"> </w:t>
      </w:r>
      <w:r>
        <w:tab/>
      </w:r>
      <w:sdt>
        <w:sdtPr>
          <w:rPr>
            <w:rFonts w:ascii="MS Gothic" w:hAnsi="MS Gothic" w:eastAsia="MS Gothic"/>
          </w:rPr>
          <w:id w:val="20524973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  <w:r>
        <w:rPr>
          <w:rFonts w:ascii="MS Gothic" w:hAnsi="MS Gothic" w:eastAsia="MS Gothic"/>
        </w:rPr>
        <w:br/>
      </w:r>
    </w:p>
    <w:p w:rsidR="0094781D" w:rsidP="0094781D" w:rsidRDefault="0094781D" w14:paraId="0D0290C6" w14:textId="7CD83673">
      <w:pPr>
        <w:pStyle w:val="Listeavsnitt"/>
        <w:numPr>
          <w:ilvl w:val="0"/>
          <w:numId w:val="8"/>
        </w:numPr>
      </w:pPr>
      <w:r>
        <w:t>Leveringstid</w:t>
      </w:r>
      <w:r w:rsidR="006D7098">
        <w:t xml:space="preserve"> i uker fra produsent til leverandørens hovedlager:</w:t>
      </w:r>
    </w:p>
    <w:p w:rsidR="006D7098" w:rsidP="006D7098" w:rsidRDefault="006D7098" w14:paraId="4F98A896" w14:textId="4B6EA08E">
      <w:pPr>
        <w:pStyle w:val="Listeavsnitt"/>
        <w:numPr>
          <w:ilvl w:val="1"/>
          <w:numId w:val="8"/>
        </w:numPr>
        <w:spacing w:after="0"/>
      </w:pPr>
      <w:r>
        <w:t>1-2</w:t>
      </w:r>
      <w:r>
        <w:tab/>
      </w:r>
      <w:sdt>
        <w:sdtPr>
          <w:rPr>
            <w:rFonts w:ascii="MS Gothic" w:hAnsi="MS Gothic" w:eastAsia="MS Gothic"/>
          </w:rPr>
          <w:id w:val="16530229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  <w:r>
        <w:t xml:space="preserve"> </w:t>
      </w:r>
    </w:p>
    <w:p w:rsidR="006D7098" w:rsidP="006D7098" w:rsidRDefault="006D7098" w14:paraId="2E886A0B" w14:textId="37F6032E">
      <w:pPr>
        <w:pStyle w:val="Listeavsnitt"/>
        <w:numPr>
          <w:ilvl w:val="1"/>
          <w:numId w:val="8"/>
        </w:numPr>
        <w:spacing w:after="0"/>
      </w:pPr>
      <w:r>
        <w:t>3-6</w:t>
      </w:r>
      <w:r>
        <w:tab/>
      </w:r>
      <w:sdt>
        <w:sdtPr>
          <w:rPr>
            <w:rFonts w:ascii="MS Gothic" w:hAnsi="MS Gothic" w:eastAsia="MS Gothic"/>
          </w:rPr>
          <w:id w:val="2420758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  <w:r>
        <w:tab/>
      </w:r>
    </w:p>
    <w:p w:rsidR="006D7098" w:rsidP="006D7098" w:rsidRDefault="006D7098" w14:paraId="2DA1D208" w14:textId="77777777">
      <w:pPr>
        <w:pStyle w:val="Listeavsnitt"/>
        <w:numPr>
          <w:ilvl w:val="1"/>
          <w:numId w:val="8"/>
        </w:numPr>
        <w:spacing w:after="0"/>
      </w:pPr>
      <w:r>
        <w:t>7-12</w:t>
      </w:r>
      <w:r>
        <w:tab/>
      </w:r>
      <w:sdt>
        <w:sdtPr>
          <w:rPr>
            <w:rFonts w:ascii="MS Gothic" w:hAnsi="MS Gothic" w:eastAsia="MS Gothic"/>
          </w:rPr>
          <w:id w:val="-4446993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  <w:r>
        <w:tab/>
      </w:r>
    </w:p>
    <w:p w:rsidR="0076395A" w:rsidP="006D7098" w:rsidRDefault="0076395A" w14:paraId="5E282572" w14:textId="4E7F1B43">
      <w:pPr>
        <w:pStyle w:val="Listeavsnitt"/>
        <w:numPr>
          <w:ilvl w:val="1"/>
          <w:numId w:val="8"/>
        </w:numPr>
        <w:spacing w:after="0"/>
      </w:pPr>
      <w:r>
        <w:t>&gt;12</w:t>
      </w:r>
      <w:r>
        <w:tab/>
      </w:r>
      <w:sdt>
        <w:sdtPr>
          <w:rPr>
            <w:rFonts w:ascii="MS Gothic" w:hAnsi="MS Gothic" w:eastAsia="MS Gothic"/>
          </w:rPr>
          <w:id w:val="18128254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hint="eastAsia" w:ascii="MS Gothic" w:hAnsi="MS Gothic" w:eastAsia="MS Gothic"/>
            </w:rPr>
            <w:t>☐</w:t>
          </w:r>
        </w:sdtContent>
      </w:sdt>
    </w:p>
    <w:p w:rsidR="0076395A" w:rsidP="0076395A" w:rsidRDefault="0076395A" w14:paraId="67BB1DCD" w14:textId="77777777">
      <w:pPr>
        <w:spacing w:after="0"/>
      </w:pPr>
    </w:p>
    <w:p w:rsidRPr="006D7098" w:rsidR="006D7098" w:rsidP="000561F0" w:rsidRDefault="006D7098" w14:paraId="1D1D5878" w14:textId="0C0C4F39">
      <w:pPr>
        <w:pStyle w:val="Listeavsnitt"/>
        <w:numPr>
          <w:ilvl w:val="0"/>
          <w:numId w:val="8"/>
        </w:numPr>
        <w:spacing w:after="0"/>
      </w:pPr>
      <w:r>
        <w:t>Leveringstid i virkedager fra leverandørens hovedlager til mottaker:</w:t>
      </w:r>
    </w:p>
    <w:p w:rsidRPr="0094781D" w:rsidR="0094781D" w:rsidP="0094781D" w:rsidRDefault="006D7098" w14:paraId="3678C210" w14:textId="6DD11426">
      <w:pPr>
        <w:pStyle w:val="Listeavsnitt"/>
        <w:numPr>
          <w:ilvl w:val="1"/>
          <w:numId w:val="8"/>
        </w:numPr>
        <w:spacing w:after="0"/>
        <w:rPr>
          <w:color w:val="1A588E" w:themeColor="background2" w:themeShade="80"/>
        </w:rPr>
      </w:pPr>
      <w:r>
        <w:rPr>
          <w:color w:val="1A588E" w:themeColor="background2" w:themeShade="80"/>
        </w:rPr>
        <w:t>HSØ FS</w:t>
      </w:r>
      <w:r w:rsidRPr="0094781D" w:rsidR="0094781D">
        <w:rPr>
          <w:color w:val="1A588E" w:themeColor="background2" w:themeShade="80"/>
        </w:rPr>
        <w:t xml:space="preserve">:   </w:t>
      </w:r>
    </w:p>
    <w:p w:rsidRPr="0094781D" w:rsidR="0094781D" w:rsidP="0094781D" w:rsidRDefault="006D7098" w14:paraId="51B9BA40" w14:textId="375EA5FD">
      <w:pPr>
        <w:pStyle w:val="Listeavsnitt"/>
        <w:numPr>
          <w:ilvl w:val="1"/>
          <w:numId w:val="8"/>
        </w:numPr>
        <w:spacing w:after="0"/>
        <w:rPr>
          <w:color w:val="1A588E" w:themeColor="background2" w:themeShade="80"/>
        </w:rPr>
      </w:pPr>
      <w:r>
        <w:rPr>
          <w:color w:val="1A588E" w:themeColor="background2" w:themeShade="80"/>
        </w:rPr>
        <w:t>Helseforetakene i Helse Sør-</w:t>
      </w:r>
      <w:proofErr w:type="spellStart"/>
      <w:r>
        <w:rPr>
          <w:color w:val="1A588E" w:themeColor="background2" w:themeShade="80"/>
        </w:rPr>
        <w:t>ØSt</w:t>
      </w:r>
      <w:proofErr w:type="spellEnd"/>
      <w:r w:rsidRPr="0094781D" w:rsidR="0094781D">
        <w:rPr>
          <w:color w:val="1A588E" w:themeColor="background2" w:themeShade="80"/>
        </w:rPr>
        <w:t xml:space="preserve">:   </w:t>
      </w:r>
    </w:p>
    <w:p w:rsidRPr="0094781D" w:rsidR="0094781D" w:rsidP="0094781D" w:rsidRDefault="006D7098" w14:paraId="5D2B0C4E" w14:textId="4512BC2B">
      <w:pPr>
        <w:pStyle w:val="Listeavsnitt"/>
        <w:numPr>
          <w:ilvl w:val="1"/>
          <w:numId w:val="8"/>
        </w:numPr>
        <w:spacing w:after="0"/>
        <w:rPr>
          <w:color w:val="1A588E" w:themeColor="background2" w:themeShade="80"/>
        </w:rPr>
      </w:pPr>
      <w:r>
        <w:rPr>
          <w:color w:val="1A588E" w:themeColor="background2" w:themeShade="80"/>
        </w:rPr>
        <w:t>Helseforetakene i Helse Vest</w:t>
      </w:r>
      <w:r w:rsidRPr="0094781D" w:rsidR="0094781D">
        <w:rPr>
          <w:color w:val="1A588E" w:themeColor="background2" w:themeShade="80"/>
        </w:rPr>
        <w:t xml:space="preserve">: </w:t>
      </w:r>
    </w:p>
    <w:p w:rsidRPr="000561F0" w:rsidR="006D7098" w:rsidP="0094781D" w:rsidRDefault="006D7098" w14:paraId="31E33127" w14:textId="7AC98E9E">
      <w:pPr>
        <w:pStyle w:val="Listeavsnitt"/>
        <w:numPr>
          <w:ilvl w:val="1"/>
          <w:numId w:val="8"/>
        </w:numPr>
        <w:spacing w:after="0"/>
      </w:pPr>
      <w:r>
        <w:rPr>
          <w:color w:val="1A588E" w:themeColor="background2" w:themeShade="80"/>
        </w:rPr>
        <w:t>Helseforetakene i Helse Midt-Norge</w:t>
      </w:r>
      <w:r w:rsidRPr="00837257" w:rsidR="0094781D">
        <w:rPr>
          <w:color w:val="1A588E" w:themeColor="background2" w:themeShade="80"/>
        </w:rPr>
        <w:t>:</w:t>
      </w:r>
    </w:p>
    <w:p w:rsidR="0094781D" w:rsidP="0094781D" w:rsidRDefault="006D7098" w14:paraId="5783EB1E" w14:textId="4CE53415">
      <w:pPr>
        <w:pStyle w:val="Listeavsnitt"/>
        <w:numPr>
          <w:ilvl w:val="1"/>
          <w:numId w:val="8"/>
        </w:numPr>
        <w:spacing w:after="0"/>
      </w:pPr>
      <w:r>
        <w:rPr>
          <w:color w:val="1A588E" w:themeColor="background2" w:themeShade="80"/>
        </w:rPr>
        <w:t>Helseforetakene i Helse Nord</w:t>
      </w:r>
      <w:r w:rsidRPr="000561F0">
        <w:t>:</w:t>
      </w:r>
      <w:r w:rsidR="0094781D">
        <w:br/>
      </w:r>
      <w:r w:rsidR="0094781D">
        <w:t xml:space="preserve">  </w:t>
      </w:r>
    </w:p>
    <w:p w:rsidR="0094781D" w:rsidP="0094781D" w:rsidRDefault="0094781D" w14:paraId="7ADFD57B" w14:textId="77777777">
      <w:pPr>
        <w:pStyle w:val="Listeavsnitt"/>
        <w:numPr>
          <w:ilvl w:val="0"/>
          <w:numId w:val="8"/>
        </w:numPr>
        <w:spacing w:after="0"/>
      </w:pPr>
      <w:r>
        <w:t>Antall uker med sikkerhetslager på eget hovedlager:</w:t>
      </w:r>
    </w:p>
    <w:p w:rsidR="0094781D" w:rsidP="0094781D" w:rsidRDefault="0094781D" w14:paraId="780DCBFD" w14:textId="77777777">
      <w:pPr>
        <w:pStyle w:val="Listeavsnitt"/>
        <w:numPr>
          <w:ilvl w:val="1"/>
          <w:numId w:val="8"/>
        </w:numPr>
        <w:spacing w:after="0"/>
      </w:pPr>
      <w:r>
        <w:t>0-3</w:t>
      </w:r>
      <w:r>
        <w:tab/>
      </w:r>
      <w:sdt>
        <w:sdtPr>
          <w:rPr>
            <w:rFonts w:ascii="MS Gothic" w:hAnsi="MS Gothic" w:eastAsia="MS Gothic"/>
          </w:rPr>
          <w:id w:val="3489121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  <w:r>
        <w:t xml:space="preserve"> </w:t>
      </w:r>
    </w:p>
    <w:p w:rsidR="0094781D" w:rsidP="0094781D" w:rsidRDefault="0094781D" w14:paraId="44578FF0" w14:textId="77777777">
      <w:pPr>
        <w:pStyle w:val="Listeavsnitt"/>
        <w:numPr>
          <w:ilvl w:val="1"/>
          <w:numId w:val="8"/>
        </w:numPr>
        <w:spacing w:after="0"/>
      </w:pPr>
      <w:r>
        <w:t>4-6</w:t>
      </w:r>
      <w:r>
        <w:tab/>
      </w:r>
      <w:sdt>
        <w:sdtPr>
          <w:rPr>
            <w:rFonts w:ascii="MS Gothic" w:hAnsi="MS Gothic" w:eastAsia="MS Gothic"/>
          </w:rPr>
          <w:id w:val="-1097781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  <w:r>
        <w:tab/>
      </w:r>
    </w:p>
    <w:p w:rsidR="0094781D" w:rsidP="0094781D" w:rsidRDefault="0094781D" w14:paraId="6E39BABC" w14:textId="77777777">
      <w:pPr>
        <w:pStyle w:val="Listeavsnitt"/>
        <w:numPr>
          <w:ilvl w:val="1"/>
          <w:numId w:val="8"/>
        </w:numPr>
        <w:spacing w:after="0"/>
      </w:pPr>
      <w:r>
        <w:t>7-12</w:t>
      </w:r>
      <w:r>
        <w:tab/>
      </w:r>
      <w:sdt>
        <w:sdtPr>
          <w:rPr>
            <w:rFonts w:ascii="MS Gothic" w:hAnsi="MS Gothic" w:eastAsia="MS Gothic"/>
          </w:rPr>
          <w:id w:val="-8159497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  <w:r>
        <w:tab/>
      </w:r>
    </w:p>
    <w:p w:rsidR="0094781D" w:rsidP="0094781D" w:rsidRDefault="0094781D" w14:paraId="37BDA241" w14:textId="77777777">
      <w:pPr>
        <w:pStyle w:val="Listeavsnitt"/>
        <w:numPr>
          <w:ilvl w:val="1"/>
          <w:numId w:val="8"/>
        </w:numPr>
        <w:spacing w:after="0"/>
      </w:pPr>
      <w:r>
        <w:t>&gt;12</w:t>
      </w:r>
      <w:r>
        <w:tab/>
      </w:r>
      <w:sdt>
        <w:sdtPr>
          <w:rPr>
            <w:rFonts w:ascii="MS Gothic" w:hAnsi="MS Gothic" w:eastAsia="MS Gothic"/>
          </w:rPr>
          <w:id w:val="6276665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  <w:r>
        <w:rPr>
          <w:rFonts w:ascii="MS Gothic" w:hAnsi="MS Gothic" w:eastAsia="MS Gothic"/>
        </w:rPr>
        <w:br/>
      </w:r>
    </w:p>
    <w:p w:rsidR="0094781D" w:rsidP="0094781D" w:rsidRDefault="0094781D" w14:paraId="7E7441E6" w14:textId="77777777"/>
    <w:p w:rsidR="006D7098" w:rsidP="006D7098" w:rsidRDefault="0094781D" w14:paraId="7C923097" w14:textId="77777777">
      <w:pPr>
        <w:pStyle w:val="Overskrift2"/>
      </w:pPr>
      <w:r w:rsidRPr="0094781D">
        <w:t xml:space="preserve">Konsignasjon </w:t>
      </w:r>
    </w:p>
    <w:p w:rsidRPr="000561F0" w:rsidR="0094781D" w:rsidP="000561F0" w:rsidRDefault="0094781D" w14:paraId="5654880A" w14:textId="6311268B">
      <w:pPr>
        <w:rPr>
          <w:b/>
          <w:bCs/>
          <w:color w:val="003087" w:themeColor="text2"/>
        </w:rPr>
      </w:pPr>
      <w:r w:rsidRPr="000561F0">
        <w:rPr>
          <w:b/>
          <w:bCs/>
          <w:color w:val="003087" w:themeColor="text2"/>
        </w:rPr>
        <w:t xml:space="preserve">[Hele punktet slettes dersom anskaffelsen ikke omfatter produkter som er aktuelle for konsignasjonslager. Husk å slette punktet og endre nummereringen </w:t>
      </w:r>
      <w:r w:rsidR="00E65248">
        <w:rPr>
          <w:b/>
          <w:bCs/>
          <w:color w:val="003087" w:themeColor="text2"/>
        </w:rPr>
        <w:t>på første side]</w:t>
      </w:r>
    </w:p>
    <w:p w:rsidR="0094781D" w:rsidP="00793251" w:rsidRDefault="0094781D" w14:paraId="03F3CAEB" w14:textId="77777777">
      <w:pPr>
        <w:rPr>
          <w:rFonts w:asciiTheme="majorHAnsi" w:hAnsiTheme="majorHAnsi" w:cstheme="majorHAnsi"/>
        </w:rPr>
      </w:pPr>
      <w:r>
        <w:t xml:space="preserve">Konsignasjonslager er i </w:t>
      </w:r>
      <w:r w:rsidRPr="0094781D">
        <w:rPr>
          <w:color w:val="1A588E" w:themeColor="background2" w:themeShade="80"/>
        </w:rPr>
        <w:t>noen grad/stor grad</w:t>
      </w:r>
      <w:r>
        <w:t xml:space="preserve"> i bruk i </w:t>
      </w:r>
      <w:r w:rsidRPr="0094781D">
        <w:rPr>
          <w:color w:val="1A588E" w:themeColor="background2" w:themeShade="80"/>
        </w:rPr>
        <w:t>Helse Sør-Øst/ Helse Vest/ Helse Midt-Norge/ Helse Nord</w:t>
      </w:r>
      <w:r>
        <w:rPr>
          <w:rFonts w:asciiTheme="majorHAnsi" w:hAnsiTheme="majorHAnsi" w:cstheme="majorHAnsi"/>
        </w:rPr>
        <w:t xml:space="preserve"> per i dag, og det er derfor behov for å kartlegge omfanget av konsignasjonslager for produktene som skal omfattes av anskaffelsen.</w:t>
      </w:r>
    </w:p>
    <w:p w:rsidR="0094781D" w:rsidP="0094781D" w:rsidRDefault="0094781D" w14:paraId="3ABC4056" w14:textId="77777777">
      <w:pPr>
        <w:pStyle w:val="Listeavsnitt"/>
        <w:numPr>
          <w:ilvl w:val="0"/>
          <w:numId w:val="9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Har dere konsignasjonslager per i dag?</w:t>
      </w:r>
    </w:p>
    <w:p w:rsidRPr="00A94611" w:rsidR="0094781D" w:rsidP="0094781D" w:rsidRDefault="0094781D" w14:paraId="62FCE819" w14:textId="77777777">
      <w:pPr>
        <w:pStyle w:val="Listeavsnitt"/>
        <w:numPr>
          <w:ilvl w:val="1"/>
          <w:numId w:val="9"/>
        </w:numPr>
      </w:pPr>
      <w:r>
        <w:t>Ja</w:t>
      </w:r>
      <w:r>
        <w:tab/>
      </w:r>
      <w:sdt>
        <w:sdtPr>
          <w:rPr>
            <w:rFonts w:ascii="MS Gothic" w:hAnsi="MS Gothic" w:eastAsia="MS Gothic"/>
          </w:rPr>
          <w:id w:val="-3813977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</w:p>
    <w:p w:rsidRPr="00A94611" w:rsidR="0094781D" w:rsidP="0094781D" w:rsidRDefault="0094781D" w14:paraId="1B610484" w14:textId="77777777">
      <w:pPr>
        <w:pStyle w:val="Listeavsnitt"/>
        <w:numPr>
          <w:ilvl w:val="1"/>
          <w:numId w:val="9"/>
        </w:numPr>
      </w:pPr>
      <w:r w:rsidRPr="00A94611">
        <w:t>Nei</w:t>
      </w:r>
      <w:r w:rsidRPr="00A94611">
        <w:tab/>
      </w:r>
      <w:sdt>
        <w:sdtPr>
          <w:rPr>
            <w:rFonts w:ascii="MS Gothic" w:hAnsi="MS Gothic" w:eastAsia="MS Gothic"/>
          </w:rPr>
          <w:id w:val="-123928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</w:p>
    <w:p w:rsidR="0094781D" w:rsidP="0094781D" w:rsidRDefault="0094781D" w14:paraId="498923A6" w14:textId="11F57AA2">
      <w:pPr>
        <w:spacing w:after="0"/>
      </w:pPr>
      <w:r>
        <w:t>Hvis Ja, vennligst oppgi produkt(er) hvor lageret befinner seg:</w:t>
      </w:r>
    </w:p>
    <w:tbl>
      <w:tblPr>
        <w:tblStyle w:val="Rutenettabelllys"/>
        <w:tblW w:w="9075" w:type="dxa"/>
        <w:tblLook w:val="04A0" w:firstRow="1" w:lastRow="0" w:firstColumn="1" w:lastColumn="0" w:noHBand="0" w:noVBand="1"/>
      </w:tblPr>
      <w:tblGrid>
        <w:gridCol w:w="9075"/>
      </w:tblGrid>
      <w:tr w:rsidR="0094781D" w:rsidTr="00A74359" w14:paraId="2AACC131" w14:textId="77777777">
        <w:trPr>
          <w:trHeight w:val="1227"/>
        </w:trPr>
        <w:tc>
          <w:tcPr>
            <w:tcW w:w="9075" w:type="dxa"/>
          </w:tcPr>
          <w:p w:rsidR="0094781D" w:rsidP="00A46A70" w:rsidRDefault="0094781D" w14:paraId="2D297651" w14:textId="77777777"/>
        </w:tc>
      </w:tr>
    </w:tbl>
    <w:p w:rsidR="0094781D" w:rsidP="0094781D" w:rsidRDefault="0094781D" w14:paraId="407C3E61" w14:textId="77777777"/>
    <w:p w:rsidR="0094781D" w:rsidP="0094781D" w:rsidRDefault="0094781D" w14:paraId="74DA7FA4" w14:textId="7971F74F">
      <w:pPr>
        <w:spacing w:after="0"/>
      </w:pPr>
      <w:r>
        <w:t>Hvis Ja, vennligst oppgi årlig verdi på konsignasjonslageret (NOK ekskl. mva.):</w:t>
      </w:r>
    </w:p>
    <w:p w:rsidR="00E65248" w:rsidP="00E65248" w:rsidRDefault="00E65248" w14:paraId="20D7541A" w14:textId="3F5C51FA">
      <w:r w:rsidRPr="00AE22C2">
        <w:rPr>
          <w:noProof/>
          <w:lang w:eastAsia="nb-NO"/>
        </w:rPr>
        <mc:AlternateContent>
          <mc:Choice Requires="wps">
            <w:drawing>
              <wp:inline distT="0" distB="0" distL="0" distR="0" wp14:anchorId="53C1C54D" wp14:editId="4BBB00E0">
                <wp:extent cx="5581650" cy="834887"/>
                <wp:effectExtent l="0" t="0" r="19050" b="22860"/>
                <wp:docPr id="9" name="Tekstboks 2" descr="Tom boks for utfylling av asva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1650" cy="83488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AA2AB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5248" w:rsidP="00E65248" w:rsidRDefault="00E65248" w14:paraId="417524FD" w14:textId="7777777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 w14:anchorId="65E6AD3D">
              <v:shape id="_x0000_s1027" style="width:439.5pt;height:65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Tom boks for utfylling av asvar" strokecolor="#9aa2ab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" w14:anchorId="53C1C54D">
                <v:textbox>
                  <w:txbxContent>
                    <w:p w:rsidR="00E65248" w:rsidP="00E65248" w:rsidRDefault="00E65248" w14:paraId="0D0B940D" w14:textId="77777777"/>
                  </w:txbxContent>
                </v:textbox>
                <w10:anchorlock/>
              </v:shape>
            </w:pict>
          </mc:Fallback>
        </mc:AlternateContent>
      </w:r>
    </w:p>
    <w:p w:rsidR="00E65248" w:rsidP="0094781D" w:rsidRDefault="00E65248" w14:paraId="6E329FCB" w14:textId="77777777">
      <w:pPr>
        <w:spacing w:after="0"/>
      </w:pPr>
    </w:p>
    <w:p w:rsidR="0094781D" w:rsidP="00F20777" w:rsidRDefault="0094781D" w14:paraId="7D5FA40C" w14:textId="77777777">
      <w:r>
        <w:t xml:space="preserve"> </w:t>
      </w:r>
    </w:p>
    <w:p w:rsidR="00E65248" w:rsidP="0094781D" w:rsidRDefault="0094781D" w14:paraId="509B057C" w14:textId="77777777">
      <w:pPr>
        <w:pStyle w:val="Overskrift2"/>
      </w:pPr>
      <w:r w:rsidRPr="0094781D">
        <w:t xml:space="preserve">Utlån av instrumentarium </w:t>
      </w:r>
    </w:p>
    <w:p w:rsidRPr="000561F0" w:rsidR="0094781D" w:rsidP="000561F0" w:rsidRDefault="0094781D" w14:paraId="592548BC" w14:textId="2B755F91">
      <w:pPr>
        <w:rPr>
          <w:b/>
          <w:bCs/>
          <w:color w:val="003087" w:themeColor="text2"/>
        </w:rPr>
      </w:pPr>
      <w:r w:rsidRPr="000561F0">
        <w:rPr>
          <w:b/>
          <w:bCs/>
          <w:color w:val="003087" w:themeColor="text2"/>
        </w:rPr>
        <w:t>[Hele punktet slettes dersom anskaffelsen ikke omfatter instrumentarium/produkter til bruk sammen med instrumentarium. Husk å slette punktet og endre nummereringen på første side.]</w:t>
      </w:r>
    </w:p>
    <w:p w:rsidR="0094781D" w:rsidP="00F20777" w:rsidRDefault="0094781D" w14:paraId="06642F30" w14:textId="77777777">
      <w:pPr>
        <w:rPr>
          <w:rFonts w:asciiTheme="majorHAnsi" w:hAnsiTheme="majorHAnsi" w:cstheme="majorHAnsi"/>
        </w:rPr>
      </w:pPr>
      <w:r>
        <w:t xml:space="preserve">Lån av instrumentarium benyttes i </w:t>
      </w:r>
      <w:r w:rsidRPr="0094781D">
        <w:rPr>
          <w:color w:val="1A588E" w:themeColor="background2" w:themeShade="80"/>
        </w:rPr>
        <w:t>noen grad/stor grad</w:t>
      </w:r>
      <w:r>
        <w:t xml:space="preserve"> i </w:t>
      </w:r>
      <w:r w:rsidRPr="0094781D">
        <w:rPr>
          <w:color w:val="1A588E" w:themeColor="background2" w:themeShade="80"/>
        </w:rPr>
        <w:t>Helse Sør-Øst/ Helse Vest/ Helse Midt-Norge/ Helse Nord</w:t>
      </w:r>
      <w:r>
        <w:rPr>
          <w:rFonts w:asciiTheme="majorHAnsi" w:hAnsiTheme="majorHAnsi" w:cstheme="majorHAnsi"/>
        </w:rPr>
        <w:t xml:space="preserve"> per i dag, og det er derfor behov for å kartlegge omfanget av lån av instrumentarium som er relevant for anskaffelsen.</w:t>
      </w:r>
    </w:p>
    <w:p w:rsidR="0094781D" w:rsidP="0094781D" w:rsidRDefault="0094781D" w14:paraId="4C730493" w14:textId="77777777">
      <w:pPr>
        <w:pStyle w:val="Listeavsnitt"/>
        <w:numPr>
          <w:ilvl w:val="0"/>
          <w:numId w:val="9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Har dere instrumentarium på utlån per i dag?</w:t>
      </w:r>
    </w:p>
    <w:p w:rsidRPr="00A94611" w:rsidR="0094781D" w:rsidP="0094781D" w:rsidRDefault="0094781D" w14:paraId="738367D2" w14:textId="77777777">
      <w:pPr>
        <w:pStyle w:val="Listeavsnitt"/>
        <w:numPr>
          <w:ilvl w:val="1"/>
          <w:numId w:val="9"/>
        </w:numPr>
      </w:pPr>
      <w:r>
        <w:t>Ja</w:t>
      </w:r>
      <w:r>
        <w:tab/>
      </w:r>
      <w:sdt>
        <w:sdtPr>
          <w:rPr>
            <w:rFonts w:ascii="MS Gothic" w:hAnsi="MS Gothic" w:eastAsia="MS Gothic"/>
          </w:rPr>
          <w:id w:val="9821132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</w:p>
    <w:p w:rsidRPr="00A94611" w:rsidR="0094781D" w:rsidP="0094781D" w:rsidRDefault="0094781D" w14:paraId="1332DD20" w14:textId="77777777">
      <w:pPr>
        <w:pStyle w:val="Listeavsnitt"/>
        <w:numPr>
          <w:ilvl w:val="1"/>
          <w:numId w:val="9"/>
        </w:numPr>
      </w:pPr>
      <w:r w:rsidRPr="00A94611">
        <w:t>Nei</w:t>
      </w:r>
      <w:r w:rsidRPr="00A94611">
        <w:tab/>
      </w:r>
      <w:sdt>
        <w:sdtPr>
          <w:rPr>
            <w:rFonts w:ascii="MS Gothic" w:hAnsi="MS Gothic" w:eastAsia="MS Gothic"/>
          </w:rPr>
          <w:id w:val="-3226681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</w:p>
    <w:p w:rsidR="0094781D" w:rsidP="0094781D" w:rsidRDefault="0094781D" w14:paraId="3D46EE2F" w14:textId="21F6A74C">
      <w:pPr>
        <w:spacing w:after="0"/>
      </w:pPr>
      <w:r>
        <w:t>Hvis Ja, vennligst oppgi type instrumentarium og hvem det er utlånt til:</w:t>
      </w:r>
    </w:p>
    <w:tbl>
      <w:tblPr>
        <w:tblStyle w:val="Rutenettabelllys"/>
        <w:tblW w:w="9090" w:type="dxa"/>
        <w:tblLook w:val="04A0" w:firstRow="1" w:lastRow="0" w:firstColumn="1" w:lastColumn="0" w:noHBand="0" w:noVBand="1"/>
      </w:tblPr>
      <w:tblGrid>
        <w:gridCol w:w="9090"/>
      </w:tblGrid>
      <w:tr w:rsidR="0094781D" w:rsidTr="00A74359" w14:paraId="72636C45" w14:textId="77777777">
        <w:trPr>
          <w:trHeight w:val="1350"/>
        </w:trPr>
        <w:tc>
          <w:tcPr>
            <w:tcW w:w="9090" w:type="dxa"/>
          </w:tcPr>
          <w:p w:rsidR="0094781D" w:rsidP="00A46A70" w:rsidRDefault="0094781D" w14:paraId="652C5FC8" w14:textId="77777777"/>
        </w:tc>
      </w:tr>
    </w:tbl>
    <w:p w:rsidR="0094781D" w:rsidP="0094781D" w:rsidRDefault="0094781D" w14:paraId="6B3D937E" w14:textId="77777777"/>
    <w:p w:rsidR="0094781D" w:rsidP="00F20777" w:rsidRDefault="0094781D" w14:paraId="1858D89C" w14:textId="77777777">
      <w:r>
        <w:t>Hvis Ja, vennligst oppgi verdi på utlånt instrumentarium (NOK ekskl. mva.):</w:t>
      </w:r>
    </w:p>
    <w:p w:rsidR="0094781D" w:rsidP="00F20777" w:rsidRDefault="00A74359" w14:paraId="237A9058" w14:textId="69AD30D5">
      <w:r w:rsidRPr="00AE22C2">
        <w:rPr>
          <w:noProof/>
          <w:lang w:eastAsia="nb-NO"/>
        </w:rPr>
        <mc:AlternateContent>
          <mc:Choice Requires="wps">
            <w:drawing>
              <wp:inline distT="0" distB="0" distL="0" distR="0" wp14:anchorId="60141E05" wp14:editId="3C3B8B32">
                <wp:extent cx="5768502" cy="856034"/>
                <wp:effectExtent l="0" t="0" r="22860" b="20320"/>
                <wp:docPr id="2" name="Tekstboks 2" descr="Tom boks for utfylling av asva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8502" cy="8560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AA2AB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4359" w:rsidP="00A74359" w:rsidRDefault="00A74359" w14:paraId="78701D45" w14:textId="7777777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 w14:anchorId="74BCBB87">
              <v:shape id="_x0000_s1028" style="width:454.2pt;height:67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Tom boks for utfylling av asvar" strokecolor="#9aa2ab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" w14:anchorId="60141E05">
                <v:textbox>
                  <w:txbxContent>
                    <w:p w:rsidR="00A74359" w:rsidP="00A74359" w:rsidRDefault="00A74359" w14:paraId="0E27B00A" w14:textId="77777777"/>
                  </w:txbxContent>
                </v:textbox>
                <w10:anchorlock/>
              </v:shape>
            </w:pict>
          </mc:Fallback>
        </mc:AlternateContent>
      </w:r>
    </w:p>
    <w:p w:rsidRPr="00F30FCE" w:rsidR="0094781D" w:rsidP="0094781D" w:rsidRDefault="0094781D" w14:paraId="3000583C" w14:textId="77777777">
      <w:pPr>
        <w:pStyle w:val="Overskrift2"/>
        <w:rPr>
          <w:lang w:val="da-DK"/>
        </w:rPr>
      </w:pPr>
      <w:r w:rsidRPr="00F30FCE">
        <w:rPr>
          <w:lang w:val="da-DK"/>
        </w:rPr>
        <w:t>MDR-direktiv (Medical Device Regulation (EU) 2017/745)</w:t>
      </w:r>
    </w:p>
    <w:p w:rsidR="0094781D" w:rsidP="0094781D" w:rsidRDefault="0094781D" w14:paraId="1845CE97" w14:textId="77777777">
      <w:pPr>
        <w:pStyle w:val="Listeavsnitt"/>
        <w:numPr>
          <w:ilvl w:val="0"/>
          <w:numId w:val="9"/>
        </w:numPr>
      </w:pPr>
      <w:r>
        <w:t>Er noen av produktene i den kommende anskaffelsen omfattet av MDR-direktivet?</w:t>
      </w:r>
    </w:p>
    <w:p w:rsidRPr="00A94611" w:rsidR="0094781D" w:rsidP="0094781D" w:rsidRDefault="0094781D" w14:paraId="491333B2" w14:textId="77777777">
      <w:pPr>
        <w:pStyle w:val="Listeavsnitt"/>
        <w:numPr>
          <w:ilvl w:val="1"/>
          <w:numId w:val="9"/>
        </w:numPr>
      </w:pPr>
      <w:r>
        <w:t>Ja</w:t>
      </w:r>
      <w:r>
        <w:tab/>
      </w:r>
      <w:sdt>
        <w:sdtPr>
          <w:rPr>
            <w:rFonts w:ascii="MS Gothic" w:hAnsi="MS Gothic" w:eastAsia="MS Gothic"/>
          </w:rPr>
          <w:id w:val="6257332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</w:p>
    <w:p w:rsidRPr="00A94611" w:rsidR="0094781D" w:rsidP="0094781D" w:rsidRDefault="0094781D" w14:paraId="00B32064" w14:textId="77777777">
      <w:pPr>
        <w:pStyle w:val="Listeavsnitt"/>
        <w:numPr>
          <w:ilvl w:val="1"/>
          <w:numId w:val="9"/>
        </w:numPr>
      </w:pPr>
      <w:r w:rsidRPr="00A94611">
        <w:t>Nei</w:t>
      </w:r>
      <w:r w:rsidRPr="00A94611">
        <w:tab/>
      </w:r>
      <w:sdt>
        <w:sdtPr>
          <w:rPr>
            <w:rFonts w:ascii="MS Gothic" w:hAnsi="MS Gothic" w:eastAsia="MS Gothic"/>
          </w:rPr>
          <w:id w:val="12148511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</w:p>
    <w:p w:rsidR="0094781D" w:rsidP="0094781D" w:rsidRDefault="0094781D" w14:paraId="4FABC51D" w14:textId="586AFCFF">
      <w:pPr>
        <w:spacing w:after="0"/>
      </w:pPr>
      <w:r>
        <w:t>Hvis Ja, hvilke forhold i direktivet blir ivaretatt av dere?:</w:t>
      </w:r>
    </w:p>
    <w:tbl>
      <w:tblPr>
        <w:tblStyle w:val="Rutenettabelllys"/>
        <w:tblW w:w="9090" w:type="dxa"/>
        <w:tblLook w:val="04A0" w:firstRow="1" w:lastRow="0" w:firstColumn="1" w:lastColumn="0" w:noHBand="0" w:noVBand="1"/>
      </w:tblPr>
      <w:tblGrid>
        <w:gridCol w:w="9090"/>
      </w:tblGrid>
      <w:tr w:rsidR="0094781D" w:rsidTr="00A74359" w14:paraId="570C6BEF" w14:textId="77777777">
        <w:trPr>
          <w:trHeight w:val="1472"/>
        </w:trPr>
        <w:tc>
          <w:tcPr>
            <w:tcW w:w="9090" w:type="dxa"/>
          </w:tcPr>
          <w:p w:rsidR="0094781D" w:rsidP="00A46A70" w:rsidRDefault="0094781D" w14:paraId="0BB5C327" w14:textId="77777777"/>
        </w:tc>
      </w:tr>
    </w:tbl>
    <w:p w:rsidR="0094781D" w:rsidP="0094781D" w:rsidRDefault="0094781D" w14:paraId="12959594" w14:textId="77777777"/>
    <w:p w:rsidR="0094781D" w:rsidP="0094781D" w:rsidRDefault="0094781D" w14:paraId="75E25E0B" w14:textId="60CFE1CD">
      <w:pPr>
        <w:spacing w:after="0"/>
      </w:pPr>
      <w:r>
        <w:t xml:space="preserve">Hvis Ja, hvilke </w:t>
      </w:r>
      <w:r w:rsidR="00E65248">
        <w:t>rutiner</w:t>
      </w:r>
      <w:r w:rsidR="00E65248">
        <w:t xml:space="preserve"> </w:t>
      </w:r>
      <w:r>
        <w:t>i forhold til direktivet stiller dere til helseforetakene?:</w:t>
      </w: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4781D" w:rsidTr="00A46A70" w14:paraId="69669224" w14:textId="77777777">
        <w:trPr>
          <w:trHeight w:val="2316"/>
        </w:trPr>
        <w:tc>
          <w:tcPr>
            <w:tcW w:w="9060" w:type="dxa"/>
          </w:tcPr>
          <w:p w:rsidR="0094781D" w:rsidP="00A46A70" w:rsidRDefault="0094781D" w14:paraId="083EB9B2" w14:textId="77777777"/>
        </w:tc>
      </w:tr>
    </w:tbl>
    <w:p w:rsidR="0094781D" w:rsidP="0094781D" w:rsidRDefault="0094781D" w14:paraId="1F015CED" w14:textId="77777777"/>
    <w:p w:rsidRPr="0094781D" w:rsidR="0094781D" w:rsidP="000561F0" w:rsidRDefault="0094781D" w14:paraId="2FEEE032" w14:textId="1256AE84">
      <w:pPr>
        <w:pStyle w:val="Overskrift2"/>
        <w:ind w:left="360"/>
      </w:pPr>
      <w:r w:rsidRPr="000561F0">
        <w:rPr>
          <w:lang w:val="da-DK"/>
        </w:rPr>
        <w:t>Holdbarhet</w:t>
      </w:r>
    </w:p>
    <w:p w:rsidR="0094781D" w:rsidP="0094781D" w:rsidRDefault="0094781D" w14:paraId="7A1BB6CD" w14:textId="77777777">
      <w:pPr>
        <w:pStyle w:val="Listeavsnitt"/>
        <w:numPr>
          <w:ilvl w:val="0"/>
          <w:numId w:val="9"/>
        </w:numPr>
      </w:pPr>
      <w:r>
        <w:t>Hva er deres interne krav til gjenværende holdbarhet for produktene ved levering til helseforetakene?:</w:t>
      </w:r>
    </w:p>
    <w:p w:rsidR="0094781D" w:rsidP="0094781D" w:rsidRDefault="0094781D" w14:paraId="1440D21B" w14:textId="77777777">
      <w:pPr>
        <w:pStyle w:val="Listeavsnitt"/>
        <w:numPr>
          <w:ilvl w:val="1"/>
          <w:numId w:val="9"/>
        </w:numPr>
      </w:pPr>
      <w:r>
        <w:t>Ingen krav</w:t>
      </w:r>
      <w:r>
        <w:tab/>
      </w:r>
      <w:sdt>
        <w:sdtPr>
          <w:rPr>
            <w:rFonts w:ascii="MS Gothic" w:hAnsi="MS Gothic" w:eastAsia="MS Gothic"/>
          </w:rPr>
          <w:id w:val="6860193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</w:p>
    <w:p w:rsidR="0094781D" w:rsidP="0094781D" w:rsidRDefault="0094781D" w14:paraId="15C92490" w14:textId="77777777">
      <w:pPr>
        <w:pStyle w:val="Listeavsnitt"/>
        <w:numPr>
          <w:ilvl w:val="1"/>
          <w:numId w:val="9"/>
        </w:numPr>
      </w:pPr>
      <w:r>
        <w:t>3 mnd.</w:t>
      </w:r>
      <w:r>
        <w:tab/>
      </w:r>
      <w:r>
        <w:tab/>
      </w:r>
      <w:sdt>
        <w:sdtPr>
          <w:rPr>
            <w:rFonts w:ascii="MS Gothic" w:hAnsi="MS Gothic" w:eastAsia="MS Gothic"/>
          </w:rPr>
          <w:id w:val="-5985609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</w:p>
    <w:p w:rsidR="0094781D" w:rsidP="0094781D" w:rsidRDefault="0094781D" w14:paraId="608C581D" w14:textId="77777777">
      <w:pPr>
        <w:pStyle w:val="Listeavsnitt"/>
        <w:numPr>
          <w:ilvl w:val="1"/>
          <w:numId w:val="9"/>
        </w:numPr>
      </w:pPr>
      <w:r>
        <w:t>4-6 mnd.</w:t>
      </w:r>
      <w:r>
        <w:tab/>
      </w:r>
      <w:sdt>
        <w:sdtPr>
          <w:rPr>
            <w:rFonts w:ascii="MS Gothic" w:hAnsi="MS Gothic" w:eastAsia="MS Gothic"/>
          </w:rPr>
          <w:id w:val="-17682287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</w:p>
    <w:p w:rsidRPr="00CD35DA" w:rsidR="00837257" w:rsidP="00837257" w:rsidRDefault="0094781D" w14:paraId="19CFC3E5" w14:textId="6D778941">
      <w:pPr>
        <w:pStyle w:val="Listeavsnitt"/>
        <w:numPr>
          <w:ilvl w:val="1"/>
          <w:numId w:val="9"/>
        </w:numPr>
      </w:pPr>
      <w:r>
        <w:t>&gt; 6 mnd.</w:t>
      </w:r>
      <w:r>
        <w:tab/>
      </w:r>
      <w:sdt>
        <w:sdtPr>
          <w:rPr>
            <w:rFonts w:ascii="MS Gothic" w:hAnsi="MS Gothic" w:eastAsia="MS Gothic"/>
          </w:rPr>
          <w:id w:val="15701548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</w:p>
    <w:p w:rsidRPr="00A62A27" w:rsidR="0094781D" w:rsidP="0094781D" w:rsidRDefault="0094781D" w14:paraId="16087BD6" w14:textId="77777777">
      <w:pPr>
        <w:pStyle w:val="Listeavsnitt"/>
        <w:numPr>
          <w:ilvl w:val="0"/>
          <w:numId w:val="9"/>
        </w:numPr>
      </w:pPr>
      <w:r>
        <w:t xml:space="preserve">Hva er deres interne krav til gjenværende holdbarhet for produktene ved levering til regional forsyningsløsning?: </w:t>
      </w:r>
      <w:r w:rsidRPr="00837257">
        <w:rPr>
          <w:color w:val="1A588E" w:themeColor="background2" w:themeShade="80"/>
        </w:rPr>
        <w:t>[Punktet slettes dersom regionen ikke har regional forsyningsløsning]</w:t>
      </w:r>
    </w:p>
    <w:p w:rsidR="0094781D" w:rsidP="0094781D" w:rsidRDefault="0094781D" w14:paraId="5E837C9C" w14:textId="77777777">
      <w:pPr>
        <w:pStyle w:val="Listeavsnitt"/>
        <w:numPr>
          <w:ilvl w:val="1"/>
          <w:numId w:val="9"/>
        </w:numPr>
      </w:pPr>
      <w:r>
        <w:t>Ingen krav</w:t>
      </w:r>
      <w:r>
        <w:tab/>
      </w:r>
      <w:sdt>
        <w:sdtPr>
          <w:rPr>
            <w:rFonts w:ascii="MS Gothic" w:hAnsi="MS Gothic" w:eastAsia="MS Gothic"/>
          </w:rPr>
          <w:id w:val="12031327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hint="eastAsia" w:ascii="MS Gothic" w:hAnsi="MS Gothic" w:eastAsia="MS Gothic"/>
            </w:rPr>
            <w:t>☐</w:t>
          </w:r>
        </w:sdtContent>
      </w:sdt>
    </w:p>
    <w:p w:rsidR="0094781D" w:rsidP="0094781D" w:rsidRDefault="0094781D" w14:paraId="7B8653D6" w14:textId="2309FDE5">
      <w:pPr>
        <w:pStyle w:val="Listeavsnitt"/>
        <w:numPr>
          <w:ilvl w:val="1"/>
          <w:numId w:val="9"/>
        </w:numPr>
      </w:pPr>
      <w:r>
        <w:t xml:space="preserve"> 6</w:t>
      </w:r>
      <w:r w:rsidR="00E65248">
        <w:t>-12</w:t>
      </w:r>
      <w:r>
        <w:t xml:space="preserve"> mnd.</w:t>
      </w:r>
      <w:r>
        <w:tab/>
      </w:r>
      <w:sdt>
        <w:sdtPr>
          <w:rPr>
            <w:rFonts w:ascii="MS Gothic" w:hAnsi="MS Gothic" w:eastAsia="MS Gothic"/>
          </w:rPr>
          <w:id w:val="-4929468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</w:p>
    <w:p w:rsidR="0094781D" w:rsidP="0094781D" w:rsidRDefault="0094781D" w14:paraId="6B4B1FFE" w14:textId="77777777">
      <w:pPr>
        <w:pStyle w:val="Listeavsnitt"/>
        <w:numPr>
          <w:ilvl w:val="1"/>
          <w:numId w:val="9"/>
        </w:numPr>
      </w:pPr>
      <w:r>
        <w:t>&gt; 12 mnd.</w:t>
      </w:r>
      <w:r>
        <w:tab/>
      </w:r>
      <w:sdt>
        <w:sdtPr>
          <w:rPr>
            <w:rFonts w:ascii="MS Gothic" w:hAnsi="MS Gothic" w:eastAsia="MS Gothic"/>
          </w:rPr>
          <w:id w:val="-18106184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</w:p>
    <w:p w:rsidR="00512B3B" w:rsidP="0094781D" w:rsidRDefault="00512B3B" w14:paraId="6962A80D" w14:textId="39361B28">
      <w:pPr>
        <w:spacing w:after="0"/>
      </w:pPr>
    </w:p>
    <w:p w:rsidRPr="000561F0" w:rsidR="00E65248" w:rsidP="000561F0" w:rsidRDefault="00E65248" w14:paraId="34D22E3E" w14:textId="4444D692">
      <w:pPr>
        <w:pStyle w:val="Overskrift2"/>
        <w:ind w:left="360"/>
        <w:rPr>
          <w:lang w:val="da-DK"/>
        </w:rPr>
      </w:pPr>
      <w:r w:rsidRPr="000561F0">
        <w:rPr>
          <w:lang w:val="da-DK"/>
        </w:rPr>
        <w:t>Elektronisk samhandling</w:t>
      </w:r>
    </w:p>
    <w:p w:rsidRPr="00AE22C2" w:rsidR="00E65248" w:rsidP="00E65248" w:rsidRDefault="00E65248" w14:paraId="7A6D9416" w14:textId="77777777">
      <w:bookmarkStart w:name="_Hlk156488652" w:id="0"/>
      <w:r w:rsidRPr="00AE22C2">
        <w:t xml:space="preserve">Elektronisk samhandling er viktig for effektiv og god samhandling.  </w:t>
      </w:r>
      <w:bookmarkStart w:name="_Hlk156488634" w:id="1"/>
      <w:bookmarkEnd w:id="0"/>
      <w:r w:rsidRPr="00AE22C2">
        <w:t>Dette gjelder i forhold til levering av masterdata/varekatalog, bestilling/ordre, ordresvar og fakturabehandling.</w:t>
      </w:r>
    </w:p>
    <w:p w:rsidRPr="00AE22C2" w:rsidR="00E65248" w:rsidP="00E65248" w:rsidRDefault="00E65248" w14:paraId="58D70747" w14:textId="77777777">
      <w:r w:rsidRPr="00AE22C2">
        <w:t xml:space="preserve">Det skal være etablert elektronisk samhandling til oppstart av avtale, så sant ikke annet er avtalt med helseregionenes kontaktpersoner.  </w:t>
      </w:r>
    </w:p>
    <w:p w:rsidRPr="00AE22C2" w:rsidR="00E65248" w:rsidP="00E65248" w:rsidRDefault="00E65248" w14:paraId="4C3F0F3A" w14:textId="77777777">
      <w:r w:rsidRPr="00AE22C2">
        <w:t xml:space="preserve">Er det allerede etablert elektronisk samhandling mellom dere og helseregionene? Kryss av for </w:t>
      </w:r>
      <w:r w:rsidRPr="00AE22C2">
        <w:rPr>
          <w:b/>
          <w:bCs/>
        </w:rPr>
        <w:t>ja.</w:t>
      </w:r>
    </w:p>
    <w:p w:rsidRPr="00AE22C2" w:rsidR="00E65248" w:rsidP="00E65248" w:rsidRDefault="00E65248" w14:paraId="2A37F525" w14:textId="77777777">
      <w:pPr>
        <w:pStyle w:val="Listeavsnitt"/>
        <w:numPr>
          <w:ilvl w:val="1"/>
          <w:numId w:val="8"/>
        </w:numPr>
        <w:spacing w:after="0"/>
        <w:rPr>
          <w:color w:val="0070C0"/>
        </w:rPr>
      </w:pPr>
      <w:r w:rsidRPr="00AE22C2">
        <w:rPr>
          <w:color w:val="0070C0"/>
        </w:rPr>
        <w:t xml:space="preserve">Helseforetakene i Helse Sør-Øst </w:t>
      </w:r>
      <w:r w:rsidRPr="00AE22C2">
        <w:rPr>
          <w:color w:val="0070C0"/>
        </w:rPr>
        <w:tab/>
      </w:r>
      <w:sdt>
        <w:sdtPr>
          <w:rPr>
            <w:rFonts w:ascii="MS Gothic" w:hAnsi="MS Gothic" w:eastAsia="MS Gothic"/>
          </w:rPr>
          <w:id w:val="8533795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E22C2">
            <w:rPr>
              <w:rFonts w:hint="eastAsia" w:ascii="MS Gothic" w:hAnsi="MS Gothic" w:eastAsia="MS Gothic"/>
            </w:rPr>
            <w:t>☐</w:t>
          </w:r>
        </w:sdtContent>
      </w:sdt>
    </w:p>
    <w:p w:rsidRPr="00AE22C2" w:rsidR="00E65248" w:rsidP="00E65248" w:rsidRDefault="00E65248" w14:paraId="3FC45473" w14:textId="77777777">
      <w:pPr>
        <w:pStyle w:val="Listeavsnitt"/>
        <w:numPr>
          <w:ilvl w:val="1"/>
          <w:numId w:val="8"/>
        </w:numPr>
        <w:spacing w:after="0"/>
        <w:rPr>
          <w:color w:val="0070C0"/>
        </w:rPr>
      </w:pPr>
      <w:r w:rsidRPr="00AE22C2">
        <w:rPr>
          <w:color w:val="0070C0"/>
        </w:rPr>
        <w:t>Helseforetakene i Helse Vest</w:t>
      </w:r>
      <w:r w:rsidRPr="00AE22C2">
        <w:rPr>
          <w:color w:val="0070C0"/>
        </w:rPr>
        <w:tab/>
      </w:r>
      <w:r w:rsidRPr="00AE22C2">
        <w:rPr>
          <w:color w:val="0070C0"/>
        </w:rPr>
        <w:tab/>
      </w:r>
      <w:sdt>
        <w:sdtPr>
          <w:rPr>
            <w:rFonts w:ascii="MS Gothic" w:hAnsi="MS Gothic" w:eastAsia="MS Gothic"/>
          </w:rPr>
          <w:id w:val="-21357848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E22C2">
            <w:rPr>
              <w:rFonts w:hint="eastAsia" w:ascii="MS Gothic" w:hAnsi="MS Gothic" w:eastAsia="MS Gothic"/>
            </w:rPr>
            <w:t>☐</w:t>
          </w:r>
        </w:sdtContent>
      </w:sdt>
    </w:p>
    <w:p w:rsidRPr="00AE22C2" w:rsidR="00E65248" w:rsidP="00E65248" w:rsidRDefault="00E65248" w14:paraId="69E8889B" w14:textId="77777777">
      <w:pPr>
        <w:pStyle w:val="Listeavsnitt"/>
        <w:numPr>
          <w:ilvl w:val="1"/>
          <w:numId w:val="8"/>
        </w:numPr>
        <w:spacing w:after="0"/>
        <w:rPr>
          <w:color w:val="0070C0"/>
        </w:rPr>
      </w:pPr>
      <w:r w:rsidRPr="00AE22C2">
        <w:rPr>
          <w:color w:val="0070C0"/>
        </w:rPr>
        <w:t>Helseforetakene i Helse Midt-Norge</w:t>
      </w:r>
      <w:r w:rsidRPr="00AE22C2">
        <w:rPr>
          <w:color w:val="0070C0"/>
        </w:rPr>
        <w:tab/>
      </w:r>
      <w:sdt>
        <w:sdtPr>
          <w:rPr>
            <w:rFonts w:ascii="MS Gothic" w:hAnsi="MS Gothic" w:eastAsia="MS Gothic"/>
          </w:rPr>
          <w:id w:val="-17816327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E22C2">
            <w:rPr>
              <w:rFonts w:hint="eastAsia" w:ascii="MS Gothic" w:hAnsi="MS Gothic" w:eastAsia="MS Gothic"/>
            </w:rPr>
            <w:t>☐</w:t>
          </w:r>
        </w:sdtContent>
      </w:sdt>
    </w:p>
    <w:p w:rsidRPr="00AE22C2" w:rsidR="00E65248" w:rsidP="00E65248" w:rsidRDefault="00E65248" w14:paraId="18CD916E" w14:textId="77777777">
      <w:pPr>
        <w:pStyle w:val="Listeavsnitt"/>
        <w:numPr>
          <w:ilvl w:val="1"/>
          <w:numId w:val="8"/>
        </w:numPr>
        <w:spacing w:after="0"/>
      </w:pPr>
      <w:r w:rsidRPr="00AE22C2">
        <w:rPr>
          <w:color w:val="0070C0"/>
        </w:rPr>
        <w:t>Helseforetakene i Helse Nord-Norge:</w:t>
      </w:r>
      <w:r w:rsidRPr="00AE22C2">
        <w:rPr>
          <w:rFonts w:ascii="MS Gothic" w:hAnsi="MS Gothic" w:eastAsia="MS Gothic"/>
        </w:rPr>
        <w:t xml:space="preserve"> </w:t>
      </w:r>
      <w:r w:rsidRPr="00AE22C2">
        <w:rPr>
          <w:rFonts w:ascii="MS Gothic" w:hAnsi="MS Gothic" w:eastAsia="MS Gothic"/>
        </w:rPr>
        <w:tab/>
      </w:r>
      <w:sdt>
        <w:sdtPr>
          <w:rPr>
            <w:rFonts w:ascii="MS Gothic" w:hAnsi="MS Gothic" w:eastAsia="MS Gothic"/>
          </w:rPr>
          <w:id w:val="20025430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E22C2">
            <w:rPr>
              <w:rFonts w:hint="eastAsia" w:ascii="MS Gothic" w:hAnsi="MS Gothic" w:eastAsia="MS Gothic"/>
            </w:rPr>
            <w:t>☐</w:t>
          </w:r>
        </w:sdtContent>
      </w:sdt>
    </w:p>
    <w:p w:rsidRPr="00AE22C2" w:rsidR="00E65248" w:rsidP="00E65248" w:rsidRDefault="00E65248" w14:paraId="2150EAC0" w14:textId="77777777"/>
    <w:p w:rsidRPr="00AE22C2" w:rsidR="00E65248" w:rsidP="00E65248" w:rsidRDefault="00E65248" w14:paraId="384A8DA9" w14:textId="77777777">
      <w:pPr>
        <w:spacing w:after="0"/>
      </w:pPr>
      <w:r w:rsidRPr="00AE22C2">
        <w:t xml:space="preserve">Hvis Nei, kommenter og angi informasjon om plan for etablering: </w:t>
      </w:r>
    </w:p>
    <w:p w:rsidRPr="004224D4" w:rsidR="00E65248" w:rsidP="00E65248" w:rsidRDefault="00A74359" w14:paraId="1F2951EE" w14:textId="266AD585">
      <w:r w:rsidRPr="00AE22C2">
        <w:rPr>
          <w:noProof/>
          <w:lang w:eastAsia="nb-NO"/>
        </w:rPr>
        <mc:AlternateContent>
          <mc:Choice Requires="wps">
            <w:drawing>
              <wp:inline distT="0" distB="0" distL="0" distR="0" wp14:anchorId="6B8E2688" wp14:editId="4E45803E">
                <wp:extent cx="5759450" cy="854661"/>
                <wp:effectExtent l="0" t="0" r="12700" b="22225"/>
                <wp:docPr id="3" name="Tekstboks 3" descr="Tom boks for utfylling av asva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9450" cy="85466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AA2AB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4359" w:rsidP="00A74359" w:rsidRDefault="00A74359" w14:paraId="4B44B89A" w14:textId="7777777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 w14:anchorId="3A5674D4">
              <v:shape id="Tekstboks 3" style="width:453.5pt;height:67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Tom boks for utfylling av asvar" o:spid="_x0000_s1029" strokecolor="#9aa2ab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" w14:anchorId="6B8E2688">
                <v:textbox>
                  <w:txbxContent>
                    <w:p w:rsidR="00A74359" w:rsidP="00A74359" w:rsidRDefault="00A74359" w14:paraId="60061E4C" w14:textId="77777777"/>
                  </w:txbxContent>
                </v:textbox>
                <w10:anchorlock/>
              </v:shape>
            </w:pict>
          </mc:Fallback>
        </mc:AlternateContent>
      </w:r>
    </w:p>
    <w:bookmarkEnd w:id="1"/>
    <w:p w:rsidR="00E65248" w:rsidP="00E65248" w:rsidRDefault="00E65248" w14:paraId="0F38E085" w14:textId="77777777"/>
    <w:p w:rsidRPr="00A74359" w:rsidR="00E65248" w:rsidP="0094781D" w:rsidRDefault="00E65248" w14:paraId="30BADA6A" w14:textId="4FEAF052">
      <w:pPr>
        <w:spacing w:after="0"/>
        <w:rPr>
          <w:b/>
          <w:bCs/>
          <w:sz w:val="26"/>
          <w:szCs w:val="26"/>
        </w:rPr>
      </w:pPr>
      <w:r w:rsidRPr="00A74359">
        <w:rPr>
          <w:b/>
          <w:bCs/>
          <w:sz w:val="26"/>
          <w:szCs w:val="26"/>
        </w:rPr>
        <w:t>Versjonsendring</w:t>
      </w:r>
    </w:p>
    <w:tbl>
      <w:tblPr>
        <w:tblStyle w:val="Tabellrutenett"/>
        <w:tblW w:w="9060" w:type="dxa"/>
        <w:tblLook w:val="0420" w:firstRow="1" w:lastRow="0" w:firstColumn="0" w:lastColumn="0" w:noHBand="0" w:noVBand="1"/>
      </w:tblPr>
      <w:tblGrid>
        <w:gridCol w:w="1395"/>
        <w:gridCol w:w="896"/>
        <w:gridCol w:w="3265"/>
        <w:gridCol w:w="1780"/>
        <w:gridCol w:w="1724"/>
      </w:tblGrid>
      <w:tr w:rsidR="000561F0" w:rsidTr="4BD77269" w14:paraId="3B302F8F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95" w:type="dxa"/>
            <w:tcMar/>
          </w:tcPr>
          <w:p w:rsidR="00E65248" w:rsidP="00DB65B1" w:rsidRDefault="00E65248" w14:paraId="105E80B1" w14:textId="77777777">
            <w:r w:rsidRPr="00951469">
              <w:t>Dato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96" w:type="dxa"/>
            <w:tcMar/>
          </w:tcPr>
          <w:p w:rsidR="00E65248" w:rsidP="00DB65B1" w:rsidRDefault="00E65248" w14:paraId="147BB668" w14:textId="796ABA84">
            <w:r w:rsidRPr="00951469">
              <w:t>Versjons</w:t>
            </w:r>
            <w:r w:rsidR="00A74359">
              <w:t>-</w:t>
            </w:r>
            <w:r w:rsidRPr="00951469">
              <w:t>nr</w:t>
            </w:r>
            <w:r>
              <w:t>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265" w:type="dxa"/>
            <w:tcMar/>
          </w:tcPr>
          <w:p w:rsidR="00E65248" w:rsidP="00DB65B1" w:rsidRDefault="00E65248" w14:paraId="69117EC8" w14:textId="77777777">
            <w:r w:rsidRPr="00E04E9A">
              <w:t>Merknad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80" w:type="dxa"/>
            <w:tcMar/>
          </w:tcPr>
          <w:p w:rsidR="00E65248" w:rsidP="00DB65B1" w:rsidRDefault="00E65248" w14:paraId="5F39B80A" w14:textId="77777777">
            <w:r w:rsidRPr="00E04E9A">
              <w:t>Dokumenteier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24" w:type="dxa"/>
            <w:tcMar/>
          </w:tcPr>
          <w:p w:rsidR="00E65248" w:rsidP="00DB65B1" w:rsidRDefault="00E65248" w14:paraId="44563B5D" w14:textId="77777777">
            <w:r w:rsidRPr="00E04E9A">
              <w:t>Godkjent av</w:t>
            </w:r>
          </w:p>
        </w:tc>
      </w:tr>
      <w:tr w:rsidR="000561F0" w:rsidTr="4BD77269" w14:paraId="5FDBBD2E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95" w:type="dxa"/>
            <w:tcMar/>
          </w:tcPr>
          <w:p w:rsidR="00E65248" w:rsidP="00DB65B1" w:rsidRDefault="00E65248" w14:paraId="429D5372" w14:textId="12382F82">
            <w:r>
              <w:t>31</w:t>
            </w:r>
            <w:r>
              <w:t>.</w:t>
            </w:r>
            <w:r>
              <w:t>08</w:t>
            </w:r>
            <w:r>
              <w:t>.20</w:t>
            </w:r>
            <w:r>
              <w:t>23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96" w:type="dxa"/>
            <w:tcMar/>
          </w:tcPr>
          <w:p w:rsidR="00E65248" w:rsidP="00DB65B1" w:rsidRDefault="00E65248" w14:paraId="289715BB" w14:textId="658CB0EE">
            <w:r>
              <w:t>1.0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265" w:type="dxa"/>
            <w:tcMar/>
          </w:tcPr>
          <w:p w:rsidR="00E65248" w:rsidP="00DB65B1" w:rsidRDefault="00E65248" w14:paraId="47296E31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80" w:type="dxa"/>
            <w:tcMar/>
          </w:tcPr>
          <w:p w:rsidR="00E65248" w:rsidP="00DB65B1" w:rsidRDefault="00E65248" w14:paraId="1B751DAD" w14:textId="0982A7E4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24" w:type="dxa"/>
            <w:tcMar/>
          </w:tcPr>
          <w:p w:rsidR="00E65248" w:rsidP="00DB65B1" w:rsidRDefault="00E65248" w14:paraId="77004173" w14:textId="77777777"/>
        </w:tc>
      </w:tr>
      <w:tr w:rsidR="000561F0" w:rsidTr="4BD77269" w14:paraId="07EBAF75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95" w:type="dxa"/>
            <w:tcMar/>
          </w:tcPr>
          <w:p w:rsidR="00E65248" w:rsidP="00DB65B1" w:rsidRDefault="000561F0" w14:paraId="0BF576D7" w14:textId="7FFEAB14">
            <w:r>
              <w:t>21.06.2024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96" w:type="dxa"/>
            <w:tcMar/>
          </w:tcPr>
          <w:p w:rsidR="00E65248" w:rsidP="00DB65B1" w:rsidRDefault="000561F0" w14:paraId="62DCC383" w14:textId="7A4144AE">
            <w:r>
              <w:t>2.0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265" w:type="dxa"/>
            <w:tcMar/>
          </w:tcPr>
          <w:p w:rsidR="00E65248" w:rsidP="00DB65B1" w:rsidRDefault="000561F0" w14:paraId="4A455547" w14:textId="17BC55FD">
            <w:r w:rsidR="000561F0">
              <w:rPr/>
              <w:t>Dette er en mal som HSØ eier</w:t>
            </w:r>
            <w:r w:rsidR="00A74359">
              <w:rPr/>
              <w:t xml:space="preserve"> innholdet til</w:t>
            </w:r>
            <w:r w:rsidR="000561F0">
              <w:rPr/>
              <w:t>. Vi har mottatt en ny versjon</w:t>
            </w:r>
            <w:r w:rsidR="000561F0">
              <w:rPr/>
              <w:t xml:space="preserve"> </w:t>
            </w:r>
            <w:r w:rsidR="000561F0">
              <w:rPr/>
              <w:t>(versjon 1.0, 01.02.24)</w:t>
            </w:r>
            <w:r w:rsidR="1C6DA491">
              <w:rPr/>
              <w:t>.</w:t>
            </w:r>
            <w:r w:rsidR="000561F0">
              <w:rPr/>
              <w:t xml:space="preserve"> Vår mal er oppdatert med bakgrunn i deres versjon</w:t>
            </w:r>
            <w:r w:rsidR="00A74359">
              <w:rPr/>
              <w:t xml:space="preserve"> mottatt i juni.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80" w:type="dxa"/>
            <w:tcMar/>
          </w:tcPr>
          <w:p w:rsidR="00E65248" w:rsidP="00DB65B1" w:rsidRDefault="000561F0" w14:paraId="60E552B7" w14:textId="6B16183D">
            <w:r>
              <w:t>Kvalitetsleder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24" w:type="dxa"/>
            <w:tcMar/>
          </w:tcPr>
          <w:p w:rsidR="00E65248" w:rsidP="00DB65B1" w:rsidRDefault="00E65248" w14:paraId="58A33316" w14:textId="77777777"/>
        </w:tc>
      </w:tr>
      <w:tr w:rsidR="000561F0" w:rsidTr="4BD77269" w14:paraId="48C8FE32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95" w:type="dxa"/>
            <w:tcMar/>
          </w:tcPr>
          <w:p w:rsidR="00E65248" w:rsidP="00DB65B1" w:rsidRDefault="00E65248" w14:paraId="77B6D485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96" w:type="dxa"/>
            <w:tcMar/>
          </w:tcPr>
          <w:p w:rsidR="00E65248" w:rsidP="00DB65B1" w:rsidRDefault="00E65248" w14:paraId="3C03FB49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265" w:type="dxa"/>
            <w:tcMar/>
          </w:tcPr>
          <w:p w:rsidR="00E65248" w:rsidP="00DB65B1" w:rsidRDefault="00E65248" w14:paraId="7FCBFADB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80" w:type="dxa"/>
            <w:tcMar/>
          </w:tcPr>
          <w:p w:rsidR="00E65248" w:rsidP="00DB65B1" w:rsidRDefault="00E65248" w14:paraId="4F638D82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24" w:type="dxa"/>
            <w:tcMar/>
          </w:tcPr>
          <w:p w:rsidR="00E65248" w:rsidP="00DB65B1" w:rsidRDefault="00E65248" w14:paraId="39388812" w14:textId="77777777"/>
        </w:tc>
      </w:tr>
    </w:tbl>
    <w:p w:rsidRPr="00512B3B" w:rsidR="00E65248" w:rsidP="0094781D" w:rsidRDefault="00E65248" w14:paraId="0F74AB9E" w14:textId="77777777">
      <w:pPr>
        <w:spacing w:after="0"/>
      </w:pPr>
    </w:p>
    <w:sectPr w:rsidRPr="00512B3B" w:rsidR="00E65248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C5C83" w:rsidP="008A6B54" w:rsidRDefault="00DC5C83" w14:paraId="3E0CE646" w14:textId="77777777">
      <w:pPr>
        <w:spacing w:after="0" w:line="240" w:lineRule="auto"/>
      </w:pPr>
      <w:r>
        <w:separator/>
      </w:r>
    </w:p>
  </w:endnote>
  <w:endnote w:type="continuationSeparator" w:id="0">
    <w:p w:rsidR="00DC5C83" w:rsidP="008A6B54" w:rsidRDefault="00DC5C83" w14:paraId="436442F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01190D" w:rsidTr="00413353" w14:paraId="59F41B77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01190D" w:rsidP="0001190D" w:rsidRDefault="0001190D" w14:paraId="49416F69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01190D" w:rsidP="0001190D" w:rsidRDefault="0001190D" w14:paraId="6E5BFC8A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01190D" w:rsidTr="00413353" w14:paraId="21DCE5A2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BD5AA6" w:rsidR="0001190D" w:rsidP="0001190D" w:rsidRDefault="00837257" w14:paraId="04CE7C46" w14:textId="17410903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837257">
            <w:rPr>
              <w:b w:val="0"/>
              <w:bCs/>
              <w:color w:val="003087" w:themeColor="text2"/>
              <w:sz w:val="18"/>
              <w:szCs w:val="18"/>
            </w:rPr>
            <w:t>Kartlegging av logistikk, versjon 0</w:t>
          </w:r>
          <w:r w:rsidR="000561F0">
            <w:rPr>
              <w:b w:val="0"/>
              <w:bCs/>
              <w:color w:val="003087" w:themeColor="text2"/>
              <w:sz w:val="18"/>
              <w:szCs w:val="18"/>
            </w:rPr>
            <w:t>6</w:t>
          </w:r>
          <w:r w:rsidRPr="00837257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0561F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:rsidRPr="00907B33" w:rsidR="0001190D" w:rsidP="0001190D" w:rsidRDefault="0001190D" w14:paraId="00824D52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01190D" w:rsidR="004B54E4" w:rsidP="0001190D" w:rsidRDefault="004B54E4" w14:paraId="32623D16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4F084A" w:rsidTr="2EFFD97F" w14:paraId="58B5182F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  <w:tcMar/>
        </w:tcPr>
        <w:p w:rsidRPr="00907B33" w:rsidR="004F084A" w:rsidP="004F084A" w:rsidRDefault="004F084A" w14:paraId="139363DE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  <w:tcMar/>
        </w:tcPr>
        <w:p w:rsidRPr="00907B33" w:rsidR="004F084A" w:rsidP="004F084A" w:rsidRDefault="004F084A" w14:paraId="186AEA8E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4F084A" w:rsidTr="2EFFD97F" w14:paraId="75841650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  <w:tcMar/>
        </w:tcPr>
        <w:p w:rsidRPr="00BD5AA6" w:rsidR="004F084A" w:rsidP="2EFFD97F" w:rsidRDefault="00837257" w14:paraId="366DB1AB" w14:textId="51ABB2E0">
          <w:pPr>
            <w:pStyle w:val="Bunntekst"/>
            <w:rPr>
              <w:b w:val="0"/>
              <w:bCs w:val="0"/>
              <w:color w:val="003087" w:themeColor="text2"/>
              <w:sz w:val="18"/>
              <w:szCs w:val="18"/>
            </w:rPr>
          </w:pPr>
          <w:r w:rsidRPr="2EFFD97F" w:rsidR="2EFFD97F">
            <w:rPr>
              <w:b w:val="0"/>
              <w:bCs w:val="0"/>
              <w:color w:val="003087" w:themeColor="text2" w:themeTint="FF" w:themeShade="FF"/>
              <w:sz w:val="18"/>
              <w:szCs w:val="18"/>
            </w:rPr>
            <w:t>Kartlegging av logistikk</w:t>
          </w:r>
          <w:r w:rsidRPr="2EFFD97F" w:rsidR="2EFFD97F">
            <w:rPr>
              <w:b w:val="0"/>
              <w:bCs w:val="0"/>
              <w:color w:val="003087" w:themeColor="text2" w:themeTint="FF" w:themeShade="FF"/>
              <w:sz w:val="18"/>
              <w:szCs w:val="18"/>
            </w:rPr>
            <w:t>, versjon 0</w:t>
          </w:r>
          <w:r w:rsidRPr="2EFFD97F" w:rsidR="2EFFD97F">
            <w:rPr>
              <w:b w:val="0"/>
              <w:bCs w:val="0"/>
              <w:color w:val="003087" w:themeColor="text2" w:themeTint="FF" w:themeShade="FF"/>
              <w:sz w:val="18"/>
              <w:szCs w:val="18"/>
            </w:rPr>
            <w:t>6</w:t>
          </w:r>
          <w:r w:rsidRPr="2EFFD97F" w:rsidR="2EFFD97F">
            <w:rPr>
              <w:b w:val="0"/>
              <w:bCs w:val="0"/>
              <w:color w:val="003087" w:themeColor="text2" w:themeTint="FF" w:themeShade="FF"/>
              <w:sz w:val="18"/>
              <w:szCs w:val="18"/>
            </w:rPr>
            <w:t>-202</w:t>
          </w:r>
          <w:r w:rsidRPr="2EFFD97F" w:rsidR="2EFFD97F">
            <w:rPr>
              <w:b w:val="0"/>
              <w:bCs w:val="0"/>
              <w:color w:val="003087" w:themeColor="text2" w:themeTint="FF" w:themeShade="FF"/>
              <w:sz w:val="18"/>
              <w:szCs w:val="18"/>
            </w:rPr>
            <w:t>4</w:t>
          </w:r>
        </w:p>
      </w:tc>
      <w:tc>
        <w:tcPr>
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  <w:tcMar/>
        </w:tcPr>
        <w:p w:rsidRPr="00907B33" w:rsidR="004F084A" w:rsidP="004F084A" w:rsidRDefault="004F084A" w14:paraId="2945CADC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="004F084A" w:rsidRDefault="004F084A" w14:paraId="6758E456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C5C83" w:rsidP="008A6B54" w:rsidRDefault="00DC5C83" w14:paraId="5AD6CF6B" w14:textId="77777777">
      <w:pPr>
        <w:spacing w:after="0" w:line="240" w:lineRule="auto"/>
      </w:pPr>
      <w:r>
        <w:separator/>
      </w:r>
    </w:p>
  </w:footnote>
  <w:footnote w:type="continuationSeparator" w:id="0">
    <w:p w:rsidR="00DC5C83" w:rsidP="008A6B54" w:rsidRDefault="00DC5C83" w14:paraId="1C20311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="008A6B54" w:rsidRDefault="004F084A" w14:paraId="11FD3EE4" w14:textId="77777777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2551CFC6" wp14:editId="4E9CAE8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Pr="005E3FC0" w:rsidR="004F084A" w:rsidP="005E3FC0" w:rsidRDefault="004F084A" w14:paraId="6F7ADA0F" w14:textId="77777777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6BDF60F4" wp14:editId="73976587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E3FC0" w:rsidR="001457DD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1681E"/>
    <w:multiLevelType w:val="hybridMultilevel"/>
    <w:tmpl w:val="2C4E03C8"/>
    <w:lvl w:ilvl="0" w:tplc="04140001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 w15:restartNumberingAfterBreak="0">
    <w:nsid w:val="068974F5"/>
    <w:multiLevelType w:val="hybridMultilevel"/>
    <w:tmpl w:val="56464B0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1255EE5"/>
    <w:multiLevelType w:val="hybridMultilevel"/>
    <w:tmpl w:val="A88CB2A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8C06D6"/>
    <w:multiLevelType w:val="hybridMultilevel"/>
    <w:tmpl w:val="6312213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3A250CD"/>
    <w:multiLevelType w:val="multilevel"/>
    <w:tmpl w:val="172A00A6"/>
    <w:numStyleLink w:val="Stil1"/>
  </w:abstractNum>
  <w:abstractNum w:abstractNumId="5" w15:restartNumberingAfterBreak="0">
    <w:nsid w:val="1C262428"/>
    <w:multiLevelType w:val="hybridMultilevel"/>
    <w:tmpl w:val="D360B54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36AB6"/>
    <w:multiLevelType w:val="hybridMultilevel"/>
    <w:tmpl w:val="D8B2AC0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A90147"/>
    <w:multiLevelType w:val="multilevel"/>
    <w:tmpl w:val="172A00A6"/>
    <w:styleLink w:val="Stil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EB1C60"/>
    <w:multiLevelType w:val="hybridMultilevel"/>
    <w:tmpl w:val="7A8230E4"/>
    <w:lvl w:ilvl="0" w:tplc="5ACCDCBE">
      <w:start w:val="1"/>
      <w:numFmt w:val="decimal"/>
      <w:pStyle w:val="Overskrift2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386277"/>
    <w:multiLevelType w:val="hybridMultilevel"/>
    <w:tmpl w:val="60C0FB8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7966F88"/>
    <w:multiLevelType w:val="hybridMultilevel"/>
    <w:tmpl w:val="2326D0D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4295695"/>
    <w:multiLevelType w:val="multilevel"/>
    <w:tmpl w:val="0414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5682439"/>
    <w:multiLevelType w:val="hybridMultilevel"/>
    <w:tmpl w:val="CEBEE470"/>
    <w:lvl w:ilvl="0" w:tplc="0414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7C67703"/>
    <w:multiLevelType w:val="hybridMultilevel"/>
    <w:tmpl w:val="19F8A6C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7B972A4C"/>
    <w:multiLevelType w:val="hybridMultilevel"/>
    <w:tmpl w:val="FA6A5E8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367797742">
    <w:abstractNumId w:val="12"/>
  </w:num>
  <w:num w:numId="2" w16cid:durableId="1432168809">
    <w:abstractNumId w:val="6"/>
  </w:num>
  <w:num w:numId="3" w16cid:durableId="1689792251">
    <w:abstractNumId w:val="0"/>
  </w:num>
  <w:num w:numId="4" w16cid:durableId="335153961">
    <w:abstractNumId w:val="2"/>
  </w:num>
  <w:num w:numId="5" w16cid:durableId="1601907455">
    <w:abstractNumId w:val="1"/>
  </w:num>
  <w:num w:numId="6" w16cid:durableId="852449952">
    <w:abstractNumId w:val="9"/>
  </w:num>
  <w:num w:numId="7" w16cid:durableId="1835299920">
    <w:abstractNumId w:val="13"/>
  </w:num>
  <w:num w:numId="8" w16cid:durableId="1664429142">
    <w:abstractNumId w:val="14"/>
  </w:num>
  <w:num w:numId="9" w16cid:durableId="229853445">
    <w:abstractNumId w:val="3"/>
  </w:num>
  <w:num w:numId="10" w16cid:durableId="1363826829">
    <w:abstractNumId w:val="5"/>
  </w:num>
  <w:num w:numId="11" w16cid:durableId="23672581">
    <w:abstractNumId w:val="11"/>
  </w:num>
  <w:num w:numId="12" w16cid:durableId="1440107291">
    <w:abstractNumId w:val="4"/>
  </w:num>
  <w:num w:numId="13" w16cid:durableId="1078869113">
    <w:abstractNumId w:val="7"/>
  </w:num>
  <w:num w:numId="14" w16cid:durableId="212280550">
    <w:abstractNumId w:val="8"/>
  </w:num>
  <w:num w:numId="15" w16cid:durableId="580261907">
    <w:abstractNumId w:val="10"/>
  </w:num>
  <w:num w:numId="16" w16cid:durableId="1477644511">
    <w:abstractNumId w:val="8"/>
  </w:num>
  <w:num w:numId="17" w16cid:durableId="1545601697">
    <w:abstractNumId w:val="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98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81D"/>
    <w:rsid w:val="0001190D"/>
    <w:rsid w:val="000169B0"/>
    <w:rsid w:val="000561F0"/>
    <w:rsid w:val="00061D42"/>
    <w:rsid w:val="00066FAD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C7810"/>
    <w:rsid w:val="003D3F41"/>
    <w:rsid w:val="00400A8F"/>
    <w:rsid w:val="00402EAE"/>
    <w:rsid w:val="00421342"/>
    <w:rsid w:val="0047732F"/>
    <w:rsid w:val="00486A77"/>
    <w:rsid w:val="004B54E4"/>
    <w:rsid w:val="004F084A"/>
    <w:rsid w:val="00512B3B"/>
    <w:rsid w:val="00522354"/>
    <w:rsid w:val="005703FD"/>
    <w:rsid w:val="005E3FC0"/>
    <w:rsid w:val="005E61C2"/>
    <w:rsid w:val="005F5862"/>
    <w:rsid w:val="006164B4"/>
    <w:rsid w:val="006837C3"/>
    <w:rsid w:val="006D7098"/>
    <w:rsid w:val="006F312A"/>
    <w:rsid w:val="0076237F"/>
    <w:rsid w:val="0076395A"/>
    <w:rsid w:val="00771457"/>
    <w:rsid w:val="007D00AD"/>
    <w:rsid w:val="007F13FF"/>
    <w:rsid w:val="0081186E"/>
    <w:rsid w:val="0082344F"/>
    <w:rsid w:val="00837257"/>
    <w:rsid w:val="00884491"/>
    <w:rsid w:val="008961BF"/>
    <w:rsid w:val="008A1521"/>
    <w:rsid w:val="008A6B54"/>
    <w:rsid w:val="008C4125"/>
    <w:rsid w:val="008F2B11"/>
    <w:rsid w:val="00907B33"/>
    <w:rsid w:val="0094781D"/>
    <w:rsid w:val="009A3E11"/>
    <w:rsid w:val="009B4D02"/>
    <w:rsid w:val="009C7E5D"/>
    <w:rsid w:val="009F7F53"/>
    <w:rsid w:val="00A13B9A"/>
    <w:rsid w:val="00A659C6"/>
    <w:rsid w:val="00A74359"/>
    <w:rsid w:val="00AA1652"/>
    <w:rsid w:val="00AE3BC9"/>
    <w:rsid w:val="00B254A8"/>
    <w:rsid w:val="00B30A4F"/>
    <w:rsid w:val="00B656CC"/>
    <w:rsid w:val="00BC7511"/>
    <w:rsid w:val="00BD5AA6"/>
    <w:rsid w:val="00C37AEC"/>
    <w:rsid w:val="00C80220"/>
    <w:rsid w:val="00CB354A"/>
    <w:rsid w:val="00CC0CDA"/>
    <w:rsid w:val="00D0738E"/>
    <w:rsid w:val="00D25402"/>
    <w:rsid w:val="00D44312"/>
    <w:rsid w:val="00D549FA"/>
    <w:rsid w:val="00D758FB"/>
    <w:rsid w:val="00D869B4"/>
    <w:rsid w:val="00DC5C83"/>
    <w:rsid w:val="00E3138E"/>
    <w:rsid w:val="00E65248"/>
    <w:rsid w:val="00EA45CB"/>
    <w:rsid w:val="00EB13E8"/>
    <w:rsid w:val="00EB5F17"/>
    <w:rsid w:val="00ED29B3"/>
    <w:rsid w:val="00F139BA"/>
    <w:rsid w:val="00F141F6"/>
    <w:rsid w:val="00F22DA7"/>
    <w:rsid w:val="00F300FC"/>
    <w:rsid w:val="00F30FCE"/>
    <w:rsid w:val="00F3117C"/>
    <w:rsid w:val="00F3344C"/>
    <w:rsid w:val="00F604BA"/>
    <w:rsid w:val="00F6667E"/>
    <w:rsid w:val="00FA1CD0"/>
    <w:rsid w:val="00FD6AD8"/>
    <w:rsid w:val="1C6DA491"/>
    <w:rsid w:val="25F594D2"/>
    <w:rsid w:val="2EFFD97F"/>
    <w:rsid w:val="4BD77269"/>
    <w:rsid w:val="7635B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AB290D"/>
  <w15:chartTrackingRefBased/>
  <w15:docId w15:val="{90A85C84-1504-4176-93A3-D3A303B4193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uiPriority="2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4781D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2"/>
    <w:unhideWhenUsed/>
    <w:qFormat/>
    <w:rsid w:val="0094781D"/>
    <w:pPr>
      <w:keepNext/>
      <w:keepLines/>
      <w:numPr>
        <w:numId w:val="14"/>
      </w:numPr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2"/>
    <w:rsid w:val="0094781D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2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  <w:color w:val="auto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aliases w:val="Lister,List P1"/>
    <w:basedOn w:val="Normal"/>
    <w:link w:val="ListeavsnittTegn"/>
    <w:uiPriority w:val="34"/>
    <w:qFormat/>
    <w:rsid w:val="0094781D"/>
    <w:pPr>
      <w:ind w:left="720"/>
      <w:contextualSpacing/>
    </w:pPr>
  </w:style>
  <w:style w:type="numbering" w:styleId="Stil1" w:customStyle="1">
    <w:name w:val="Stil1"/>
    <w:uiPriority w:val="99"/>
    <w:rsid w:val="0094781D"/>
    <w:pPr>
      <w:numPr>
        <w:numId w:val="13"/>
      </w:numPr>
    </w:pPr>
  </w:style>
  <w:style w:type="table" w:styleId="Rutenettabelllys">
    <w:name w:val="Grid Table Light"/>
    <w:basedOn w:val="Vanligtabell"/>
    <w:uiPriority w:val="40"/>
    <w:rsid w:val="0094781D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paragraph" w:styleId="Revisjon">
    <w:name w:val="Revision"/>
    <w:hidden/>
    <w:uiPriority w:val="99"/>
    <w:semiHidden/>
    <w:rsid w:val="00F30FCE"/>
    <w:pPr>
      <w:spacing w:after="0" w:line="240" w:lineRule="auto"/>
    </w:pPr>
  </w:style>
  <w:style w:type="character" w:styleId="ListeavsnittTegn" w:customStyle="1">
    <w:name w:val="Listeavsnitt Tegn"/>
    <w:aliases w:val="Lister Tegn,List P1 Tegn"/>
    <w:basedOn w:val="Standardskriftforavsnitt"/>
    <w:link w:val="Listeavsnitt"/>
    <w:uiPriority w:val="34"/>
    <w:locked/>
    <w:rsid w:val="00E652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ipag\Sykehusinnkj&#248;p%20HF\Intranett%20-%20Grunnmaler\Maler%20Sykehusinnkj&#248;p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25A5EC5AF91948BAA23F1352968F92" ma:contentTypeVersion="3" ma:contentTypeDescription="Opprett et nytt dokument." ma:contentTypeScope="" ma:versionID="295b466e32eb5c6f331f9730db0e44b4">
  <xsd:schema xmlns:xsd="http://www.w3.org/2001/XMLSchema" xmlns:xs="http://www.w3.org/2001/XMLSchema" xmlns:p="http://schemas.microsoft.com/office/2006/metadata/properties" xmlns:ns2="9aec437a-57a3-4a78-b3ea-0cd802028eee" targetNamespace="http://schemas.microsoft.com/office/2006/metadata/properties" ma:root="true" ma:fieldsID="6b492d9432631ee35e5428b98aa75bb2" ns2:_="">
    <xsd:import namespace="9aec437a-57a3-4a78-b3ea-0cd802028e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ec437a-57a3-4a78-b3ea-0cd802028e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3C79B6-C9A9-4080-AAC6-F693644668DE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  <ds:schemaRef ds:uri="159eb964-e578-4006-a64e-9cef19626a17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BAC9F9-D993-4954-B425-FF78BB0F43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D3A86C-4213-404B-90DB-F7ECBB9868F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 - mal uten overskrift nummer.dotx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Laila Pagh-Skov</cp:lastModifiedBy>
  <cp:revision>4</cp:revision>
  <dcterms:created xsi:type="dcterms:W3CDTF">2024-06-21T07:52:00Z</dcterms:created>
  <dcterms:modified xsi:type="dcterms:W3CDTF">2024-06-21T08:07:15Z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0x0101002825A5EC5AF91948BAA23F1352968F92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</vt:lpwstr>
  </property>
</Properties>
</file>