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222A1ED3-73F5-4C21-9459-35F37555697F}"/>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