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491F20A6"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4B5133">
        <w:t>lokale</w:t>
      </w:r>
      <w:r w:rsidR="004B5133" w:rsidRPr="004B5133">
        <w:t xml:space="preserve"> </w:t>
      </w:r>
      <w:r>
        <w:t>helseforetakene v/Sykehusinnkjøp HF.</w:t>
      </w:r>
    </w:p>
    <w:p w14:paraId="0C8A76F8" w14:textId="32B77014"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4B5133">
        <w:t xml:space="preserve">lokale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EC105" w14:textId="77777777" w:rsidR="00333985" w:rsidRDefault="00333985" w:rsidP="008A6B54">
      <w:pPr>
        <w:spacing w:after="0" w:line="240" w:lineRule="auto"/>
      </w:pPr>
      <w:r>
        <w:separator/>
      </w:r>
    </w:p>
  </w:endnote>
  <w:endnote w:type="continuationSeparator" w:id="0">
    <w:p w14:paraId="3B3CC9C4" w14:textId="77777777" w:rsidR="00333985" w:rsidRDefault="0033398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5F03" w14:textId="77777777" w:rsidR="00333985" w:rsidRDefault="00333985" w:rsidP="008A6B54">
      <w:pPr>
        <w:spacing w:after="0" w:line="240" w:lineRule="auto"/>
      </w:pPr>
      <w:r>
        <w:separator/>
      </w:r>
    </w:p>
  </w:footnote>
  <w:footnote w:type="continuationSeparator" w:id="0">
    <w:p w14:paraId="72D6986D" w14:textId="77777777" w:rsidR="00333985" w:rsidRDefault="0033398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33985"/>
    <w:rsid w:val="003C7810"/>
    <w:rsid w:val="003D3F41"/>
    <w:rsid w:val="00400A8F"/>
    <w:rsid w:val="00402EAE"/>
    <w:rsid w:val="00421342"/>
    <w:rsid w:val="0047732F"/>
    <w:rsid w:val="00486A77"/>
    <w:rsid w:val="004908F0"/>
    <w:rsid w:val="004B5133"/>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46E66"/>
    <w:rsid w:val="00EA45CB"/>
    <w:rsid w:val="00EB13E8"/>
    <w:rsid w:val="00EB5F17"/>
    <w:rsid w:val="00EC729D"/>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5261dea-d32a-4ba7-97f2-7bdea727f9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78351C9F2B97A40B12D6484EDD9281B" ma:contentTypeVersion="10" ma:contentTypeDescription="Opprett et nytt dokument." ma:contentTypeScope="" ma:versionID="4ee49ca2aac92d377b7f077428a9029a">
  <xsd:schema xmlns:xsd="http://www.w3.org/2001/XMLSchema" xmlns:xs="http://www.w3.org/2001/XMLSchema" xmlns:p="http://schemas.microsoft.com/office/2006/metadata/properties" xmlns:ns2="55261dea-d32a-4ba7-97f2-7bdea727f9f2" targetNamespace="http://schemas.microsoft.com/office/2006/metadata/properties" ma:root="true" ma:fieldsID="acf0d9dda049e0ef09c5bf48e549fd40" ns2:_="">
    <xsd:import namespace="55261dea-d32a-4ba7-97f2-7bdea727f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61dea-d32a-4ba7-97f2-7bdea727f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382AB5A2-618A-4C1A-A7C3-0B547B0543D8}"/>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247</Words>
  <Characters>1313</Characters>
  <Application>Microsoft Office Word</Application>
  <DocSecurity>0</DocSecurity>
  <Lines>10</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Hilde Longva</cp:lastModifiedBy>
  <cp:revision>3</cp:revision>
  <dcterms:created xsi:type="dcterms:W3CDTF">2026-04-28T07:47:00Z</dcterms:created>
  <dcterms:modified xsi:type="dcterms:W3CDTF">2026-04-28T07:48:00Z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0x010100578351C9F2B97A40B12D6484EDD9281B</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