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6BD79C28" w:rsidR="0000056A" w:rsidRDefault="0000056A" w:rsidP="00AD5FF7">
      <w:pPr>
        <w:pStyle w:val="Tittel"/>
      </w:pPr>
      <w:r>
        <w:t>Informasjon om</w:t>
      </w:r>
      <w:r w:rsidR="00953599">
        <w:t xml:space="preserve"> </w:t>
      </w:r>
      <w:r>
        <w:t>tilbyder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5C6E6839" w:rsidR="00536112" w:rsidRDefault="00536112" w:rsidP="002A369E">
            <w:pPr>
              <w:rPr>
                <w:b w:val="0"/>
              </w:rPr>
            </w:pPr>
            <w:r>
              <w:t>Informasjon om tilbyder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536112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536112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536112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536112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536112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536112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536112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536112">
        <w:tc>
          <w:tcPr>
            <w:tcW w:w="3681" w:type="dxa"/>
          </w:tcPr>
          <w:p w14:paraId="48637A9D" w14:textId="77777777" w:rsidR="0000056A" w:rsidRDefault="0000056A" w:rsidP="002A369E">
            <w:r>
              <w:t xml:space="preserve">Postadresse for evt.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536112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536112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536112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A119E5" w14:paraId="5DDD62DF" w14:textId="77777777" w:rsidTr="00536112">
        <w:tc>
          <w:tcPr>
            <w:tcW w:w="3681" w:type="dxa"/>
          </w:tcPr>
          <w:p w14:paraId="64CA4DB5" w14:textId="77777777" w:rsidR="00A119E5" w:rsidRDefault="00A119E5" w:rsidP="002A369E"/>
        </w:tc>
        <w:tc>
          <w:tcPr>
            <w:tcW w:w="5356" w:type="dxa"/>
          </w:tcPr>
          <w:p w14:paraId="401417AF" w14:textId="77777777" w:rsidR="00A119E5" w:rsidRDefault="00A119E5" w:rsidP="002A369E"/>
        </w:tc>
      </w:tr>
      <w:tr w:rsidR="0000056A" w14:paraId="7F8C1F5C" w14:textId="77777777" w:rsidTr="00536112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536112" w14:paraId="576E256D" w14:textId="77777777" w:rsidTr="00536112">
        <w:tc>
          <w:tcPr>
            <w:tcW w:w="3681" w:type="dxa"/>
          </w:tcPr>
          <w:p w14:paraId="3D9C0CED" w14:textId="77777777" w:rsidR="00536112" w:rsidRDefault="00536112" w:rsidP="002A369E">
            <w:r>
              <w:t>Ordrekontor telefon</w:t>
            </w:r>
          </w:p>
        </w:tc>
        <w:tc>
          <w:tcPr>
            <w:tcW w:w="5356" w:type="dxa"/>
          </w:tcPr>
          <w:p w14:paraId="2F291DEF" w14:textId="77777777" w:rsidR="00536112" w:rsidRDefault="00536112" w:rsidP="002A369E"/>
        </w:tc>
      </w:tr>
      <w:tr w:rsidR="0000056A" w14:paraId="3E2B8765" w14:textId="77777777" w:rsidTr="00536112">
        <w:tc>
          <w:tcPr>
            <w:tcW w:w="3681" w:type="dxa"/>
          </w:tcPr>
          <w:p w14:paraId="379EAB01" w14:textId="77777777" w:rsidR="0000056A" w:rsidRDefault="0000056A" w:rsidP="002A369E">
            <w:r>
              <w:t>E-postadresse for ordremottak</w:t>
            </w:r>
          </w:p>
        </w:tc>
        <w:tc>
          <w:tcPr>
            <w:tcW w:w="5356" w:type="dxa"/>
          </w:tcPr>
          <w:p w14:paraId="5D13081F" w14:textId="77777777" w:rsidR="0000056A" w:rsidRDefault="0000056A" w:rsidP="002A369E"/>
        </w:tc>
      </w:tr>
      <w:tr w:rsidR="0000056A" w14:paraId="357B9680" w14:textId="77777777" w:rsidTr="00536112">
        <w:tc>
          <w:tcPr>
            <w:tcW w:w="3681" w:type="dxa"/>
          </w:tcPr>
          <w:p w14:paraId="26F60A61" w14:textId="77777777" w:rsidR="0000056A" w:rsidRDefault="0000056A" w:rsidP="002A369E">
            <w:r>
              <w:t>E-postadresse til fakturaansvarlig</w:t>
            </w:r>
          </w:p>
        </w:tc>
        <w:tc>
          <w:tcPr>
            <w:tcW w:w="5356" w:type="dxa"/>
          </w:tcPr>
          <w:p w14:paraId="47F8F92A" w14:textId="77777777" w:rsidR="0000056A" w:rsidRDefault="0000056A" w:rsidP="002A369E"/>
        </w:tc>
      </w:tr>
    </w:tbl>
    <w:p w14:paraId="4BD1C751" w14:textId="49D85C58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69877C81" w:rsidR="00536112" w:rsidRDefault="00536112" w:rsidP="002A369E">
            <w:r>
              <w:t>eHandel- og varekatalogansvarlig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092BDEF" w:rsidR="00536112" w:rsidRDefault="00536112" w:rsidP="002A369E">
            <w:r>
              <w:t>Faglig ansvarlig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2877F8F" w:rsidR="00536112" w:rsidRDefault="00536112" w:rsidP="002A369E">
            <w:r>
              <w:t>Avtaleansvarlig/Avtaleforvalter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5EEE274F" w14:textId="7166DDDC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53599" w14:paraId="22B27279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3C4DE3E2" w14:textId="7FF17E61" w:rsidR="00953599" w:rsidRDefault="00953599" w:rsidP="002A369E">
            <w:r>
              <w:lastRenderedPageBreak/>
              <w:t>Informasjon</w:t>
            </w:r>
          </w:p>
        </w:tc>
        <w:tc>
          <w:tcPr>
            <w:tcW w:w="5379" w:type="dxa"/>
          </w:tcPr>
          <w:p w14:paraId="132C39CF" w14:textId="2414B5B2" w:rsidR="00953599" w:rsidRDefault="00953599" w:rsidP="002A369E">
            <w:r w:rsidRPr="00953599">
              <w:t>Sett inn under</w:t>
            </w:r>
          </w:p>
        </w:tc>
      </w:tr>
      <w:tr w:rsidR="0000056A" w14:paraId="646A76CC" w14:textId="77777777" w:rsidTr="00953599">
        <w:tc>
          <w:tcPr>
            <w:tcW w:w="3681" w:type="dxa"/>
          </w:tcPr>
          <w:p w14:paraId="5631683A" w14:textId="7C039F64" w:rsidR="0000056A" w:rsidRDefault="0000056A" w:rsidP="002A369E">
            <w:r>
              <w:t>Bankkontonummer</w:t>
            </w:r>
          </w:p>
        </w:tc>
        <w:tc>
          <w:tcPr>
            <w:tcW w:w="5379" w:type="dxa"/>
          </w:tcPr>
          <w:p w14:paraId="40785BE7" w14:textId="77777777" w:rsidR="0000056A" w:rsidRDefault="0000056A" w:rsidP="002A369E"/>
        </w:tc>
      </w:tr>
      <w:tr w:rsidR="00953599" w14:paraId="5CF12F7C" w14:textId="77777777" w:rsidTr="00AB7583">
        <w:tc>
          <w:tcPr>
            <w:tcW w:w="3681" w:type="dxa"/>
          </w:tcPr>
          <w:p w14:paraId="635C4DB1" w14:textId="77777777" w:rsidR="00953599" w:rsidRDefault="00953599" w:rsidP="002A369E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70F0B233" w14:textId="77777777" w:rsidR="00953599" w:rsidRDefault="00953599" w:rsidP="002A369E"/>
        </w:tc>
      </w:tr>
      <w:tr w:rsidR="0000056A" w14:paraId="51C50C7B" w14:textId="77777777" w:rsidTr="00953599">
        <w:tc>
          <w:tcPr>
            <w:tcW w:w="3681" w:type="dxa"/>
          </w:tcPr>
          <w:p w14:paraId="2BB783B0" w14:textId="77777777" w:rsidR="0000056A" w:rsidRPr="00DC1AEF" w:rsidRDefault="0000056A" w:rsidP="002A369E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3A43B009" w14:textId="77777777" w:rsidR="0000056A" w:rsidRDefault="0000056A" w:rsidP="002A369E"/>
        </w:tc>
      </w:tr>
    </w:tbl>
    <w:p w14:paraId="2B5F65BC" w14:textId="18865B48" w:rsidR="00512B3B" w:rsidRPr="00512B3B" w:rsidRDefault="00512B3B" w:rsidP="008F2B11"/>
    <w:sectPr w:rsidR="00512B3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DC03C" w14:textId="77777777" w:rsidR="0040518B" w:rsidRDefault="0040518B" w:rsidP="008A6B54">
      <w:pPr>
        <w:spacing w:after="0" w:line="240" w:lineRule="auto"/>
      </w:pPr>
      <w:r>
        <w:separator/>
      </w:r>
    </w:p>
  </w:endnote>
  <w:endnote w:type="continuationSeparator" w:id="0">
    <w:p w14:paraId="37EEA08E" w14:textId="77777777" w:rsidR="0040518B" w:rsidRDefault="0040518B" w:rsidP="008A6B54">
      <w:pPr>
        <w:spacing w:after="0" w:line="240" w:lineRule="auto"/>
      </w:pPr>
      <w:r>
        <w:continuationSeparator/>
      </w:r>
    </w:p>
  </w:endnote>
  <w:endnote w:type="continuationNotice" w:id="1">
    <w:p w14:paraId="0FF5DFDF" w14:textId="77777777" w:rsidR="00A119E5" w:rsidRDefault="00A119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6AEC8" w14:textId="77777777" w:rsidR="00EE63CB" w:rsidRDefault="00EE63C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7D1D59AF" w:rsidR="0001190D" w:rsidRPr="00BD5AA6" w:rsidRDefault="0000056A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00056A">
            <w:rPr>
              <w:b w:val="0"/>
              <w:bCs/>
              <w:color w:val="003087" w:themeColor="text2"/>
              <w:sz w:val="18"/>
              <w:szCs w:val="18"/>
            </w:rPr>
            <w:t>Vedlegg X Informasjon om søker_tilbyder, versjon 07-2023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4A0CCF91" w:rsidR="004F084A" w:rsidRPr="00BD5AA6" w:rsidRDefault="0000056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00056A">
            <w:rPr>
              <w:b w:val="0"/>
              <w:bCs/>
              <w:color w:val="003087" w:themeColor="text2"/>
              <w:sz w:val="18"/>
              <w:szCs w:val="18"/>
            </w:rPr>
            <w:t>Vedlegg X Informasjon om søker</w:t>
          </w:r>
          <w:r w:rsidR="00EE63CB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Pr="0000056A">
            <w:rPr>
              <w:b w:val="0"/>
              <w:bCs/>
              <w:color w:val="003087" w:themeColor="text2"/>
              <w:sz w:val="18"/>
              <w:szCs w:val="18"/>
            </w:rPr>
            <w:t>tilbyder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C5725" w14:textId="77777777" w:rsidR="0040518B" w:rsidRDefault="0040518B" w:rsidP="008A6B54">
      <w:pPr>
        <w:spacing w:after="0" w:line="240" w:lineRule="auto"/>
      </w:pPr>
      <w:r>
        <w:separator/>
      </w:r>
    </w:p>
  </w:footnote>
  <w:footnote w:type="continuationSeparator" w:id="0">
    <w:p w14:paraId="617A83F9" w14:textId="77777777" w:rsidR="0040518B" w:rsidRDefault="0040518B" w:rsidP="008A6B54">
      <w:pPr>
        <w:spacing w:after="0" w:line="240" w:lineRule="auto"/>
      </w:pPr>
      <w:r>
        <w:continuationSeparator/>
      </w:r>
    </w:p>
  </w:footnote>
  <w:footnote w:type="continuationNotice" w:id="1">
    <w:p w14:paraId="6DD595B7" w14:textId="77777777" w:rsidR="00A119E5" w:rsidRDefault="00A119E5">
      <w:pPr>
        <w:spacing w:after="0" w:line="240" w:lineRule="auto"/>
      </w:pPr>
    </w:p>
  </w:footnote>
  <w:footnote w:id="2">
    <w:p w14:paraId="73282B1E" w14:textId="77777777" w:rsidR="00953599" w:rsidRDefault="00953599" w:rsidP="00C7373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594C" w14:textId="77777777" w:rsidR="00EE63CB" w:rsidRDefault="00EE63C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69B0"/>
    <w:rsid w:val="00061D42"/>
    <w:rsid w:val="00066FAD"/>
    <w:rsid w:val="0006702C"/>
    <w:rsid w:val="00096090"/>
    <w:rsid w:val="000E3D69"/>
    <w:rsid w:val="000F11A5"/>
    <w:rsid w:val="001457DD"/>
    <w:rsid w:val="00172E83"/>
    <w:rsid w:val="00174C26"/>
    <w:rsid w:val="001E1646"/>
    <w:rsid w:val="00234B11"/>
    <w:rsid w:val="002B7091"/>
    <w:rsid w:val="002C03B4"/>
    <w:rsid w:val="002C5C80"/>
    <w:rsid w:val="002D33F1"/>
    <w:rsid w:val="002F21B1"/>
    <w:rsid w:val="00311005"/>
    <w:rsid w:val="00332AF1"/>
    <w:rsid w:val="003C7810"/>
    <w:rsid w:val="003D3F41"/>
    <w:rsid w:val="00400A8F"/>
    <w:rsid w:val="00402EAE"/>
    <w:rsid w:val="0040518B"/>
    <w:rsid w:val="00421342"/>
    <w:rsid w:val="0047732F"/>
    <w:rsid w:val="00486A77"/>
    <w:rsid w:val="004B54E4"/>
    <w:rsid w:val="004F084A"/>
    <w:rsid w:val="00512B3B"/>
    <w:rsid w:val="00522354"/>
    <w:rsid w:val="00536112"/>
    <w:rsid w:val="005703FD"/>
    <w:rsid w:val="005B61CF"/>
    <w:rsid w:val="005E3FC0"/>
    <w:rsid w:val="005E61C2"/>
    <w:rsid w:val="005F5862"/>
    <w:rsid w:val="00655AC0"/>
    <w:rsid w:val="006837C3"/>
    <w:rsid w:val="006F312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3CA4"/>
    <w:rsid w:val="00953599"/>
    <w:rsid w:val="009A3E11"/>
    <w:rsid w:val="009B4D02"/>
    <w:rsid w:val="009C7E5D"/>
    <w:rsid w:val="009F7F53"/>
    <w:rsid w:val="00A119E5"/>
    <w:rsid w:val="00A13B9A"/>
    <w:rsid w:val="00A659C6"/>
    <w:rsid w:val="00AA1652"/>
    <w:rsid w:val="00AE3BC9"/>
    <w:rsid w:val="00B06FAB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E31F7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9A9"/>
    <w:rsid w:val="00EE63CB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also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18677C1729EE45B7B1BDE736184734" ma:contentTypeVersion="10" ma:contentTypeDescription="Opprett et nytt dokument." ma:contentTypeScope="" ma:versionID="7248230562ce4ecb3916ca46961aa99a">
  <xsd:schema xmlns:xsd="http://www.w3.org/2001/XMLSchema" xmlns:xs="http://www.w3.org/2001/XMLSchema" xmlns:p="http://schemas.microsoft.com/office/2006/metadata/properties" xmlns:ns2="6d7fde8c-b90a-4b40-ada8-666aae94bb0b" targetNamespace="http://schemas.microsoft.com/office/2006/metadata/properties" ma:root="true" ma:fieldsID="841df9b17170d77ffbfb17589dc0abb2" ns2:_="">
    <xsd:import namespace="6d7fde8c-b90a-4b40-ada8-666aae94b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7fde8c-b90a-4b40-ada8-666aae94b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7fde8c-b90a-4b40-ada8-666aae94bb0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01510-5806-42C1-BE24-862A9BF6DA23}"/>
</file>

<file path=customXml/itemProps2.xml><?xml version="1.0" encoding="utf-8"?>
<ds:datastoreItem xmlns:ds="http://schemas.openxmlformats.org/officeDocument/2006/customXml" ds:itemID="{7C1B4630-1561-4CAE-8D6E-C83E3226D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A3AEA-A189-47D3-A094-2CCABCA3F7ED}">
  <ds:schemaRefs>
    <ds:schemaRef ds:uri="http://schemas.microsoft.com/office/2006/metadata/properties"/>
    <ds:schemaRef ds:uri="http://schemas.microsoft.com/office/infopath/2007/PartnerControls"/>
    <ds:schemaRef ds:uri="01fda349-5adf-4bcf-9dd1-3bea19e68195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2</Pages>
  <Words>133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Lene Engen</cp:lastModifiedBy>
  <cp:revision>2</cp:revision>
  <dcterms:created xsi:type="dcterms:W3CDTF">2025-10-21T07:50:00Z</dcterms:created>
  <dcterms:modified xsi:type="dcterms:W3CDTF">2025-10-21T07:50:00Z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0x0101005918677C1729EE45B7B1BDE736184734</vt:lpwstr>
  </property>
  <property fmtid="{D5CDD505-2E9C-101B-9397-08002B2CF9AE}" pid="3" name="c706b671796746379fc435e5ab8acaf9">
    <vt:lpwstr>I Arbeid|34345c51-8802-4013-84be-74902cea0210</vt:lpwstr>
  </property>
  <property fmtid="{D5CDD505-2E9C-101B-9397-08002B2CF9AE}" pid="4" name="SHICategory">
    <vt:lpwstr>4;#Kirurgiske produkter|c3112373-0df3-42bd-a2af-ba37924276ef</vt:lpwstr>
  </property>
  <property fmtid="{D5CDD505-2E9C-101B-9397-08002B2CF9AE}" pid="5" name="eddf1c2c1da842e2bc8d48adb607c365">
    <vt:lpwstr/>
  </property>
  <property fmtid="{D5CDD505-2E9C-101B-9397-08002B2CF9AE}" pid="6" name="SHIBusinessUnit">
    <vt:lpwstr>1;#Ledelse - Divisjon Midt-Norge|a4b18881-922d-4fb0-98e0-fa50ae455baa</vt:lpwstr>
  </property>
  <property fmtid="{D5CDD505-2E9C-101B-9397-08002B2CF9AE}" pid="7" name="MediaServiceImageTags">
    <vt:lpwstr/>
  </property>
  <property fmtid="{D5CDD505-2E9C-101B-9397-08002B2CF9AE}" pid="8" name="SHIStatus">
    <vt:lpwstr>3;#I Arbeid|34345c51-8802-4013-84be-74902cea0210</vt:lpwstr>
  </property>
  <property fmtid="{D5CDD505-2E9C-101B-9397-08002B2CF9AE}" pid="9" name="TaxCatchAll">
    <vt:lpwstr>4;#Kirurgiske produkter|c3112373-0df3-42bd-a2af-ba37924276ef;#3;#I Arbeid|34345c51-8802-4013-84be-74902cea0210;#2;#Utgående dokument|3096e2a7-81e8-4e05-8f95-bfe59d4018ea;#1;#Ledelse - Divisjon Midt-Norge|a4b18881-922d-4fb0-98e0-fa50ae455baa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>Kirurgiske produkter|c3112373-0df3-42bd-a2af-ba37924276ef</vt:lpwstr>
  </property>
  <property fmtid="{D5CDD505-2E9C-101B-9397-08002B2CF9AE}" pid="12" name="f692c5fbbf584dd1b4cdb2fc07ec6741">
    <vt:lpwstr>Utgående dokument|3096e2a7-81e8-4e05-8f95-bfe59d4018ea</vt:lpwstr>
  </property>
  <property fmtid="{D5CDD505-2E9C-101B-9397-08002B2CF9AE}" pid="13" name="SHIArchiveKey">
    <vt:lpwstr/>
  </property>
  <property fmtid="{D5CDD505-2E9C-101B-9397-08002B2CF9AE}" pid="14" name="SHIBusinessFunction">
    <vt:lpwstr/>
  </property>
  <property fmtid="{D5CDD505-2E9C-101B-9397-08002B2CF9AE}" pid="15" name="SHIJournalType">
    <vt:lpwstr>2;#Utgående dokument|3096e2a7-81e8-4e05-8f95-bfe59d4018ea</vt:lpwstr>
  </property>
  <property fmtid="{D5CDD505-2E9C-101B-9397-08002B2CF9AE}" pid="16" name="cd34d7d8f9d8445ca63dd03b5376680a">
    <vt:lpwstr>Ledelse - Divisjon Midt-Norge|a4b18881-922d-4fb0-98e0-fa50ae455baa</vt:lpwstr>
  </property>
</Properties>
</file>