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4660ac-0fac-4a5a-9583-0703deb56b2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10" ma:contentTypeDescription="Opprett et nytt dokument." ma:contentTypeScope="" ma:versionID="a8f4090d68585cd680f13418c69968ff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203d2a928f7f43dd06c633ccb78e6eea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ED725CA2-9A67-4C9D-9441-6150D31F5B66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5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Laila Pagh-Skov</cp:lastModifiedBy>
  <cp:revision>8</cp:revision>
  <dcterms:created xsi:type="dcterms:W3CDTF">2025-03-04T17:04:00Z</dcterms:created>
  <dcterms:modified xsi:type="dcterms:W3CDTF">2025-03-04T17:24:00Z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0x0101000181B89325C07D40AC8EB6D69F836980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eddf1c2c1da842e2bc8d48adb607c365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f692c5fbbf584dd1b4cdb2fc07ec6741">
    <vt:lpwstr/>
  </property>
  <property fmtid="{D5CDD505-2E9C-101B-9397-08002B2CF9AE}" pid="19" name="SHIArchiveKey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