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C0FB9" w14:textId="7DEAAC7E" w:rsidR="00E449C8" w:rsidRDefault="00686C5D" w:rsidP="00686C5D">
      <w:pPr>
        <w:pStyle w:val="Tittel"/>
      </w:pPr>
      <w:r>
        <w:t>Kravspesifikasjon – Redegjørelser</w:t>
      </w:r>
    </w:p>
    <w:p w14:paraId="62FAAFA9" w14:textId="77777777" w:rsidR="00686C5D" w:rsidRDefault="00686C5D" w:rsidP="00686C5D"/>
    <w:p w14:paraId="20A41170" w14:textId="558A17F5" w:rsidR="00686C5D" w:rsidRPr="00686C5D" w:rsidRDefault="00686C5D" w:rsidP="00686C5D">
      <w:pPr>
        <w:pStyle w:val="Overskrift1"/>
        <w:numPr>
          <w:ilvl w:val="0"/>
          <w:numId w:val="0"/>
        </w:numPr>
        <w:jc w:val="center"/>
        <w:rPr>
          <w:sz w:val="36"/>
          <w:szCs w:val="36"/>
        </w:rPr>
      </w:pPr>
      <w:r w:rsidRPr="00686C5D">
        <w:rPr>
          <w:sz w:val="36"/>
          <w:szCs w:val="36"/>
        </w:rPr>
        <w:t>Minstekrav</w:t>
      </w:r>
    </w:p>
    <w:p w14:paraId="7901E65E" w14:textId="73802C18" w:rsidR="00686C5D" w:rsidRDefault="00686C5D" w:rsidP="00686C5D">
      <w:pPr>
        <w:pStyle w:val="Overskrift1"/>
      </w:pPr>
      <w:r>
        <w:t xml:space="preserve">Minstekrav </w:t>
      </w:r>
    </w:p>
    <w:p w14:paraId="21974BB4" w14:textId="77777777" w:rsidR="00686C5D" w:rsidRPr="00686C5D" w:rsidRDefault="00686C5D" w:rsidP="00686C5D">
      <w:pPr>
        <w:pStyle w:val="Overskrift2"/>
      </w:pPr>
    </w:p>
    <w:p w14:paraId="302A295A" w14:textId="546D2D33" w:rsidR="00686C5D" w:rsidRDefault="00686C5D" w:rsidP="00686C5D">
      <w:pPr>
        <w:pStyle w:val="Overskrift1"/>
      </w:pPr>
      <w:r>
        <w:t xml:space="preserve">Minstekrav </w:t>
      </w:r>
    </w:p>
    <w:p w14:paraId="72367679" w14:textId="77777777" w:rsidR="00686C5D" w:rsidRPr="00686C5D" w:rsidRDefault="00686C5D" w:rsidP="00686C5D">
      <w:pPr>
        <w:pStyle w:val="Overskrift2"/>
      </w:pPr>
    </w:p>
    <w:p w14:paraId="3064471C" w14:textId="7B6BCF1F" w:rsidR="00686C5D" w:rsidRDefault="00686C5D" w:rsidP="00686C5D">
      <w:pPr>
        <w:pStyle w:val="Overskrift1"/>
      </w:pPr>
      <w:r>
        <w:t xml:space="preserve">Minstekrav </w:t>
      </w:r>
    </w:p>
    <w:p w14:paraId="0AC1D6DF" w14:textId="77777777" w:rsidR="00686C5D" w:rsidRPr="00686C5D" w:rsidRDefault="00686C5D" w:rsidP="00686C5D">
      <w:pPr>
        <w:pStyle w:val="Overskrift2"/>
      </w:pPr>
    </w:p>
    <w:p w14:paraId="2A97516C" w14:textId="77777777" w:rsidR="00686C5D" w:rsidRDefault="00686C5D" w:rsidP="00686C5D"/>
    <w:p w14:paraId="594E76EE" w14:textId="71FED739" w:rsidR="00686C5D" w:rsidRPr="00686C5D" w:rsidRDefault="00686C5D" w:rsidP="00686C5D">
      <w:pPr>
        <w:pStyle w:val="Overskrift1"/>
        <w:numPr>
          <w:ilvl w:val="0"/>
          <w:numId w:val="0"/>
        </w:numPr>
        <w:jc w:val="center"/>
        <w:rPr>
          <w:sz w:val="36"/>
          <w:szCs w:val="36"/>
        </w:rPr>
      </w:pPr>
      <w:r w:rsidRPr="00686C5D">
        <w:rPr>
          <w:sz w:val="36"/>
          <w:szCs w:val="36"/>
        </w:rPr>
        <w:t>Evalueringskrav</w:t>
      </w:r>
    </w:p>
    <w:p w14:paraId="0BEA62B5" w14:textId="65970220" w:rsidR="00686C5D" w:rsidRDefault="00686C5D" w:rsidP="00686C5D">
      <w:pPr>
        <w:pStyle w:val="Overskrift1"/>
        <w:numPr>
          <w:ilvl w:val="0"/>
          <w:numId w:val="3"/>
        </w:numPr>
      </w:pPr>
      <w:r>
        <w:t xml:space="preserve">Evalueringskrav </w:t>
      </w:r>
    </w:p>
    <w:p w14:paraId="067B5FF5" w14:textId="4DD76DE8" w:rsidR="00686C5D" w:rsidRDefault="00686C5D" w:rsidP="00686C5D">
      <w:pPr>
        <w:pStyle w:val="Overskrift2"/>
      </w:pPr>
    </w:p>
    <w:p w14:paraId="3E59AF60" w14:textId="77777777" w:rsidR="00686C5D" w:rsidRDefault="00686C5D" w:rsidP="00686C5D">
      <w:pPr>
        <w:pStyle w:val="Overskrift1"/>
        <w:numPr>
          <w:ilvl w:val="0"/>
          <w:numId w:val="3"/>
        </w:numPr>
      </w:pPr>
      <w:r>
        <w:t xml:space="preserve">Evalueringskrav </w:t>
      </w:r>
    </w:p>
    <w:p w14:paraId="16A1DE27" w14:textId="77777777" w:rsidR="00686C5D" w:rsidRPr="00686C5D" w:rsidRDefault="00686C5D" w:rsidP="00686C5D">
      <w:pPr>
        <w:pStyle w:val="Overskrift2"/>
      </w:pPr>
    </w:p>
    <w:p w14:paraId="7976EE85" w14:textId="77777777" w:rsidR="00686C5D" w:rsidRDefault="00686C5D" w:rsidP="00686C5D">
      <w:pPr>
        <w:pStyle w:val="Overskrift1"/>
        <w:numPr>
          <w:ilvl w:val="0"/>
          <w:numId w:val="3"/>
        </w:numPr>
      </w:pPr>
      <w:r>
        <w:t xml:space="preserve">Evalueringskrav </w:t>
      </w:r>
    </w:p>
    <w:p w14:paraId="1C440B6C" w14:textId="77777777" w:rsidR="00686C5D" w:rsidRPr="00686C5D" w:rsidRDefault="00686C5D" w:rsidP="00686C5D">
      <w:pPr>
        <w:pStyle w:val="Overskrift2"/>
      </w:pPr>
    </w:p>
    <w:p w14:paraId="041E7EFE" w14:textId="77777777" w:rsidR="00686C5D" w:rsidRPr="00686C5D" w:rsidRDefault="00686C5D" w:rsidP="00686C5D"/>
    <w:p w14:paraId="16E49D20" w14:textId="77777777" w:rsidR="00686C5D" w:rsidRDefault="00686C5D" w:rsidP="00686C5D"/>
    <w:p w14:paraId="087A78A1" w14:textId="1A9FD045" w:rsidR="00686C5D" w:rsidRPr="00686C5D" w:rsidRDefault="00686C5D" w:rsidP="00686C5D">
      <w:pPr>
        <w:pStyle w:val="Overskrift2"/>
        <w:numPr>
          <w:ilvl w:val="0"/>
          <w:numId w:val="0"/>
        </w:numPr>
      </w:pPr>
    </w:p>
    <w:sectPr w:rsidR="00686C5D" w:rsidRPr="00686C5D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D84EC" w14:textId="77777777" w:rsidR="00686C5D" w:rsidRDefault="00686C5D" w:rsidP="008A6B54">
      <w:pPr>
        <w:spacing w:after="0" w:line="240" w:lineRule="auto"/>
      </w:pPr>
      <w:r>
        <w:separator/>
      </w:r>
    </w:p>
  </w:endnote>
  <w:endnote w:type="continuationSeparator" w:id="0">
    <w:p w14:paraId="0E56138D" w14:textId="77777777" w:rsidR="00686C5D" w:rsidRDefault="00686C5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5ACC6E92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AA2B619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F30B640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588B071F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FBAAF27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7DE5C62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89D2333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30D584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453D88A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FA6F4E2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474C0C60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00249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A87657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B8394AB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9508" w14:textId="77777777" w:rsidR="00686C5D" w:rsidRDefault="00686C5D" w:rsidP="008A6B54">
      <w:pPr>
        <w:spacing w:after="0" w:line="240" w:lineRule="auto"/>
      </w:pPr>
      <w:r>
        <w:separator/>
      </w:r>
    </w:p>
  </w:footnote>
  <w:footnote w:type="continuationSeparator" w:id="0">
    <w:p w14:paraId="7E6F698E" w14:textId="77777777" w:rsidR="00686C5D" w:rsidRDefault="00686C5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C47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A4439" wp14:editId="6DA82F2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3EA9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8269D79" wp14:editId="2C7419C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5E263C84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  <w:num w:numId="3" w16cid:durableId="394359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5D"/>
    <w:rsid w:val="00000B71"/>
    <w:rsid w:val="000169B0"/>
    <w:rsid w:val="00061D42"/>
    <w:rsid w:val="00066FAD"/>
    <w:rsid w:val="000C55D7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2E7056"/>
    <w:rsid w:val="00311005"/>
    <w:rsid w:val="00336197"/>
    <w:rsid w:val="0039128B"/>
    <w:rsid w:val="003C7810"/>
    <w:rsid w:val="003D3F41"/>
    <w:rsid w:val="00400A8F"/>
    <w:rsid w:val="00402EAE"/>
    <w:rsid w:val="00421B99"/>
    <w:rsid w:val="004743F2"/>
    <w:rsid w:val="0047732F"/>
    <w:rsid w:val="00485318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86C5D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E4C68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EBE6F"/>
  <w15:chartTrackingRefBased/>
  <w15:docId w15:val="{1338B2B6-1FD6-4344-AC55-038E1455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03AC11A05F5E8840A7B1CF363D38A6E0" ma:contentTypeVersion="4" ma:contentTypeDescription="" ma:contentTypeScope="" ma:versionID="d447281de0b908b632b6e31ae5d195a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89d885546c34412c876ed2c7dbd91ba8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1fb823fc-bcbb-4438-9482-59aaf3399912}" ma:internalName="TaxCatchAll" ma:showField="CatchAllData" ma:web="18782890-b697-466a-8ccb-3f7c0c9a8f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1fb823fc-bcbb-4438-9482-59aaf3399912}" ma:internalName="TaxCatchAllLabel" ma:readOnly="true" ma:showField="CatchAllDataLabel" ma:web="18782890-b697-466a-8ccb-3f7c0c9a8f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eaa448-81cf-483d-9546-6237366576fe">
      <Value>1</Value>
    </TaxCatchAll>
    <lda629c15bae4e91aa6c7e8cbbdfc8b6 xmlns="1beaa448-81cf-483d-9546-6237366576fe">
      <Terms xmlns="http://schemas.microsoft.com/office/infopath/2007/PartnerControls"/>
    </lda629c15bae4e91aa6c7e8cbbdfc8b6>
    <cd34d7d8f9d8445ca63dd03b5376680a xmlns="1beaa448-81cf-483d-9546-6237366576fe">
      <Terms xmlns="http://schemas.microsoft.com/office/infopath/2007/PartnerControls"/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f692c5fbbf584dd1b4cdb2fc07ec6741 xmlns="1beaa448-81cf-483d-9546-6237366576fe">
      <Terms xmlns="http://schemas.microsoft.com/office/infopath/2007/PartnerControls"/>
    </f692c5fbbf584dd1b4cdb2fc07ec6741>
    <mb0d347ee0664214bffb1328b3228b3b xmlns="1beaa448-81cf-483d-9546-6237366576fe">
      <Terms xmlns="http://schemas.microsoft.com/office/infopath/2007/PartnerControls"/>
    </mb0d347ee0664214bffb1328b3228b3b>
  </documentManagement>
</p:properties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15D953-AC54-4BEF-82C1-9479B2B1D425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129e198c-650e-4271-a6f7-c805fb625801"/>
    <ds:schemaRef ds:uri="1a71970e-6099-4e62-b52a-ff293a34a834"/>
  </ds:schemaRefs>
</ds:datastoreItem>
</file>

<file path=customXml/itemProps5.xml><?xml version="1.0" encoding="utf-8"?>
<ds:datastoreItem xmlns:ds="http://schemas.openxmlformats.org/officeDocument/2006/customXml" ds:itemID="{C4743AB8-3C41-4042-9758-CE3BE60AE9F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6</TotalTime>
  <Pages>1</Pages>
  <Words>25</Words>
  <Characters>134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Bruun Eidhammer</dc:creator>
  <cp:keywords/>
  <dc:description/>
  <cp:lastModifiedBy>Simon Bruun Eidhammer</cp:lastModifiedBy>
  <cp:revision>1</cp:revision>
  <dcterms:created xsi:type="dcterms:W3CDTF">2026-06-04T10:08:00Z</dcterms:created>
  <dcterms:modified xsi:type="dcterms:W3CDTF">2026-06-04T10:14:00Z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0x01010083DE3F614A9F7E45B7244B4AF84C313B010003AC11A05F5E8840A7B1CF363D38A6E0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