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893fea9ce01753dfefae7455a7811a0">
  <xsd:schema xmlns:xsd="http://www.w3.org/2001/XMLSchema" xmlns:xs="http://www.w3.org/2001/XMLSchema" xmlns:p="http://schemas.microsoft.com/office/2006/metadata/properties" xmlns:ns2="8b4660ac-0fac-4a5a-9583-0703deb56b2e" targetNamespace="http://schemas.microsoft.com/office/2006/metadata/properties" ma:root="true" ma:fieldsID="8702952e6427dd107e6d350c3e54363f"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F0538EF3-1966-4BE7-A40C-29BD23588FF0}"/>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