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F0B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4660ac-0fac-4a5a-9583-0703deb56b2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1B89325C07D40AC8EB6D69F836980" ma:contentTypeVersion="10" ma:contentTypeDescription="Opprett et nytt dokument." ma:contentTypeScope="" ma:versionID="a8f4090d68585cd680f13418c69968ff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203d2a928f7f43dd06c633ccb78e6eea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5FDEA4-B42C-48BC-BDC6-563AC8F9535F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2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3</cp:revision>
  <dcterms:created xsi:type="dcterms:W3CDTF">2023-06-30T11:03:00Z</dcterms:created>
  <dcterms:modified xsi:type="dcterms:W3CDTF">2024-12-28T11:50:00Z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0x0101000181B89325C07D40AC8EB6D69F836980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SHIStatus">
    <vt:lpwstr>1;#Kladd|b4b6a614-00e1-4169-90bb-f9dbedae6a98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</Properties>
</file>