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5B503E57" w14:textId="27D38755" w:rsidR="007053FC" w:rsidRPr="007053FC" w:rsidRDefault="007053FC" w:rsidP="007053FC">
      <w:pPr>
        <w:rPr>
          <w:b/>
        </w:rPr>
      </w:pPr>
      <w:r w:rsidRPr="007053FC">
        <w:rPr>
          <w:b/>
        </w:rPr>
        <w:t>2024-35950 Defibrillatorer til helseforetakene i Helse Sør-Øst</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053FC"/>
    <w:rsid w:val="00710798"/>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0434"/>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840763">
      <w:bodyDiv w:val="1"/>
      <w:marLeft w:val="0"/>
      <w:marRight w:val="0"/>
      <w:marTop w:val="0"/>
      <w:marBottom w:val="0"/>
      <w:divBdr>
        <w:top w:val="none" w:sz="0" w:space="0" w:color="auto"/>
        <w:left w:val="none" w:sz="0" w:space="0" w:color="auto"/>
        <w:bottom w:val="none" w:sz="0" w:space="0" w:color="auto"/>
        <w:right w:val="none" w:sz="0" w:space="0" w:color="auto"/>
      </w:divBdr>
    </w:div>
    <w:div w:id="176949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D0ED6686A74F4B9735E8BDF0D9802A" ma:contentTypeVersion="9" ma:contentTypeDescription="Create a new document." ma:contentTypeScope="" ma:versionID="a0879e49062d6e44a25e216ae4975890">
  <xsd:schema xmlns:xsd="http://www.w3.org/2001/XMLSchema" xmlns:xs="http://www.w3.org/2001/XMLSchema" xmlns:p="http://schemas.microsoft.com/office/2006/metadata/properties" xmlns:ns2="eba696d8-ab81-45d8-9f87-7a38d3e2ab42" targetNamespace="http://schemas.microsoft.com/office/2006/metadata/properties" ma:root="true" ma:fieldsID="eb9937efd98be09c70eafc9105cc6ecb" ns2:_="">
    <xsd:import namespace="eba696d8-ab81-45d8-9f87-7a38d3e2ab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696d8-ab81-45d8-9f87-7a38d3e2a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a696d8-ab81-45d8-9f87-7a38d3e2ab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E6319CDC-1969-4482-9B12-D9D7F2043ED6}"/>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 ds:uri="eba696d8-ab81-45d8-9f87-7a38d3e2ab42"/>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9</TotalTime>
  <Pages>1</Pages>
  <Words>260</Words>
  <Characters>1383</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Magnus Eriksrud</cp:lastModifiedBy>
  <cp:revision>4</cp:revision>
  <dcterms:created xsi:type="dcterms:W3CDTF">2023-07-07T12:48:00Z</dcterms:created>
  <dcterms:modified xsi:type="dcterms:W3CDTF">2025-12-11T07:46:00Z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0x01010013D0ED6686A74F4B9735E8BDF0D9802A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MediaServiceImageTags">
    <vt:lpwstr/>
  </property>
  <property fmtid="{D5CDD505-2E9C-101B-9397-08002B2CF9AE}" pid="17" name="Order">
    <vt:r8>28700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