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C8366" w14:textId="143FABE2" w:rsidR="001F7848" w:rsidRDefault="001F7848" w:rsidP="00703274">
      <w:pPr>
        <w:pStyle w:val="Tittel"/>
      </w:pPr>
      <w:r>
        <w:t>Søknadsbrev</w:t>
      </w:r>
    </w:p>
    <w:p w14:paraId="1229D0AD" w14:textId="77777777" w:rsidR="001F7848" w:rsidRDefault="001F7848" w:rsidP="002F0B9F"/>
    <w:p w14:paraId="6937308C" w14:textId="72A0380F" w:rsidR="001F7848" w:rsidRDefault="001F7848" w:rsidP="002F0B9F">
      <w:r>
        <w:t>Sykehusinnkjøp HF</w:t>
      </w:r>
      <w:r>
        <w:br/>
        <w:t xml:space="preserve">v/ </w:t>
      </w:r>
      <w:r w:rsidRPr="001F7848">
        <w:rPr>
          <w:color w:val="1A588E" w:themeColor="background2" w:themeShade="80"/>
        </w:rPr>
        <w:t>[sett inn navn på kontaktperson]</w:t>
      </w:r>
    </w:p>
    <w:p w14:paraId="054E5171" w14:textId="77777777" w:rsidR="001F7848" w:rsidRDefault="001F7848" w:rsidP="002F0B9F"/>
    <w:p w14:paraId="289702B7" w14:textId="161B9B5C" w:rsidR="001F7848" w:rsidRDefault="001F7848" w:rsidP="002F0B9F">
      <w:pPr>
        <w:pStyle w:val="Overskrift1"/>
      </w:pPr>
      <w:r>
        <w:t xml:space="preserve">Søknadsbrev </w:t>
      </w:r>
      <w:r w:rsidR="000D6B53">
        <w:t>–</w:t>
      </w:r>
      <w:r>
        <w:t xml:space="preserve"> </w:t>
      </w:r>
      <w:r w:rsidR="000D6B53">
        <w:rPr>
          <w:color w:val="1A588E" w:themeColor="background2" w:themeShade="80"/>
        </w:rPr>
        <w:t xml:space="preserve">2024-35950 Defibrillatorer til </w:t>
      </w:r>
      <w:r w:rsidR="00BD31FB">
        <w:rPr>
          <w:color w:val="1A588E" w:themeColor="background2" w:themeShade="80"/>
        </w:rPr>
        <w:t>helseforetakene i Helse Sør-Øst</w:t>
      </w: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1571"/>
        <w:gridCol w:w="7638"/>
      </w:tblGrid>
      <w:tr w:rsidR="00703274" w14:paraId="6E04F9B7" w14:textId="77777777" w:rsidTr="007032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3FFFE9B5" w14:textId="785E4028" w:rsidR="00703274" w:rsidRDefault="00703274" w:rsidP="002F0B9F">
            <w:r>
              <w:t>Informasjon</w:t>
            </w:r>
          </w:p>
        </w:tc>
        <w:tc>
          <w:tcPr>
            <w:tcW w:w="7684" w:type="dxa"/>
          </w:tcPr>
          <w:p w14:paraId="57B5A197" w14:textId="458D2A75" w:rsidR="00703274" w:rsidRDefault="00703274" w:rsidP="002F0B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Sett inn under</w:t>
            </w:r>
          </w:p>
        </w:tc>
      </w:tr>
      <w:tr w:rsidR="001F7848" w14:paraId="118D6E91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444FF5D4" w14:textId="77777777" w:rsidR="001F7848" w:rsidRDefault="001F7848" w:rsidP="002F0B9F">
            <w:r>
              <w:t>Tilbyder</w:t>
            </w:r>
          </w:p>
        </w:tc>
        <w:tc>
          <w:tcPr>
            <w:tcW w:w="7684" w:type="dxa"/>
          </w:tcPr>
          <w:p w14:paraId="4A96AD91" w14:textId="77777777" w:rsidR="001F7848" w:rsidRDefault="001F7848" w:rsidP="002F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F7848" w14:paraId="4D77E217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79D770D0" w14:textId="77777777" w:rsidR="001F7848" w:rsidRDefault="001F7848" w:rsidP="002F0B9F">
            <w:r>
              <w:t>Org.nr</w:t>
            </w:r>
            <w:r>
              <w:tab/>
            </w:r>
          </w:p>
        </w:tc>
        <w:tc>
          <w:tcPr>
            <w:tcW w:w="7684" w:type="dxa"/>
          </w:tcPr>
          <w:p w14:paraId="590FC7FC" w14:textId="77777777" w:rsidR="001F7848" w:rsidRDefault="001F7848" w:rsidP="002F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F7848" w14:paraId="1FA0CC81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0B297A81" w14:textId="77777777" w:rsidR="001F7848" w:rsidRDefault="001F7848" w:rsidP="002F0B9F">
            <w:r>
              <w:t>Kontaktperson</w:t>
            </w:r>
          </w:p>
        </w:tc>
        <w:tc>
          <w:tcPr>
            <w:tcW w:w="7684" w:type="dxa"/>
          </w:tcPr>
          <w:p w14:paraId="514D5ACA" w14:textId="77777777" w:rsidR="001F7848" w:rsidRDefault="001F7848" w:rsidP="002F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D23186" w14:textId="53A2A2FE" w:rsidR="001F7848" w:rsidRDefault="001F7848" w:rsidP="002F0B9F"/>
    <w:p w14:paraId="78C2D883" w14:textId="05A0FE65" w:rsidR="001F7848" w:rsidRDefault="001F7848" w:rsidP="002F0B9F">
      <w:r>
        <w:t xml:space="preserve">Vi viser til mottatt </w:t>
      </w:r>
      <w:r w:rsidRPr="00BD31FB">
        <w:rPr>
          <w:color w:val="000000" w:themeColor="text1"/>
        </w:rPr>
        <w:t>kvalifikasjonsgrunnlag.</w:t>
      </w:r>
      <w:r>
        <w:t xml:space="preserve"> Vi har gleden av å inngi forespørsel i henhold til de forutsetninger som er gitt i </w:t>
      </w:r>
      <w:r w:rsidRPr="009165A4">
        <w:rPr>
          <w:color w:val="000000" w:themeColor="text1"/>
        </w:rPr>
        <w:t xml:space="preserve">kvalifikasjonsgrunnlaget og tilhørende </w:t>
      </w:r>
      <w:r>
        <w:t>bilag.</w:t>
      </w:r>
    </w:p>
    <w:p w14:paraId="65F91D16" w14:textId="77777777" w:rsidR="001F7848" w:rsidRDefault="001F7848" w:rsidP="002F0B9F">
      <w:r>
        <w:t>Vi er innforståtte med at eventuelle avvik/forbehold mot de oppgitte forutsetningene kan medføre avvisning.</w:t>
      </w:r>
    </w:p>
    <w:p w14:paraId="20DDCCCE" w14:textId="77777777" w:rsidR="001F7848" w:rsidRPr="00BD31FB" w:rsidRDefault="001F7848" w:rsidP="002F0B9F">
      <w:pPr>
        <w:rPr>
          <w:color w:val="000000" w:themeColor="text1"/>
        </w:rPr>
      </w:pPr>
      <w:r w:rsidRPr="00BD31FB">
        <w:rPr>
          <w:color w:val="000000" w:themeColor="text1"/>
        </w:rPr>
        <w:t>Forespørselen gjelder følgende delkontrakt:</w:t>
      </w:r>
    </w:p>
    <w:p w14:paraId="7806BF51" w14:textId="11B2CD0E" w:rsidR="001F7848" w:rsidRDefault="001F7848" w:rsidP="002F0B9F">
      <w:r>
        <w:t>Vi leverer forespørsel etter følgende leverandørkonstellasjon, jf</w:t>
      </w:r>
      <w:r w:rsidRPr="00D470B5">
        <w:rPr>
          <w:color w:val="000000" w:themeColor="text1"/>
        </w:rPr>
        <w:t>. Konkurransebestemmelser</w:t>
      </w:r>
      <w:r w:rsidRPr="001F7848">
        <w:rPr>
          <w:color w:val="1A588E" w:themeColor="background2" w:themeShade="80"/>
        </w:rPr>
        <w:t>:</w:t>
      </w:r>
    </w:p>
    <w:p w14:paraId="35E68761" w14:textId="77777777" w:rsidR="001F7848" w:rsidRDefault="001F7848" w:rsidP="002F0B9F">
      <w:r>
        <w:t xml:space="preserve">   </w:t>
      </w:r>
      <w:sdt>
        <w:sdtPr>
          <w:id w:val="291632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En leverandør.</w:t>
      </w:r>
    </w:p>
    <w:p w14:paraId="67E45EF1" w14:textId="77777777" w:rsidR="001F7848" w:rsidRDefault="001F7848" w:rsidP="002F0B9F">
      <w:r>
        <w:t xml:space="preserve">   </w:t>
      </w:r>
      <w:sdt>
        <w:sdtPr>
          <w:id w:val="476344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En hovedleverandør med en/flere underleverandør(er).</w:t>
      </w:r>
    </w:p>
    <w:p w14:paraId="3F1B2110" w14:textId="77777777" w:rsidR="001F7848" w:rsidRDefault="001F7848" w:rsidP="002F0B9F">
      <w:r>
        <w:t xml:space="preserve">   </w:t>
      </w:r>
      <w:sdt>
        <w:sdtPr>
          <w:id w:val="-701321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Pr="001F7848">
        <w:rPr>
          <w:color w:val="1A588E" w:themeColor="background2" w:themeShade="80"/>
        </w:rPr>
        <w:t>En leverandør, med støtte fra andre virksomheter, jf. anskaffelsesforskriften § 16-10</w:t>
      </w:r>
    </w:p>
    <w:p w14:paraId="0ED030AB" w14:textId="77777777" w:rsidR="001F7848" w:rsidRDefault="001F7848" w:rsidP="002F0B9F">
      <w:pPr>
        <w:ind w:left="708" w:hanging="708"/>
      </w:pPr>
      <w:r>
        <w:t xml:space="preserve">   </w:t>
      </w:r>
      <w:sdt>
        <w:sdtPr>
          <w:id w:val="201522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Pr="001F7848">
        <w:rPr>
          <w:color w:val="1A588E" w:themeColor="background2" w:themeShade="80"/>
        </w:rPr>
        <w:t>En gruppe leverandører, jf. anskaffelsesforskriften §16-11. Det skal da være en ansvarlig leverandør blant disse som binder alle leverandørene. Videre skal leverandørene hefte solidarisk for ytelsen og oppfyllelsen av kontrakten.</w:t>
      </w:r>
      <w:r>
        <w:t xml:space="preserve"> </w:t>
      </w:r>
    </w:p>
    <w:p w14:paraId="63E7B908" w14:textId="77777777" w:rsidR="001F7848" w:rsidRDefault="001F7848" w:rsidP="002F0B9F">
      <w:r>
        <w:t xml:space="preserve">   </w:t>
      </w:r>
      <w:sdt>
        <w:sdtPr>
          <w:id w:val="1630050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Søknaden leveres uten forbehold eller avvik.  </w:t>
      </w:r>
    </w:p>
    <w:p w14:paraId="4BB2487D" w14:textId="77777777" w:rsidR="001F7848" w:rsidRDefault="001F7848" w:rsidP="002F0B9F">
      <w:r>
        <w:t>Søker plikter å beskrive alle avvik og forbehold i dette søknadsbrevet</w:t>
      </w:r>
    </w:p>
    <w:p w14:paraId="1193C26C" w14:textId="77777777" w:rsidR="001F7848" w:rsidRDefault="001F7848" w:rsidP="002F0B9F">
      <w:r>
        <w:t xml:space="preserve">   </w:t>
      </w:r>
      <w:sdt>
        <w:sdtPr>
          <w:id w:val="-1590684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1F7848" w14:paraId="63BA05BA" w14:textId="77777777" w:rsidTr="001F78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6C9668FF" w14:textId="77777777" w:rsidR="001F7848" w:rsidRDefault="001F7848" w:rsidP="002F0B9F">
            <w:r>
              <w:t>Ref. nr. i kontrakts-vilkår/bilag</w:t>
            </w:r>
          </w:p>
        </w:tc>
        <w:tc>
          <w:tcPr>
            <w:tcW w:w="2254" w:type="dxa"/>
          </w:tcPr>
          <w:p w14:paraId="6146EE94" w14:textId="77777777" w:rsidR="001F7848" w:rsidRDefault="001F7848" w:rsidP="002F0B9F">
            <w:r>
              <w:t>Beskrivelse av forbehold</w:t>
            </w:r>
          </w:p>
        </w:tc>
        <w:tc>
          <w:tcPr>
            <w:tcW w:w="2254" w:type="dxa"/>
          </w:tcPr>
          <w:p w14:paraId="793B8BFD" w14:textId="77777777" w:rsidR="001F7848" w:rsidRDefault="001F7848" w:rsidP="002F0B9F">
            <w:r>
              <w:t>Årsak til forbehold</w:t>
            </w:r>
          </w:p>
        </w:tc>
        <w:tc>
          <w:tcPr>
            <w:tcW w:w="2254" w:type="dxa"/>
          </w:tcPr>
          <w:p w14:paraId="7C765C26" w14:textId="77777777" w:rsidR="001F7848" w:rsidRDefault="001F7848" w:rsidP="002F0B9F">
            <w:r>
              <w:t>Konsekvenser for ytelser, pris, risiko, fremdrift mv.</w:t>
            </w:r>
          </w:p>
        </w:tc>
      </w:tr>
      <w:tr w:rsidR="001F7848" w14:paraId="07D03253" w14:textId="77777777" w:rsidTr="001F7848">
        <w:tc>
          <w:tcPr>
            <w:tcW w:w="2254" w:type="dxa"/>
          </w:tcPr>
          <w:p w14:paraId="727AAE5F" w14:textId="77777777" w:rsidR="001F7848" w:rsidRDefault="001F7848" w:rsidP="002F0B9F"/>
        </w:tc>
        <w:tc>
          <w:tcPr>
            <w:tcW w:w="2254" w:type="dxa"/>
          </w:tcPr>
          <w:p w14:paraId="678071BD" w14:textId="77777777" w:rsidR="001F7848" w:rsidRDefault="001F7848" w:rsidP="002F0B9F"/>
        </w:tc>
        <w:tc>
          <w:tcPr>
            <w:tcW w:w="2254" w:type="dxa"/>
          </w:tcPr>
          <w:p w14:paraId="459849FC" w14:textId="77777777" w:rsidR="001F7848" w:rsidRDefault="001F7848" w:rsidP="002F0B9F"/>
        </w:tc>
        <w:tc>
          <w:tcPr>
            <w:tcW w:w="2254" w:type="dxa"/>
          </w:tcPr>
          <w:p w14:paraId="7E5B18B7" w14:textId="77777777" w:rsidR="001F7848" w:rsidRDefault="001F7848" w:rsidP="002F0B9F"/>
        </w:tc>
      </w:tr>
      <w:tr w:rsidR="001F7848" w14:paraId="5144D75B" w14:textId="77777777" w:rsidTr="001F7848">
        <w:tc>
          <w:tcPr>
            <w:tcW w:w="2254" w:type="dxa"/>
          </w:tcPr>
          <w:p w14:paraId="592747C8" w14:textId="77777777" w:rsidR="001F7848" w:rsidRDefault="001F7848" w:rsidP="002F0B9F"/>
        </w:tc>
        <w:tc>
          <w:tcPr>
            <w:tcW w:w="2254" w:type="dxa"/>
          </w:tcPr>
          <w:p w14:paraId="52F9B53F" w14:textId="77777777" w:rsidR="001F7848" w:rsidRDefault="001F7848" w:rsidP="002F0B9F"/>
        </w:tc>
        <w:tc>
          <w:tcPr>
            <w:tcW w:w="2254" w:type="dxa"/>
          </w:tcPr>
          <w:p w14:paraId="50AB19D0" w14:textId="77777777" w:rsidR="001F7848" w:rsidRDefault="001F7848" w:rsidP="002F0B9F"/>
        </w:tc>
        <w:tc>
          <w:tcPr>
            <w:tcW w:w="2254" w:type="dxa"/>
          </w:tcPr>
          <w:p w14:paraId="4F0A17EE" w14:textId="77777777" w:rsidR="001F7848" w:rsidRDefault="001F7848" w:rsidP="002F0B9F"/>
        </w:tc>
      </w:tr>
    </w:tbl>
    <w:p w14:paraId="1BA1D9C0" w14:textId="77777777" w:rsidR="001F7848" w:rsidRDefault="001F7848"/>
    <w:p w14:paraId="5906AC5A" w14:textId="1EE517A1" w:rsidR="001F7848" w:rsidRDefault="001F7848" w:rsidP="002F0B9F">
      <w:r>
        <w:t xml:space="preserve">   </w:t>
      </w:r>
      <w:sdt>
        <w:sdtPr>
          <w:id w:val="895705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1F7848" w14:paraId="55F1AA2C" w14:textId="77777777" w:rsidTr="001F78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700EE0EB" w14:textId="77777777" w:rsidR="001F7848" w:rsidRDefault="001F7848" w:rsidP="00793695">
            <w:r>
              <w:lastRenderedPageBreak/>
              <w:t>Ref. nr. i kontrakts-vilkår/bilag</w:t>
            </w:r>
          </w:p>
        </w:tc>
        <w:tc>
          <w:tcPr>
            <w:tcW w:w="2254" w:type="dxa"/>
          </w:tcPr>
          <w:p w14:paraId="05D78A9D" w14:textId="77777777" w:rsidR="001F7848" w:rsidRDefault="001F7848" w:rsidP="00793695">
            <w:r>
              <w:t>Beskrivelse av forbehold</w:t>
            </w:r>
          </w:p>
        </w:tc>
        <w:tc>
          <w:tcPr>
            <w:tcW w:w="2254" w:type="dxa"/>
          </w:tcPr>
          <w:p w14:paraId="38ED6A99" w14:textId="77777777" w:rsidR="001F7848" w:rsidRDefault="001F7848" w:rsidP="00793695">
            <w:r>
              <w:t>Årsak til forbehold</w:t>
            </w:r>
          </w:p>
        </w:tc>
        <w:tc>
          <w:tcPr>
            <w:tcW w:w="2254" w:type="dxa"/>
          </w:tcPr>
          <w:p w14:paraId="071F46F4" w14:textId="77777777" w:rsidR="001F7848" w:rsidRDefault="001F7848" w:rsidP="00793695">
            <w:r>
              <w:t>Konsekvenser for ytelser, pris, risiko, fremdrift mv.</w:t>
            </w:r>
          </w:p>
        </w:tc>
      </w:tr>
      <w:tr w:rsidR="001F7848" w14:paraId="20F82EB3" w14:textId="77777777" w:rsidTr="001F7848">
        <w:tc>
          <w:tcPr>
            <w:tcW w:w="2254" w:type="dxa"/>
          </w:tcPr>
          <w:p w14:paraId="331A4848" w14:textId="77777777" w:rsidR="001F7848" w:rsidRDefault="001F7848" w:rsidP="00793695"/>
        </w:tc>
        <w:tc>
          <w:tcPr>
            <w:tcW w:w="2254" w:type="dxa"/>
          </w:tcPr>
          <w:p w14:paraId="1253B405" w14:textId="77777777" w:rsidR="001F7848" w:rsidRDefault="001F7848" w:rsidP="00793695"/>
        </w:tc>
        <w:tc>
          <w:tcPr>
            <w:tcW w:w="2254" w:type="dxa"/>
          </w:tcPr>
          <w:p w14:paraId="302DF0B2" w14:textId="77777777" w:rsidR="001F7848" w:rsidRDefault="001F7848" w:rsidP="00793695"/>
        </w:tc>
        <w:tc>
          <w:tcPr>
            <w:tcW w:w="2254" w:type="dxa"/>
          </w:tcPr>
          <w:p w14:paraId="6D779E13" w14:textId="77777777" w:rsidR="001F7848" w:rsidRDefault="001F7848" w:rsidP="00793695"/>
        </w:tc>
      </w:tr>
      <w:tr w:rsidR="001F7848" w14:paraId="5DF1CC45" w14:textId="77777777" w:rsidTr="001F7848">
        <w:tc>
          <w:tcPr>
            <w:tcW w:w="2254" w:type="dxa"/>
          </w:tcPr>
          <w:p w14:paraId="6C243CCD" w14:textId="77777777" w:rsidR="001F7848" w:rsidRDefault="001F7848" w:rsidP="00793695"/>
        </w:tc>
        <w:tc>
          <w:tcPr>
            <w:tcW w:w="2254" w:type="dxa"/>
          </w:tcPr>
          <w:p w14:paraId="453D7205" w14:textId="77777777" w:rsidR="001F7848" w:rsidRDefault="001F7848" w:rsidP="00793695"/>
        </w:tc>
        <w:tc>
          <w:tcPr>
            <w:tcW w:w="2254" w:type="dxa"/>
          </w:tcPr>
          <w:p w14:paraId="614BF2DF" w14:textId="77777777" w:rsidR="001F7848" w:rsidRDefault="001F7848" w:rsidP="00793695"/>
        </w:tc>
        <w:tc>
          <w:tcPr>
            <w:tcW w:w="2254" w:type="dxa"/>
          </w:tcPr>
          <w:p w14:paraId="39B132AC" w14:textId="77777777" w:rsidR="001F7848" w:rsidRDefault="001F7848" w:rsidP="00793695"/>
        </w:tc>
      </w:tr>
    </w:tbl>
    <w:p w14:paraId="20366077" w14:textId="77777777" w:rsidR="001F7848" w:rsidRDefault="001F7848" w:rsidP="002F0B9F">
      <w:r>
        <w:tab/>
      </w:r>
      <w:r>
        <w:tab/>
      </w:r>
      <w:r>
        <w:tab/>
      </w:r>
    </w:p>
    <w:p w14:paraId="611F7033" w14:textId="77777777" w:rsidR="001F7848" w:rsidRDefault="001F7848" w:rsidP="002F0B9F">
      <w:r>
        <w:t>Innsyn:</w:t>
      </w:r>
    </w:p>
    <w:p w14:paraId="0E202C7F" w14:textId="77777777" w:rsidR="001F7848" w:rsidRDefault="001F7848" w:rsidP="002F0B9F">
      <w:r>
        <w:t xml:space="preserve">   </w:t>
      </w:r>
      <w:sdt>
        <w:sdtPr>
          <w:id w:val="1417205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Tilbyder anser ikke noen opplysninger i tilbudet som taushetsbelagt.      </w:t>
      </w:r>
    </w:p>
    <w:p w14:paraId="0357C10F" w14:textId="7AA96315" w:rsidR="001F7848" w:rsidRPr="00245C69" w:rsidRDefault="001F7848" w:rsidP="0023666C">
      <w:pPr>
        <w:ind w:left="708" w:hanging="708"/>
        <w:rPr>
          <w:color w:val="000000" w:themeColor="text1"/>
        </w:rPr>
      </w:pPr>
      <w:r>
        <w:t xml:space="preserve">   </w:t>
      </w:r>
      <w:sdt>
        <w:sdtPr>
          <w:id w:val="-990707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Tilbudet inneholder taushetsbelagte opplysninger og sladdet tilbud, samt </w:t>
      </w:r>
      <w:r w:rsidRPr="00245C69">
        <w:rPr>
          <w:color w:val="000000" w:themeColor="text1"/>
        </w:rPr>
        <w:t xml:space="preserve">utfylt </w:t>
      </w:r>
      <w:r w:rsidR="00D470B5" w:rsidRPr="00245C69">
        <w:rPr>
          <w:color w:val="000000" w:themeColor="text1"/>
        </w:rPr>
        <w:t>bilag</w:t>
      </w:r>
      <w:r w:rsidRPr="00245C69">
        <w:rPr>
          <w:color w:val="000000" w:themeColor="text1"/>
        </w:rPr>
        <w:t xml:space="preserve"> – «Bruksanvisning og begrunnelse for sladding av tilbud» leveres vedlagt.    </w:t>
      </w:r>
    </w:p>
    <w:p w14:paraId="404CF337" w14:textId="77777777" w:rsidR="001F7848" w:rsidRDefault="001F7848" w:rsidP="002F0B9F">
      <w:r>
        <w:t>Annet:</w:t>
      </w:r>
    </w:p>
    <w:p w14:paraId="631B615E" w14:textId="77777777" w:rsidR="001F7848" w:rsidRDefault="00A231DB" w:rsidP="0023666C">
      <w:pPr>
        <w:ind w:left="708" w:hanging="558"/>
      </w:pPr>
      <w:sdt>
        <w:sdtPr>
          <w:id w:val="-14467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848">
            <w:rPr>
              <w:rFonts w:ascii="MS Gothic" w:eastAsia="MS Gothic" w:hAnsi="MS Gothic" w:hint="eastAsia"/>
            </w:rPr>
            <w:t>☐</w:t>
          </w:r>
        </w:sdtContent>
      </w:sdt>
      <w:r w:rsidR="001F7848">
        <w:tab/>
        <w:t>Tilbyder bekrefter at det vil bli/ er inngått avtale med Markedsplassen ehandel.no. [fjernes hvis ikke aktuelt, f.eks. ved tjenesteanskaffelse]</w:t>
      </w:r>
    </w:p>
    <w:p w14:paraId="2C732B91" w14:textId="77777777" w:rsidR="001F7848" w:rsidRDefault="00A231DB" w:rsidP="000656C3">
      <w:pPr>
        <w:ind w:left="708" w:hanging="558"/>
      </w:pPr>
      <w:sdt>
        <w:sdtPr>
          <w:id w:val="-156224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848">
            <w:rPr>
              <w:rFonts w:ascii="MS Gothic" w:eastAsia="MS Gothic" w:hAnsi="MS Gothic" w:hint="eastAsia"/>
            </w:rPr>
            <w:t>☐</w:t>
          </w:r>
        </w:sdtContent>
      </w:sdt>
      <w:r w:rsidR="001F7848">
        <w:tab/>
        <w:t>Tilbyder bekrefter at han i løpet av de siste fem år ikke er rettskraftig dømt eller vedtatt et forelegg for følgende straffbare forhold:</w:t>
      </w:r>
    </w:p>
    <w:p w14:paraId="595B1A0A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Deltagelse i kriminell organisasjon</w:t>
      </w:r>
    </w:p>
    <w:p w14:paraId="1702CC99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Korrupsjon</w:t>
      </w:r>
    </w:p>
    <w:p w14:paraId="616FD0B0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Bedrageri</w:t>
      </w:r>
    </w:p>
    <w:p w14:paraId="19A5D83E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Terrorhandlinger eller straffbare handlinger i forbindelse med terroraktivitet</w:t>
      </w:r>
    </w:p>
    <w:p w14:paraId="0A657002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Hvitvasking av penger eller finansiering av terrorisme</w:t>
      </w:r>
    </w:p>
    <w:p w14:paraId="7086BA04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Barnearbeid eller andre former for menneskehandel</w:t>
      </w:r>
    </w:p>
    <w:p w14:paraId="7B9B1B9E" w14:textId="77777777" w:rsidR="001F7848" w:rsidRDefault="001F7848" w:rsidP="000656C3">
      <w:pPr>
        <w:ind w:left="360"/>
      </w:pPr>
      <w:r>
        <w:t>Med vennlig hilsen</w:t>
      </w:r>
      <w:r>
        <w:br/>
        <w:t>(signatur)</w:t>
      </w:r>
    </w:p>
    <w:p w14:paraId="087F7975" w14:textId="77777777" w:rsidR="001F7848" w:rsidRDefault="001F7848" w:rsidP="000656C3"/>
    <w:p w14:paraId="1D633720" w14:textId="77777777" w:rsidR="001F7848" w:rsidRDefault="001F7848" w:rsidP="000656C3">
      <w:r>
        <w:t>_____________________________________________________________________________</w:t>
      </w:r>
    </w:p>
    <w:p w14:paraId="02469441" w14:textId="77777777" w:rsidR="001F7848" w:rsidRPr="000656C3" w:rsidRDefault="001F7848" w:rsidP="000656C3">
      <w:pPr>
        <w:rPr>
          <w:sz w:val="20"/>
          <w:szCs w:val="20"/>
        </w:rPr>
      </w:pPr>
      <w:r w:rsidRPr="000656C3">
        <w:rPr>
          <w:sz w:val="20"/>
          <w:szCs w:val="20"/>
        </w:rPr>
        <w:t>(Tittel og navn i blokkbokstaver)</w:t>
      </w:r>
    </w:p>
    <w:p w14:paraId="68B23BFB" w14:textId="1261507F" w:rsidR="001F7848" w:rsidRDefault="001F7848" w:rsidP="000656C3">
      <w:r>
        <w:br/>
      </w:r>
    </w:p>
    <w:p w14:paraId="34FC7548" w14:textId="77777777" w:rsidR="00512B3B" w:rsidRPr="00512B3B" w:rsidRDefault="00512B3B" w:rsidP="00512B3B"/>
    <w:sectPr w:rsidR="00512B3B" w:rsidRPr="00512B3B" w:rsidSect="00CF7E2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701" w:left="1418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08896" w14:textId="77777777" w:rsidR="00683E4C" w:rsidRDefault="00683E4C" w:rsidP="008A6B54">
      <w:pPr>
        <w:spacing w:after="0" w:line="240" w:lineRule="auto"/>
      </w:pPr>
      <w:r>
        <w:separator/>
      </w:r>
    </w:p>
  </w:endnote>
  <w:endnote w:type="continuationSeparator" w:id="0">
    <w:p w14:paraId="4E98EC58" w14:textId="77777777" w:rsidR="00683E4C" w:rsidRDefault="00683E4C" w:rsidP="008A6B54">
      <w:pPr>
        <w:spacing w:after="0" w:line="240" w:lineRule="auto"/>
      </w:pPr>
      <w:r>
        <w:continuationSeparator/>
      </w:r>
    </w:p>
  </w:endnote>
  <w:endnote w:type="continuationNotice" w:id="1">
    <w:p w14:paraId="0A89ECAA" w14:textId="77777777" w:rsidR="000D6B53" w:rsidRDefault="000D6B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535"/>
      <w:gridCol w:w="4535"/>
    </w:tblGrid>
    <w:tr w:rsidR="00D754E8" w:rsidRPr="00907B33" w14:paraId="325829B5" w14:textId="77777777" w:rsidTr="00CB5865">
      <w:tc>
        <w:tcPr>
          <w:tcW w:w="2500" w:type="pct"/>
        </w:tcPr>
        <w:p w14:paraId="66320EBB" w14:textId="77777777" w:rsidR="00D754E8" w:rsidRPr="00907B33" w:rsidRDefault="00D754E8" w:rsidP="00D754E8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</w:tcPr>
        <w:p w14:paraId="296C146C" w14:textId="77777777" w:rsidR="00D754E8" w:rsidRPr="00907B33" w:rsidRDefault="00D754E8" w:rsidP="00D754E8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</w:p>
      </w:tc>
    </w:tr>
    <w:tr w:rsidR="00D754E8" w:rsidRPr="00907B33" w14:paraId="2412B558" w14:textId="77777777" w:rsidTr="00CB5865">
      <w:tc>
        <w:tcPr>
          <w:tcW w:w="2500" w:type="pct"/>
        </w:tcPr>
        <w:p w14:paraId="7B44E09D" w14:textId="139C9040" w:rsidR="00D754E8" w:rsidRPr="005649C8" w:rsidRDefault="001F7848" w:rsidP="00D754E8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1F7848">
            <w:rPr>
              <w:bCs/>
              <w:color w:val="003087" w:themeColor="text2"/>
              <w:sz w:val="18"/>
              <w:szCs w:val="18"/>
            </w:rPr>
            <w:t>Søknadsbrev</w:t>
          </w:r>
          <w:r>
            <w:rPr>
              <w:bCs/>
              <w:color w:val="003087" w:themeColor="text2"/>
              <w:sz w:val="18"/>
              <w:szCs w:val="18"/>
            </w:rPr>
            <w:t xml:space="preserve">, versjon </w:t>
          </w:r>
          <w:r w:rsidR="006F4684">
            <w:rPr>
              <w:bCs/>
              <w:color w:val="003087" w:themeColor="text2"/>
              <w:sz w:val="18"/>
              <w:szCs w:val="18"/>
            </w:rPr>
            <w:t>12</w:t>
          </w:r>
          <w:r>
            <w:rPr>
              <w:bCs/>
              <w:color w:val="003087" w:themeColor="text2"/>
              <w:sz w:val="18"/>
              <w:szCs w:val="18"/>
            </w:rPr>
            <w:t>-202</w:t>
          </w:r>
          <w:r w:rsidR="006F4684">
            <w:rPr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1C69DB67" w14:textId="77777777" w:rsidR="00D754E8" w:rsidRPr="00907B33" w:rsidRDefault="00D754E8" w:rsidP="00D754E8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CC3A9E9" w14:textId="77777777" w:rsidR="004B54E4" w:rsidRPr="00D754E8" w:rsidRDefault="004B54E4" w:rsidP="00D754E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081"/>
      <w:gridCol w:w="1642"/>
      <w:gridCol w:w="3347"/>
    </w:tblGrid>
    <w:tr w:rsidR="005E52EF" w:rsidRPr="00DB76FE" w14:paraId="1C0F0B11" w14:textId="77777777" w:rsidTr="00CB5865">
      <w:tc>
        <w:tcPr>
          <w:tcW w:w="2250" w:type="pct"/>
        </w:tcPr>
        <w:p w14:paraId="3AA26A0B" w14:textId="77777777" w:rsidR="005E52EF" w:rsidRPr="00DB76FE" w:rsidRDefault="005E52EF" w:rsidP="005E52EF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color w:val="003087" w:themeColor="text2"/>
              <w:sz w:val="18"/>
              <w:szCs w:val="18"/>
            </w:rPr>
            <w:t>Sykehusinnkjøp HF</w:t>
          </w:r>
          <w:r w:rsidRPr="00DB76FE">
            <w:rPr>
              <w:bCs/>
              <w:color w:val="003087" w:themeColor="text2"/>
              <w:sz w:val="18"/>
              <w:szCs w:val="18"/>
            </w:rPr>
            <w:t xml:space="preserve"> – sykehusinnkjop.no</w:t>
          </w:r>
        </w:p>
      </w:tc>
      <w:tc>
        <w:tcPr>
          <w:tcW w:w="905" w:type="pct"/>
        </w:tcPr>
        <w:p w14:paraId="03CAF613" w14:textId="77777777" w:rsidR="005E52EF" w:rsidRPr="00DB76FE" w:rsidRDefault="005E52EF" w:rsidP="005E52EF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bCs/>
              <w:color w:val="003087" w:themeColor="text2"/>
              <w:sz w:val="18"/>
              <w:szCs w:val="18"/>
            </w:rPr>
            <w:t>Besøksadresse:</w:t>
          </w:r>
        </w:p>
      </w:tc>
      <w:tc>
        <w:tcPr>
          <w:tcW w:w="1845" w:type="pct"/>
        </w:tcPr>
        <w:p w14:paraId="1C4EF4B8" w14:textId="77777777" w:rsidR="005E52EF" w:rsidRPr="00DB76FE" w:rsidRDefault="005E52EF" w:rsidP="005E52EF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bCs/>
              <w:color w:val="003087" w:themeColor="text2"/>
              <w:sz w:val="18"/>
              <w:szCs w:val="18"/>
            </w:rPr>
            <w:t>Org nr.: MVA 916 879 067 NO</w:t>
          </w:r>
        </w:p>
      </w:tc>
    </w:tr>
    <w:tr w:rsidR="005E52EF" w:rsidRPr="00CF7E25" w14:paraId="7C983DE4" w14:textId="77777777" w:rsidTr="00CB5865">
      <w:tc>
        <w:tcPr>
          <w:tcW w:w="2250" w:type="pct"/>
        </w:tcPr>
        <w:p w14:paraId="082844F3" w14:textId="77777777" w:rsidR="005E52EF" w:rsidRPr="00004EF1" w:rsidRDefault="005E52EF" w:rsidP="005E52EF">
          <w:pPr>
            <w:pStyle w:val="Bunntekst"/>
            <w:rPr>
              <w:b/>
              <w:bCs/>
              <w:sz w:val="18"/>
              <w:szCs w:val="18"/>
            </w:rPr>
          </w:pPr>
          <w:r w:rsidRPr="00004EF1">
            <w:rPr>
              <w:bCs/>
              <w:sz w:val="18"/>
              <w:szCs w:val="18"/>
            </w:rPr>
            <w:t>Postboks 40</w:t>
          </w:r>
        </w:p>
      </w:tc>
      <w:tc>
        <w:tcPr>
          <w:tcW w:w="905" w:type="pct"/>
        </w:tcPr>
        <w:p w14:paraId="0BE9D37B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Hermetikken</w:t>
          </w:r>
        </w:p>
      </w:tc>
      <w:tc>
        <w:tcPr>
          <w:tcW w:w="1845" w:type="pct"/>
        </w:tcPr>
        <w:p w14:paraId="2462C7D0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Telefon: 78 95 07 00</w:t>
          </w:r>
        </w:p>
      </w:tc>
    </w:tr>
    <w:tr w:rsidR="005E52EF" w:rsidRPr="00CF7E25" w14:paraId="1280E169" w14:textId="77777777" w:rsidTr="00CB5865">
      <w:tc>
        <w:tcPr>
          <w:tcW w:w="2250" w:type="pct"/>
        </w:tcPr>
        <w:p w14:paraId="778B5108" w14:textId="77777777" w:rsidR="005E52EF" w:rsidRPr="00004EF1" w:rsidRDefault="005E52EF" w:rsidP="005E52EF">
          <w:pPr>
            <w:pStyle w:val="Bunntekst"/>
            <w:rPr>
              <w:b/>
              <w:bCs/>
              <w:sz w:val="18"/>
              <w:szCs w:val="18"/>
            </w:rPr>
          </w:pPr>
          <w:r w:rsidRPr="00004EF1">
            <w:rPr>
              <w:bCs/>
              <w:sz w:val="18"/>
              <w:szCs w:val="18"/>
            </w:rPr>
            <w:t>9811 Vadsø</w:t>
          </w:r>
        </w:p>
      </w:tc>
      <w:tc>
        <w:tcPr>
          <w:tcW w:w="905" w:type="pct"/>
        </w:tcPr>
        <w:p w14:paraId="36B08DD4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Tollbugata 7</w:t>
          </w:r>
        </w:p>
      </w:tc>
      <w:tc>
        <w:tcPr>
          <w:tcW w:w="1845" w:type="pct"/>
        </w:tcPr>
        <w:p w14:paraId="2E3DC37A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E-post: post@sykehusinnkjop.no</w:t>
          </w:r>
        </w:p>
      </w:tc>
    </w:tr>
    <w:tr w:rsidR="005E52EF" w:rsidRPr="00CF7E25" w14:paraId="7C548832" w14:textId="77777777" w:rsidTr="00CB5865">
      <w:tc>
        <w:tcPr>
          <w:tcW w:w="2250" w:type="pct"/>
        </w:tcPr>
        <w:p w14:paraId="7554348F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</w:p>
      </w:tc>
      <w:tc>
        <w:tcPr>
          <w:tcW w:w="905" w:type="pct"/>
        </w:tcPr>
        <w:p w14:paraId="3A7153BA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9800 Vadsø</w:t>
          </w:r>
        </w:p>
      </w:tc>
      <w:tc>
        <w:tcPr>
          <w:tcW w:w="1845" w:type="pct"/>
        </w:tcPr>
        <w:p w14:paraId="28A5D120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</w:p>
      </w:tc>
    </w:tr>
  </w:tbl>
  <w:p w14:paraId="51F9E29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74200" w14:textId="77777777" w:rsidR="00683E4C" w:rsidRDefault="00683E4C" w:rsidP="008A6B54">
      <w:pPr>
        <w:spacing w:after="0" w:line="240" w:lineRule="auto"/>
      </w:pPr>
      <w:r>
        <w:separator/>
      </w:r>
    </w:p>
  </w:footnote>
  <w:footnote w:type="continuationSeparator" w:id="0">
    <w:p w14:paraId="7F6CDE5A" w14:textId="77777777" w:rsidR="00683E4C" w:rsidRDefault="00683E4C" w:rsidP="008A6B54">
      <w:pPr>
        <w:spacing w:after="0" w:line="240" w:lineRule="auto"/>
      </w:pPr>
      <w:r>
        <w:continuationSeparator/>
      </w:r>
    </w:p>
  </w:footnote>
  <w:footnote w:type="continuationNotice" w:id="1">
    <w:p w14:paraId="68FEECDD" w14:textId="77777777" w:rsidR="000D6B53" w:rsidRDefault="000D6B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FC1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CE0EB30" wp14:editId="1BAB733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92" name="Bilde 9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Bilde 9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067A" w14:textId="2314A102" w:rsidR="004F084A" w:rsidRPr="008C337A" w:rsidRDefault="00DA7791" w:rsidP="0035226D">
    <w:pPr>
      <w:pStyle w:val="Topptekst"/>
      <w:jc w:val="right"/>
      <w:rPr>
        <w:sz w:val="18"/>
        <w:szCs w:val="18"/>
      </w:rPr>
    </w:pPr>
    <w:r w:rsidRPr="008C337A">
      <w:rPr>
        <w:sz w:val="18"/>
        <w:szCs w:val="18"/>
      </w:rPr>
      <w:t>Vår ref.:</w:t>
    </w:r>
    <w:r w:rsidR="00245C69">
      <w:rPr>
        <w:sz w:val="18"/>
        <w:szCs w:val="18"/>
      </w:rPr>
      <w:t xml:space="preserve"> 2024-35950</w:t>
    </w:r>
  </w:p>
  <w:p w14:paraId="7C9E2176" w14:textId="6D2F85EE" w:rsidR="00DA7791" w:rsidRPr="008C337A" w:rsidRDefault="00CB5865" w:rsidP="00245C69">
    <w:pPr>
      <w:pStyle w:val="Topptekst"/>
      <w:tabs>
        <w:tab w:val="left" w:pos="1730"/>
      </w:tabs>
      <w:rPr>
        <w:sz w:val="18"/>
        <w:szCs w:val="18"/>
      </w:rPr>
    </w:pPr>
    <w:r>
      <w:rPr>
        <w:sz w:val="18"/>
        <w:szCs w:val="18"/>
      </w:rPr>
      <w:t>[Tilbyders logo]</w:t>
    </w:r>
    <w:r>
      <w:rPr>
        <w:sz w:val="18"/>
        <w:szCs w:val="18"/>
      </w:rPr>
      <w:tab/>
    </w:r>
    <w:r>
      <w:rPr>
        <w:sz w:val="18"/>
        <w:szCs w:val="18"/>
      </w:rPr>
      <w:tab/>
    </w:r>
    <w:r w:rsidR="00245C69">
      <w:rPr>
        <w:sz w:val="18"/>
        <w:szCs w:val="18"/>
      </w:rPr>
      <w:tab/>
    </w:r>
    <w:r w:rsidR="00DA7791" w:rsidRPr="008C337A">
      <w:rPr>
        <w:sz w:val="18"/>
        <w:szCs w:val="18"/>
      </w:rPr>
      <w:t>Deres 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12E87"/>
    <w:multiLevelType w:val="hybridMultilevel"/>
    <w:tmpl w:val="40FA1D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403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48"/>
    <w:rsid w:val="00004EF1"/>
    <w:rsid w:val="0000694E"/>
    <w:rsid w:val="000169B0"/>
    <w:rsid w:val="000234BC"/>
    <w:rsid w:val="0003302D"/>
    <w:rsid w:val="00037EEC"/>
    <w:rsid w:val="00061D42"/>
    <w:rsid w:val="00080D6C"/>
    <w:rsid w:val="000D54E4"/>
    <w:rsid w:val="000D6B53"/>
    <w:rsid w:val="00126DFE"/>
    <w:rsid w:val="001D285C"/>
    <w:rsid w:val="001F7848"/>
    <w:rsid w:val="00223C66"/>
    <w:rsid w:val="00245C69"/>
    <w:rsid w:val="00293F96"/>
    <w:rsid w:val="00296809"/>
    <w:rsid w:val="002C15AE"/>
    <w:rsid w:val="002C68A4"/>
    <w:rsid w:val="002D7831"/>
    <w:rsid w:val="002E1374"/>
    <w:rsid w:val="002F484A"/>
    <w:rsid w:val="002F6F35"/>
    <w:rsid w:val="00311005"/>
    <w:rsid w:val="0032296D"/>
    <w:rsid w:val="0035226D"/>
    <w:rsid w:val="00361661"/>
    <w:rsid w:val="003818B1"/>
    <w:rsid w:val="003B1248"/>
    <w:rsid w:val="003B1385"/>
    <w:rsid w:val="003B618D"/>
    <w:rsid w:val="003F69CF"/>
    <w:rsid w:val="00400A8F"/>
    <w:rsid w:val="00402EAE"/>
    <w:rsid w:val="00423A6F"/>
    <w:rsid w:val="00434289"/>
    <w:rsid w:val="00456A45"/>
    <w:rsid w:val="00470946"/>
    <w:rsid w:val="0047732F"/>
    <w:rsid w:val="004B54E4"/>
    <w:rsid w:val="004E09B0"/>
    <w:rsid w:val="004F084A"/>
    <w:rsid w:val="00512B3B"/>
    <w:rsid w:val="005649C8"/>
    <w:rsid w:val="005677AD"/>
    <w:rsid w:val="005703FD"/>
    <w:rsid w:val="005E52EF"/>
    <w:rsid w:val="006440C5"/>
    <w:rsid w:val="0065583A"/>
    <w:rsid w:val="00683E4C"/>
    <w:rsid w:val="006C6DD4"/>
    <w:rsid w:val="006F4684"/>
    <w:rsid w:val="00703274"/>
    <w:rsid w:val="00746D1D"/>
    <w:rsid w:val="0076237F"/>
    <w:rsid w:val="00771457"/>
    <w:rsid w:val="0078030B"/>
    <w:rsid w:val="007C3570"/>
    <w:rsid w:val="0082344F"/>
    <w:rsid w:val="00863005"/>
    <w:rsid w:val="00877EFA"/>
    <w:rsid w:val="00884491"/>
    <w:rsid w:val="00886F42"/>
    <w:rsid w:val="008A1521"/>
    <w:rsid w:val="008A282B"/>
    <w:rsid w:val="008A6B54"/>
    <w:rsid w:val="008C337A"/>
    <w:rsid w:val="008F5713"/>
    <w:rsid w:val="009164C8"/>
    <w:rsid w:val="009165A4"/>
    <w:rsid w:val="00955B86"/>
    <w:rsid w:val="00960F23"/>
    <w:rsid w:val="00997FBC"/>
    <w:rsid w:val="009B7201"/>
    <w:rsid w:val="009C7E5D"/>
    <w:rsid w:val="009F7F53"/>
    <w:rsid w:val="00A140E5"/>
    <w:rsid w:val="00A231DB"/>
    <w:rsid w:val="00A81FB3"/>
    <w:rsid w:val="00AA1652"/>
    <w:rsid w:val="00AC529A"/>
    <w:rsid w:val="00AE0576"/>
    <w:rsid w:val="00B05D35"/>
    <w:rsid w:val="00B254A8"/>
    <w:rsid w:val="00B44F6E"/>
    <w:rsid w:val="00B678E6"/>
    <w:rsid w:val="00BD31FB"/>
    <w:rsid w:val="00BF7069"/>
    <w:rsid w:val="00C17EC4"/>
    <w:rsid w:val="00C22FA0"/>
    <w:rsid w:val="00C24EE1"/>
    <w:rsid w:val="00C37AEC"/>
    <w:rsid w:val="00C40C0D"/>
    <w:rsid w:val="00C83B9B"/>
    <w:rsid w:val="00C842A1"/>
    <w:rsid w:val="00C90C37"/>
    <w:rsid w:val="00CB5865"/>
    <w:rsid w:val="00CF7E25"/>
    <w:rsid w:val="00D0738E"/>
    <w:rsid w:val="00D322D4"/>
    <w:rsid w:val="00D470B5"/>
    <w:rsid w:val="00D754E8"/>
    <w:rsid w:val="00DA509D"/>
    <w:rsid w:val="00DA7791"/>
    <w:rsid w:val="00DB76FE"/>
    <w:rsid w:val="00DD114B"/>
    <w:rsid w:val="00DF2A10"/>
    <w:rsid w:val="00E1769D"/>
    <w:rsid w:val="00E3138E"/>
    <w:rsid w:val="00E47AF2"/>
    <w:rsid w:val="00E738D2"/>
    <w:rsid w:val="00EB13E8"/>
    <w:rsid w:val="00EB5F17"/>
    <w:rsid w:val="00ED29B3"/>
    <w:rsid w:val="00F22DA7"/>
    <w:rsid w:val="00F3344C"/>
    <w:rsid w:val="00F335AB"/>
    <w:rsid w:val="00F6667E"/>
    <w:rsid w:val="00F87147"/>
    <w:rsid w:val="00F93345"/>
    <w:rsid w:val="00FA1CD0"/>
    <w:rsid w:val="00FC3ADE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CC092"/>
  <w15:chartTrackingRefBased/>
  <w15:docId w15:val="{65CA55F6-CAC1-4BDD-B399-421841898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9164C8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1F7848"/>
    <w:pPr>
      <w:ind w:left="720"/>
      <w:contextualSpacing/>
    </w:pPr>
  </w:style>
  <w:style w:type="table" w:styleId="Rutenettabell7fargerikuthevingsfarge3">
    <w:name w:val="Grid Table 7 Colorful Accent 3"/>
    <w:basedOn w:val="Vanligtabell"/>
    <w:uiPriority w:val="52"/>
    <w:rsid w:val="00CB586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med%20adresse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D0ED6686A74F4B9735E8BDF0D9802A" ma:contentTypeVersion="9" ma:contentTypeDescription="Opprett et nytt dokument." ma:contentTypeScope="" ma:versionID="a77a2fbce4511ebb2cf08640dfcaf423">
  <xsd:schema xmlns:xsd="http://www.w3.org/2001/XMLSchema" xmlns:xs="http://www.w3.org/2001/XMLSchema" xmlns:p="http://schemas.microsoft.com/office/2006/metadata/properties" xmlns:ns2="eba696d8-ab81-45d8-9f87-7a38d3e2ab42" targetNamespace="http://schemas.microsoft.com/office/2006/metadata/properties" ma:root="true" ma:fieldsID="ca972eb0557c589cfdb676f029ab3c4f" ns2:_="">
    <xsd:import namespace="eba696d8-ab81-45d8-9f87-7a38d3e2a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696d8-ab81-45d8-9f87-7a38d3e2a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696d8-ab81-45d8-9f87-7a38d3e2ab4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CBAF2D-56C4-49FC-86E4-FF9BBDBC4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696d8-ab81-45d8-9f87-7a38d3e2a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0042D9-314B-49EA-AF00-39D5925DC79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eba696d8-ab81-45d8-9f87-7a38d3e2ab42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DCB419-7041-4A0D-9EB2-177407E51C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adresse</Template>
  <TotalTime>10</TotalTime>
  <Pages>2</Pages>
  <Words>400</Words>
  <Characters>2122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Magnus Eriksrud</cp:lastModifiedBy>
  <cp:revision>12</cp:revision>
  <dcterms:created xsi:type="dcterms:W3CDTF">2023-07-07T11:49:00Z</dcterms:created>
  <dcterms:modified xsi:type="dcterms:W3CDTF">2026-04-15T13:04:00Z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77800</vt:r8>
  </property>
  <property fmtid="{D5CDD505-2E9C-101B-9397-08002B2CF9AE}" pid="3" name="xd_ProgID">
    <vt:lpwstr/>
  </property>
  <property fmtid="{D5CDD505-2E9C-101B-9397-08002B2CF9AE}" pid="4" name="ContentTypeId">
    <vt:lpwstr>0x01010013D0ED6686A74F4B9735E8BDF0D9802A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docLang">
    <vt:lpwstr>nb</vt:lpwstr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SHIBusinessUnit">
    <vt:lpwstr/>
  </property>
  <property fmtid="{D5CDD505-2E9C-101B-9397-08002B2CF9AE}" pid="14" name="eddf1c2c1da842e2bc8d48adb607c365">
    <vt:lpwstr/>
  </property>
  <property fmtid="{D5CDD505-2E9C-101B-9397-08002B2CF9AE}" pid="15" name="MediaServiceImageTags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  <property fmtid="{D5CDD505-2E9C-101B-9397-08002B2CF9AE}" pid="24" name="_ExtendedDescription">
    <vt:lpwstr/>
  </property>
  <property fmtid="{D5CDD505-2E9C-101B-9397-08002B2CF9AE}" pid="25" name="TriggerFlowInfo">
    <vt:lpwstr/>
  </property>
</Properties>
</file>