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11E3F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4F6D0752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4274C5B4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14489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477B2D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A1E0931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4128AA3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B879B0" w:rsidRPr="00B879B0">
      <w:rPr>
        <w:sz w:val="18"/>
        <w:szCs w:val="18"/>
      </w:rPr>
      <w:t xml:space="preserve"> </w:t>
    </w:r>
    <w:r w:rsidR="00B879B0" w:rsidRPr="00B879B0">
      <w:rPr>
        <w:sz w:val="18"/>
        <w:szCs w:val="18"/>
      </w:rPr>
      <w:t>202315936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E533F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45632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30D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D0006"/>
    <w:rsid w:val="00AE52D7"/>
    <w:rsid w:val="00B02E18"/>
    <w:rsid w:val="00B054E8"/>
    <w:rsid w:val="00B062A1"/>
    <w:rsid w:val="00B13DAF"/>
    <w:rsid w:val="00B254A8"/>
    <w:rsid w:val="00B30A4F"/>
    <w:rsid w:val="00B3399F"/>
    <w:rsid w:val="00B34A4D"/>
    <w:rsid w:val="00B44376"/>
    <w:rsid w:val="00B656CC"/>
    <w:rsid w:val="00B7798D"/>
    <w:rsid w:val="00B879B0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C553C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EF50A6-5F4F-4606-840E-F98148FD9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Bjarte Borge Pedersen</cp:lastModifiedBy>
  <cp:revision>4</cp:revision>
  <dcterms:created xsi:type="dcterms:W3CDTF">2026-06-01T10:01:00Z</dcterms:created>
  <dcterms:modified xsi:type="dcterms:W3CDTF">2026-06-01T10:03:00Z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9900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ontentTypeId">
    <vt:lpwstr>0x010100CB552B49DC164943B8803027E48E55F8</vt:lpwstr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