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79B00" w14:textId="77777777" w:rsidR="00553481" w:rsidRDefault="00553481" w:rsidP="007B355F">
      <w:pPr>
        <w:rPr>
          <w:rFonts w:asciiTheme="majorHAnsi" w:hAnsiTheme="majorHAnsi" w:cstheme="majorHAnsi"/>
        </w:rPr>
      </w:pPr>
      <w:r w:rsidRPr="001E58F8">
        <w:rPr>
          <w:rFonts w:asciiTheme="majorHAnsi" w:hAnsiTheme="majorHAnsi" w:cstheme="majorHAnsi"/>
          <w:noProof/>
          <w:color w:val="000000"/>
          <w:szCs w:val="24"/>
          <w:lang w:eastAsia="nb-NO"/>
        </w:rPr>
        <w:drawing>
          <wp:anchor distT="0" distB="0" distL="114300" distR="114300" simplePos="0" relativeHeight="251658240" behindDoc="1" locked="0" layoutInCell="1" allowOverlap="1" wp14:anchorId="5797A092" wp14:editId="6EF7D3D5">
            <wp:simplePos x="0" y="0"/>
            <wp:positionH relativeFrom="margin">
              <wp:posOffset>3107690</wp:posOffset>
            </wp:positionH>
            <wp:positionV relativeFrom="page">
              <wp:posOffset>838091</wp:posOffset>
            </wp:positionV>
            <wp:extent cx="2853690" cy="890905"/>
            <wp:effectExtent l="0" t="0" r="3810" b="444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C21E33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5AC08301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266EB0D4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7F828B54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E281F4F" w14:textId="77777777" w:rsidR="00D57B56" w:rsidRDefault="00D57B56" w:rsidP="00D60196"/>
    <w:p w14:paraId="12F7D022" w14:textId="731950C4" w:rsidR="32E7093D" w:rsidRDefault="32E7093D" w:rsidP="32E7093D"/>
    <w:p w14:paraId="46BD34DD" w14:textId="02EC015B" w:rsidR="32E7093D" w:rsidRDefault="32E7093D" w:rsidP="32E7093D">
      <w:bookmarkStart w:id="0" w:name="_Toc442276383"/>
      <w:bookmarkStart w:id="1" w:name="_Toc429054899"/>
    </w:p>
    <w:p w14:paraId="7445F509" w14:textId="77777777" w:rsidR="00D57B56" w:rsidRPr="00894581" w:rsidRDefault="006A0AB4" w:rsidP="00894581">
      <w:pPr>
        <w:jc w:val="center"/>
        <w:rPr>
          <w:rFonts w:asciiTheme="majorHAnsi" w:hAnsiTheme="majorHAnsi" w:cstheme="majorHAnsi"/>
          <w:b/>
          <w:color w:val="009639"/>
          <w:sz w:val="52"/>
          <w:szCs w:val="52"/>
        </w:rPr>
      </w:pPr>
      <w:r w:rsidRPr="00894581">
        <w:rPr>
          <w:rFonts w:asciiTheme="majorHAnsi" w:hAnsiTheme="majorHAnsi" w:cstheme="majorHAnsi"/>
          <w:b/>
          <w:color w:val="009639"/>
          <w:sz w:val="52"/>
          <w:szCs w:val="52"/>
        </w:rPr>
        <w:t>KONKURRANSEGRUNNLAG</w:t>
      </w:r>
    </w:p>
    <w:p w14:paraId="3AD64438" w14:textId="77777777" w:rsidR="006A0AB4" w:rsidRPr="004D46F6" w:rsidRDefault="001B1A81" w:rsidP="00894581">
      <w:pPr>
        <w:jc w:val="center"/>
        <w:rPr>
          <w:rFonts w:asciiTheme="majorHAnsi" w:hAnsiTheme="majorHAnsi" w:cstheme="majorHAnsi"/>
          <w:sz w:val="36"/>
          <w:szCs w:val="36"/>
        </w:rPr>
      </w:pPr>
      <w:r>
        <w:rPr>
          <w:rFonts w:asciiTheme="majorHAnsi" w:hAnsiTheme="majorHAnsi" w:cstheme="majorHAnsi"/>
          <w:sz w:val="36"/>
          <w:szCs w:val="36"/>
        </w:rPr>
        <w:t xml:space="preserve">Åpen </w:t>
      </w:r>
      <w:r w:rsidR="00922B03">
        <w:rPr>
          <w:rFonts w:asciiTheme="majorHAnsi" w:hAnsiTheme="majorHAnsi" w:cstheme="majorHAnsi"/>
          <w:sz w:val="36"/>
          <w:szCs w:val="36"/>
        </w:rPr>
        <w:t>anbu</w:t>
      </w:r>
      <w:r>
        <w:rPr>
          <w:rFonts w:asciiTheme="majorHAnsi" w:hAnsiTheme="majorHAnsi" w:cstheme="majorHAnsi"/>
          <w:sz w:val="36"/>
          <w:szCs w:val="36"/>
        </w:rPr>
        <w:t>dskonkurranse</w:t>
      </w:r>
    </w:p>
    <w:p w14:paraId="4903EC30" w14:textId="77777777" w:rsidR="006A0AB4" w:rsidRPr="004D46F6" w:rsidRDefault="006A0AB4" w:rsidP="00894581">
      <w:pPr>
        <w:jc w:val="center"/>
        <w:rPr>
          <w:rFonts w:asciiTheme="majorHAnsi" w:hAnsiTheme="majorHAnsi" w:cstheme="majorHAnsi"/>
          <w:sz w:val="36"/>
          <w:szCs w:val="36"/>
        </w:rPr>
      </w:pPr>
      <w:r w:rsidRPr="004D46F6">
        <w:rPr>
          <w:rFonts w:asciiTheme="majorHAnsi" w:hAnsiTheme="majorHAnsi" w:cstheme="majorHAnsi"/>
          <w:sz w:val="36"/>
          <w:szCs w:val="36"/>
        </w:rPr>
        <w:t>etter forskriftens del I og del II</w:t>
      </w:r>
      <w:r w:rsidR="00922B03">
        <w:rPr>
          <w:rFonts w:asciiTheme="majorHAnsi" w:hAnsiTheme="majorHAnsi" w:cstheme="majorHAnsi"/>
          <w:sz w:val="36"/>
          <w:szCs w:val="36"/>
        </w:rPr>
        <w:t>I</w:t>
      </w:r>
    </w:p>
    <w:p w14:paraId="3688D118" w14:textId="77777777" w:rsidR="006A0AB4" w:rsidRPr="004D46F6" w:rsidRDefault="006A0AB4" w:rsidP="00894581">
      <w:pPr>
        <w:jc w:val="center"/>
        <w:rPr>
          <w:rFonts w:asciiTheme="majorHAnsi" w:hAnsiTheme="majorHAnsi" w:cstheme="majorHAnsi"/>
          <w:color w:val="FF0000"/>
          <w:sz w:val="36"/>
          <w:szCs w:val="36"/>
        </w:rPr>
      </w:pPr>
    </w:p>
    <w:p w14:paraId="39CA4F86" w14:textId="61F4EAE9" w:rsidR="006A0AB4" w:rsidRPr="000410E9" w:rsidRDefault="003C3F2C" w:rsidP="2BC8114B">
      <w:pPr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A</w:t>
      </w:r>
      <w:r w:rsidR="00426821" w:rsidRPr="000410E9">
        <w:rPr>
          <w:color w:val="auto"/>
          <w:sz w:val="32"/>
          <w:szCs w:val="32"/>
        </w:rPr>
        <w:t>nskaffelse</w:t>
      </w:r>
      <w:r w:rsidR="006A0AB4" w:rsidRPr="000410E9">
        <w:rPr>
          <w:color w:val="auto"/>
          <w:sz w:val="32"/>
          <w:szCs w:val="32"/>
        </w:rPr>
        <w:t xml:space="preserve"> av</w:t>
      </w:r>
      <w:r w:rsidR="0035432D" w:rsidRPr="000410E9">
        <w:rPr>
          <w:color w:val="auto"/>
          <w:sz w:val="32"/>
          <w:szCs w:val="32"/>
        </w:rPr>
        <w:t xml:space="preserve"> system for</w:t>
      </w:r>
    </w:p>
    <w:p w14:paraId="54B0108E" w14:textId="56E7C8F0" w:rsidR="2BC8114B" w:rsidRDefault="00887713" w:rsidP="2BC8114B">
      <w:pPr>
        <w:jc w:val="center"/>
        <w:rPr>
          <w:color w:val="auto"/>
          <w:sz w:val="32"/>
          <w:szCs w:val="32"/>
        </w:rPr>
      </w:pPr>
      <w:r w:rsidRPr="00C5275E">
        <w:rPr>
          <w:color w:val="auto"/>
          <w:sz w:val="32"/>
          <w:szCs w:val="32"/>
        </w:rPr>
        <w:t>Adressebasert befolkningsvarsling til Nittedal kommune</w:t>
      </w:r>
      <w:r w:rsidR="0035432D">
        <w:rPr>
          <w:color w:val="auto"/>
          <w:sz w:val="32"/>
          <w:szCs w:val="32"/>
        </w:rPr>
        <w:t>, og opsjon på gruppe- og kollegavarsling</w:t>
      </w:r>
      <w:r w:rsidR="003C3F2C">
        <w:rPr>
          <w:color w:val="auto"/>
          <w:sz w:val="32"/>
          <w:szCs w:val="32"/>
        </w:rPr>
        <w:t>ssystem</w:t>
      </w:r>
    </w:p>
    <w:p w14:paraId="7C511674" w14:textId="389E690D" w:rsidR="423A2066" w:rsidRDefault="423A2066" w:rsidP="423A2066">
      <w:pPr>
        <w:jc w:val="center"/>
        <w:rPr>
          <w:color w:val="auto"/>
          <w:sz w:val="32"/>
          <w:szCs w:val="32"/>
        </w:rPr>
      </w:pPr>
    </w:p>
    <w:p w14:paraId="7E75D4D2" w14:textId="065EE271" w:rsidR="6315A9A6" w:rsidRDefault="6315A9A6" w:rsidP="32E7093D">
      <w:pPr>
        <w:spacing w:before="600"/>
        <w:jc w:val="center"/>
        <w:rPr>
          <w:rFonts w:ascii="Open Sans" w:eastAsia="Open Sans" w:hAnsi="Open Sans" w:cs="Open Sans"/>
          <w:sz w:val="36"/>
          <w:szCs w:val="36"/>
        </w:rPr>
      </w:pPr>
      <w:r w:rsidRPr="00736FF3">
        <w:rPr>
          <w:rFonts w:ascii="Open Sans" w:eastAsia="Open Sans" w:hAnsi="Open Sans" w:cs="Open Sans"/>
          <w:sz w:val="36"/>
          <w:szCs w:val="36"/>
        </w:rPr>
        <w:t xml:space="preserve">Saksnr. </w:t>
      </w:r>
      <w:r w:rsidR="00FC2817" w:rsidRPr="00736FF3">
        <w:rPr>
          <w:color w:val="012A4C"/>
          <w:sz w:val="32"/>
          <w:szCs w:val="32"/>
        </w:rPr>
        <w:t>25/03123</w:t>
      </w:r>
    </w:p>
    <w:p w14:paraId="324D3861" w14:textId="52B323A5" w:rsidR="32E7093D" w:rsidRDefault="32E7093D" w:rsidP="32E7093D">
      <w:pPr>
        <w:spacing w:before="600"/>
        <w:jc w:val="center"/>
        <w:rPr>
          <w:rFonts w:asciiTheme="majorHAnsi" w:hAnsiTheme="majorHAnsi" w:cstheme="majorBidi"/>
          <w:sz w:val="36"/>
          <w:szCs w:val="36"/>
        </w:rPr>
      </w:pPr>
    </w:p>
    <w:p w14:paraId="51EAD27A" w14:textId="77777777" w:rsidR="00D57B56" w:rsidRPr="006A0AB4" w:rsidRDefault="00D57B56" w:rsidP="00F81E7C">
      <w:pPr>
        <w:rPr>
          <w:rFonts w:ascii="Open Sans" w:hAnsi="Open Sans" w:cs="Open Sans"/>
          <w:color w:val="333F48"/>
        </w:rPr>
      </w:pPr>
      <w:r w:rsidRPr="006A0AB4">
        <w:br w:type="page"/>
      </w:r>
    </w:p>
    <w:bookmarkEnd w:id="0"/>
    <w:bookmarkEnd w:id="1"/>
    <w:p w14:paraId="3899826A" w14:textId="77777777" w:rsidR="00C65976" w:rsidRDefault="00C65976" w:rsidP="00F81E7C">
      <w:pPr>
        <w:rPr>
          <w:rFonts w:asciiTheme="majorHAnsi" w:hAnsiTheme="majorHAnsi" w:cstheme="majorHAnsi"/>
        </w:rPr>
        <w:sectPr w:rsidR="00C65976" w:rsidSect="001A0007">
          <w:footerReference w:type="default" r:id="rId12"/>
          <w:footerReference w:type="first" r:id="rId13"/>
          <w:pgSz w:w="11907" w:h="16840" w:code="9"/>
          <w:pgMar w:top="1701" w:right="1418" w:bottom="1758" w:left="1418" w:header="720" w:footer="720" w:gutter="0"/>
          <w:cols w:space="720"/>
          <w:noEndnote/>
          <w:titlePg/>
          <w:docGrid w:linePitch="272"/>
        </w:sect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3D3548"/>
          <w:sz w:val="22"/>
          <w:szCs w:val="22"/>
          <w:lang w:eastAsia="en-US"/>
        </w:rPr>
        <w:id w:val="-1428267550"/>
        <w:docPartObj>
          <w:docPartGallery w:val="Table of Contents"/>
          <w:docPartUnique/>
        </w:docPartObj>
      </w:sdtPr>
      <w:sdtContent>
        <w:p w14:paraId="742CEC27" w14:textId="77777777" w:rsidR="00C65976" w:rsidRDefault="00C65976" w:rsidP="005E4541">
          <w:pPr>
            <w:pStyle w:val="Overskriftforinnholdsfortegnelse"/>
            <w:numPr>
              <w:ilvl w:val="0"/>
              <w:numId w:val="0"/>
            </w:numPr>
            <w:ind w:left="432" w:hanging="432"/>
          </w:pPr>
          <w:r>
            <w:t>Innholdsfortegnelse</w:t>
          </w:r>
        </w:p>
        <w:p w14:paraId="1B70465C" w14:textId="1E55B4EE" w:rsidR="008724ED" w:rsidRDefault="00C65976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496906" w:history="1">
            <w:r w:rsidR="008724ED" w:rsidRPr="00204E35">
              <w:rPr>
                <w:rStyle w:val="Hyperkobling"/>
                <w:noProof/>
              </w:rPr>
              <w:t>1</w:t>
            </w:r>
            <w:r w:rsidR="008724ED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8724ED" w:rsidRPr="00204E35">
              <w:rPr>
                <w:rStyle w:val="Hyperkobling"/>
                <w:noProof/>
              </w:rPr>
              <w:t>GENERELL BESKRIVELSE</w:t>
            </w:r>
            <w:r w:rsidR="008724ED">
              <w:rPr>
                <w:noProof/>
                <w:webHidden/>
              </w:rPr>
              <w:tab/>
            </w:r>
            <w:r w:rsidR="008724ED">
              <w:rPr>
                <w:noProof/>
                <w:webHidden/>
              </w:rPr>
              <w:fldChar w:fldCharType="begin"/>
            </w:r>
            <w:r w:rsidR="008724ED">
              <w:rPr>
                <w:noProof/>
                <w:webHidden/>
              </w:rPr>
              <w:instrText xml:space="preserve"> PAGEREF _Toc231496906 \h </w:instrText>
            </w:r>
            <w:r w:rsidR="008724ED">
              <w:rPr>
                <w:noProof/>
                <w:webHidden/>
              </w:rPr>
            </w:r>
            <w:r w:rsidR="008724ED">
              <w:rPr>
                <w:noProof/>
                <w:webHidden/>
              </w:rPr>
              <w:fldChar w:fldCharType="separate"/>
            </w:r>
            <w:r w:rsidR="008724ED">
              <w:rPr>
                <w:noProof/>
                <w:webHidden/>
              </w:rPr>
              <w:t>3</w:t>
            </w:r>
            <w:r w:rsidR="008724ED">
              <w:rPr>
                <w:noProof/>
                <w:webHidden/>
              </w:rPr>
              <w:fldChar w:fldCharType="end"/>
            </w:r>
          </w:hyperlink>
        </w:p>
        <w:p w14:paraId="3D47FA09" w14:textId="0D0C825F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07" w:history="1">
            <w:r w:rsidRPr="00204E35">
              <w:rPr>
                <w:rStyle w:val="Hyperkobling"/>
                <w:noProof/>
              </w:rPr>
              <w:t>1.1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FF11B" w14:textId="6CC2FAC3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08" w:history="1">
            <w:r w:rsidRPr="00204E35">
              <w:rPr>
                <w:rStyle w:val="Hyperkobling"/>
                <w:noProof/>
              </w:rPr>
              <w:t>1.2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15760" w14:textId="16A6CED2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09" w:history="1">
            <w:r w:rsidRPr="00204E35">
              <w:rPr>
                <w:rStyle w:val="Hyperkobling"/>
                <w:noProof/>
              </w:rPr>
              <w:t>1.3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Avtaleperiode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1CB0D" w14:textId="28DF36CD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0" w:history="1">
            <w:r w:rsidRPr="00204E35">
              <w:rPr>
                <w:rStyle w:val="Hyperkobling"/>
                <w:noProof/>
              </w:rPr>
              <w:t>1.4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Antall 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78F02" w14:textId="1A45C671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1" w:history="1">
            <w:r w:rsidRPr="00204E35">
              <w:rPr>
                <w:rStyle w:val="Hyperkobling"/>
                <w:noProof/>
              </w:rPr>
              <w:t>1.5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Oppbygging av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61F0A" w14:textId="38B67EEA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2" w:history="1">
            <w:r w:rsidRPr="00204E35">
              <w:rPr>
                <w:rStyle w:val="Hyperkobling"/>
                <w:noProof/>
              </w:rPr>
              <w:t>1.6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Kunngjøring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177E9" w14:textId="5B8F49CB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3" w:history="1">
            <w:r w:rsidRPr="00204E35">
              <w:rPr>
                <w:rStyle w:val="Hyperkobling"/>
                <w:noProof/>
              </w:rPr>
              <w:t>1.7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Tilleggsopplysninger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1DEBE" w14:textId="093F7103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4" w:history="1">
            <w:r w:rsidRPr="00204E35">
              <w:rPr>
                <w:rStyle w:val="Hyperkobling"/>
                <w:noProof/>
              </w:rPr>
              <w:t>1.8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Endring av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AE23B" w14:textId="4CCF7C12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5" w:history="1">
            <w:r w:rsidRPr="00204E35">
              <w:rPr>
                <w:rStyle w:val="Hyperkobling"/>
                <w:noProof/>
              </w:rPr>
              <w:t>1.9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Tilbudsfrist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5EF04" w14:textId="3DFDE9EE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6" w:history="1">
            <w:r w:rsidRPr="00204E35">
              <w:rPr>
                <w:rStyle w:val="Hyperkobling"/>
                <w:noProof/>
              </w:rPr>
              <w:t>1.10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F306B" w14:textId="28523967" w:rsidR="008724ED" w:rsidRDefault="008724E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7" w:history="1">
            <w:r w:rsidRPr="00204E35">
              <w:rPr>
                <w:rStyle w:val="Hyperkobling"/>
                <w:noProof/>
              </w:rPr>
              <w:t>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REGLER FOR GJENNOMFØRING AV KONKURRANSEN OG KRAV TIL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122AE" w14:textId="0AAEBD76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8" w:history="1">
            <w:r w:rsidRPr="00204E35">
              <w:rPr>
                <w:rStyle w:val="Hyperkobling"/>
                <w:noProof/>
              </w:rPr>
              <w:t>2.1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C54B0" w14:textId="623F600C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19" w:history="1">
            <w:r w:rsidRPr="00204E35">
              <w:rPr>
                <w:rStyle w:val="Hyperkobling"/>
                <w:noProof/>
              </w:rPr>
              <w:t>2.2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Taushetsplikt og offentlighet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9B7EE" w14:textId="2EF9E729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0" w:history="1">
            <w:r w:rsidRPr="00204E35">
              <w:rPr>
                <w:rStyle w:val="Hyperkobling"/>
                <w:noProof/>
              </w:rPr>
              <w:t>2.3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Krav til 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2170E" w14:textId="7968924C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1" w:history="1">
            <w:r w:rsidRPr="00204E35">
              <w:rPr>
                <w:rStyle w:val="Hyperkobling"/>
                <w:noProof/>
              </w:rPr>
              <w:t>2.4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Avvik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5B35A5" w14:textId="085F0223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2" w:history="1">
            <w:r w:rsidRPr="00204E35">
              <w:rPr>
                <w:rStyle w:val="Hyperkobling"/>
                <w:noProof/>
              </w:rPr>
              <w:t>2.5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Tilbud på deler av oppdraget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25F8AB" w14:textId="51F62A2F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3" w:history="1">
            <w:r w:rsidRPr="00204E35">
              <w:rPr>
                <w:rStyle w:val="Hyperkobling"/>
                <w:noProof/>
              </w:rPr>
              <w:t>2.6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1B088" w14:textId="5464FB57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4" w:history="1">
            <w:r w:rsidRPr="00204E35">
              <w:rPr>
                <w:rStyle w:val="Hyperkobling"/>
                <w:noProof/>
              </w:rPr>
              <w:t>2.7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Tilbakekalling eller endring av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E275A" w14:textId="62565F7F" w:rsidR="008724ED" w:rsidRDefault="008724E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5" w:history="1">
            <w:r w:rsidRPr="00204E35">
              <w:rPr>
                <w:rStyle w:val="Hyperkobling"/>
                <w:noProof/>
              </w:rPr>
              <w:t>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Kvalifikasjonskrav og Det europeiske egenerklæringsskjemaet ESPD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86848" w14:textId="0E4E4368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6" w:history="1">
            <w:r w:rsidRPr="00204E35">
              <w:rPr>
                <w:rStyle w:val="Hyperkobling"/>
                <w:noProof/>
              </w:rPr>
              <w:t>3.1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Generelt om ESPD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58206" w14:textId="27F74BD2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7" w:history="1">
            <w:r w:rsidRPr="00204E35">
              <w:rPr>
                <w:rStyle w:val="Hyperkobling"/>
                <w:noProof/>
              </w:rPr>
              <w:t>3.2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ESPD-skjema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A015C" w14:textId="75E37C0A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8" w:history="1">
            <w:r w:rsidRPr="00204E35">
              <w:rPr>
                <w:rStyle w:val="Hyperkobling"/>
                <w:noProof/>
              </w:rPr>
              <w:t>3.3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Økonomisk aktivitet i land underlagt sanksjoner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316D1" w14:textId="193D477B" w:rsidR="008724ED" w:rsidRDefault="008724E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29" w:history="1">
            <w:r w:rsidRPr="00204E35">
              <w:rPr>
                <w:rStyle w:val="Hyperkobling"/>
                <w:noProof/>
              </w:rPr>
              <w:t>4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DF1516" w14:textId="1B57F6AF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0" w:history="1">
            <w:r w:rsidRPr="00204E35">
              <w:rPr>
                <w:rStyle w:val="Hyperkobling"/>
                <w:noProof/>
              </w:rPr>
              <w:t>4.1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Skatt- og mva-attester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8B993" w14:textId="3176AA40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1" w:history="1">
            <w:r w:rsidRPr="00204E35">
              <w:rPr>
                <w:rStyle w:val="Hyperkobling"/>
                <w:noProof/>
              </w:rPr>
              <w:t>4.2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Krav til leverandørens juridiske og finansielle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3E1F1" w14:textId="0CD6401C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2" w:history="1">
            <w:r w:rsidRPr="00204E35">
              <w:rPr>
                <w:rStyle w:val="Hyperkobling"/>
                <w:noProof/>
              </w:rPr>
              <w:t>4.3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Kvalitetssikrings- og miljøledelsesstandarder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FB478" w14:textId="769C21FF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3" w:history="1">
            <w:r w:rsidRPr="00204E35">
              <w:rPr>
                <w:rStyle w:val="Hyperkobling"/>
                <w:noProof/>
              </w:rPr>
              <w:t>4.4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B28DF" w14:textId="186B8B8D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4" w:history="1">
            <w:r w:rsidRPr="00204E35">
              <w:rPr>
                <w:rStyle w:val="Hyperkobling"/>
                <w:noProof/>
              </w:rPr>
              <w:t>4.5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BE594" w14:textId="44435CD4" w:rsidR="008724ED" w:rsidRDefault="008724ED">
          <w:pPr>
            <w:pStyle w:val="INNH3"/>
            <w:tabs>
              <w:tab w:val="left" w:pos="120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5" w:history="1">
            <w:r w:rsidRPr="00204E35">
              <w:rPr>
                <w:rStyle w:val="Hyperkobling"/>
                <w:noProof/>
              </w:rPr>
              <w:t>4.5.1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ESPD-skjema for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32E30" w14:textId="0F8F9D4A" w:rsidR="008724ED" w:rsidRDefault="008724ED">
          <w:pPr>
            <w:pStyle w:val="INNH3"/>
            <w:tabs>
              <w:tab w:val="left" w:pos="120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6" w:history="1">
            <w:r w:rsidRPr="00204E35">
              <w:rPr>
                <w:rStyle w:val="Hyperkobling"/>
                <w:noProof/>
              </w:rPr>
              <w:t>4.5.2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Forpliktelseserklæring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FD5F6" w14:textId="5C384429" w:rsidR="008724ED" w:rsidRDefault="008724ED">
          <w:pPr>
            <w:pStyle w:val="INNH3"/>
            <w:tabs>
              <w:tab w:val="left" w:pos="120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7" w:history="1">
            <w:r w:rsidRPr="00204E35">
              <w:rPr>
                <w:rStyle w:val="Hyperkobling"/>
                <w:noProof/>
              </w:rPr>
              <w:t>4.5.3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Begrensning av antall ledd i leverandørkjeden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FEED9" w14:textId="75353926" w:rsidR="008724ED" w:rsidRDefault="008724E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8" w:history="1">
            <w:r w:rsidRPr="00204E35">
              <w:rPr>
                <w:rStyle w:val="Hyperkobling"/>
                <w:noProof/>
              </w:rPr>
              <w:t>5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KRAVSPESIFIKASJON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AC251" w14:textId="10B802C0" w:rsidR="008724ED" w:rsidRDefault="008724E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39" w:history="1">
            <w:r w:rsidRPr="00204E35">
              <w:rPr>
                <w:rStyle w:val="Hyperkobling"/>
                <w:noProof/>
              </w:rPr>
              <w:t>6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D72D8" w14:textId="1C6B8314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40" w:history="1">
            <w:r w:rsidRPr="00204E35">
              <w:rPr>
                <w:rStyle w:val="Hyperkobling"/>
                <w:noProof/>
              </w:rPr>
              <w:t>6.1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Nærmere om 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BA501" w14:textId="30AC183B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41" w:history="1">
            <w:r w:rsidRPr="00204E35">
              <w:rPr>
                <w:rStyle w:val="Hyperkobling"/>
                <w:noProof/>
              </w:rPr>
              <w:t>6.2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Nærmere om Kvalitet og funksjonsmessige egenskaper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65FDB8" w14:textId="57886EED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42" w:history="1">
            <w:r w:rsidRPr="00204E35">
              <w:rPr>
                <w:rStyle w:val="Hyperkobling"/>
                <w:noProof/>
              </w:rPr>
              <w:t>6.3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Nærmere om 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333F8" w14:textId="32DE8214" w:rsidR="008724ED" w:rsidRDefault="008724E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43" w:history="1">
            <w:r w:rsidRPr="00204E35">
              <w:rPr>
                <w:rStyle w:val="Hyperkobling"/>
                <w:noProof/>
              </w:rPr>
              <w:t>7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Avgjørelse av konkurransen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AD6672" w14:textId="7E7D4710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44" w:history="1">
            <w:r w:rsidRPr="00204E35">
              <w:rPr>
                <w:rStyle w:val="Hyperkobling"/>
                <w:noProof/>
              </w:rPr>
              <w:t>7.1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Evalueringsmodell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3FE379" w14:textId="005A6F27" w:rsidR="008724ED" w:rsidRDefault="008724ED">
          <w:pPr>
            <w:pStyle w:val="INNH2"/>
            <w:tabs>
              <w:tab w:val="left" w:pos="960"/>
              <w:tab w:val="right" w:leader="dot" w:pos="9061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496945" w:history="1">
            <w:r w:rsidRPr="00204E35">
              <w:rPr>
                <w:rStyle w:val="Hyperkobling"/>
                <w:noProof/>
              </w:rPr>
              <w:t>7.2</w:t>
            </w:r>
            <w:r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204E35">
              <w:rPr>
                <w:rStyle w:val="Hyperkobling"/>
                <w:noProof/>
              </w:rPr>
              <w:t>Informasjon og begrunnelse for kontraktstildeling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_Toc231496945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3B897" w14:textId="5106A4C6" w:rsidR="00C65976" w:rsidRDefault="00C65976">
          <w:r>
            <w:rPr>
              <w:b/>
              <w:bCs/>
            </w:rPr>
            <w:fldChar w:fldCharType="end"/>
          </w:r>
        </w:p>
      </w:sdtContent>
    </w:sdt>
    <w:p w14:paraId="23ED20F2" w14:textId="77777777" w:rsidR="0039386F" w:rsidRPr="006A0AB4" w:rsidRDefault="0039386F" w:rsidP="00F81E7C">
      <w:pPr>
        <w:rPr>
          <w:rFonts w:asciiTheme="majorHAnsi" w:hAnsiTheme="majorHAnsi" w:cstheme="majorHAnsi"/>
        </w:rPr>
        <w:sectPr w:rsidR="0039386F" w:rsidRPr="006A0AB4" w:rsidSect="00C65976">
          <w:footerReference w:type="first" r:id="rId14"/>
          <w:pgSz w:w="11907" w:h="16840" w:code="9"/>
          <w:pgMar w:top="1701" w:right="1418" w:bottom="1758" w:left="1418" w:header="720" w:footer="720" w:gutter="0"/>
          <w:pgNumType w:start="1"/>
          <w:cols w:space="720"/>
          <w:noEndnote/>
          <w:titlePg/>
          <w:docGrid w:linePitch="272"/>
        </w:sectPr>
      </w:pPr>
    </w:p>
    <w:p w14:paraId="5B159E35" w14:textId="77777777" w:rsidR="003F590A" w:rsidRPr="003F590A" w:rsidRDefault="003F590A" w:rsidP="00C65976">
      <w:pPr>
        <w:pStyle w:val="Overskrift1"/>
      </w:pPr>
      <w:bookmarkStart w:id="2" w:name="_Toc423437392"/>
      <w:bookmarkStart w:id="3" w:name="_Toc231496906"/>
      <w:r w:rsidRPr="003F590A">
        <w:lastRenderedPageBreak/>
        <w:t>GENERELL BESKRIVELSE</w:t>
      </w:r>
      <w:bookmarkEnd w:id="2"/>
      <w:bookmarkEnd w:id="3"/>
    </w:p>
    <w:p w14:paraId="676348BB" w14:textId="77777777" w:rsidR="003F590A" w:rsidRPr="003F590A" w:rsidRDefault="003F590A" w:rsidP="002A7B31">
      <w:pPr>
        <w:pStyle w:val="Overskrift2"/>
        <w:ind w:left="578" w:hanging="578"/>
      </w:pPr>
      <w:bookmarkStart w:id="4" w:name="_Toc423437393"/>
      <w:bookmarkStart w:id="5" w:name="_Toc231496907"/>
      <w:r w:rsidRPr="003F590A">
        <w:t>Oppdragsgiver</w:t>
      </w:r>
      <w:bookmarkEnd w:id="4"/>
      <w:bookmarkEnd w:id="5"/>
    </w:p>
    <w:p w14:paraId="66EA1EA0" w14:textId="0BF5BFD0" w:rsidR="003F590A" w:rsidRPr="00507A63" w:rsidRDefault="003F590A" w:rsidP="003F590A">
      <w:pPr>
        <w:rPr>
          <w:i/>
          <w:iCs/>
        </w:rPr>
      </w:pPr>
      <w:r w:rsidRPr="0077528F">
        <w:t xml:space="preserve">Nittedal kommune, heretter kalt </w:t>
      </w:r>
      <w:r w:rsidR="00C70C12">
        <w:t>O</w:t>
      </w:r>
      <w:r w:rsidRPr="0077528F">
        <w:t xml:space="preserve">ppdragsgiver, innbyr til åpen </w:t>
      </w:r>
      <w:r w:rsidR="00922B03">
        <w:t>anb</w:t>
      </w:r>
      <w:r w:rsidR="002A7B31">
        <w:t>ud</w:t>
      </w:r>
      <w:r w:rsidRPr="0077528F">
        <w:t xml:space="preserve">skonkurranse for </w:t>
      </w:r>
      <w:r w:rsidR="00561E27">
        <w:t>anskaffelse</w:t>
      </w:r>
      <w:r w:rsidRPr="0077528F">
        <w:t xml:space="preserve"> av </w:t>
      </w:r>
      <w:r w:rsidR="00561E27">
        <w:t>«</w:t>
      </w:r>
      <w:r w:rsidR="00887713" w:rsidRPr="00507A63">
        <w:rPr>
          <w:i/>
          <w:iCs/>
        </w:rPr>
        <w:t>Adressebasert befolkningsvarsling til Nittedal kommune</w:t>
      </w:r>
      <w:r w:rsidR="00561E27" w:rsidRPr="00507A63">
        <w:rPr>
          <w:i/>
          <w:iCs/>
        </w:rPr>
        <w:t>»</w:t>
      </w:r>
      <w:r w:rsidRPr="00507A63">
        <w:rPr>
          <w:i/>
          <w:iCs/>
        </w:rPr>
        <w:t>.</w:t>
      </w:r>
    </w:p>
    <w:p w14:paraId="3EA5C128" w14:textId="375248EF" w:rsidR="003F590A" w:rsidRPr="0077528F" w:rsidRDefault="003F590A" w:rsidP="003F590A">
      <w:r w:rsidRPr="0077528F">
        <w:t xml:space="preserve">Nittedal er en kommune i Akershus med et innbyggertall på </w:t>
      </w:r>
      <w:r w:rsidR="00507A63">
        <w:t xml:space="preserve">ca. </w:t>
      </w:r>
      <w:r w:rsidRPr="0077528F">
        <w:t>2</w:t>
      </w:r>
      <w:r w:rsidR="00507A63">
        <w:t>6</w:t>
      </w:r>
      <w:r w:rsidRPr="0077528F">
        <w:t xml:space="preserve"> 000. I nord og øst grenser kommunen til Lunner, Nannestad, Gjerdrum og </w:t>
      </w:r>
      <w:r w:rsidR="009D19EF">
        <w:t>Lillestrøm</w:t>
      </w:r>
      <w:r w:rsidRPr="0077528F">
        <w:t xml:space="preserve">. I sør og vest grenser kommunen mot Oslo, og vårt slagord er "Der storby </w:t>
      </w:r>
      <w:r w:rsidR="004D46F6">
        <w:t>møter marka</w:t>
      </w:r>
      <w:r w:rsidRPr="0077528F">
        <w:t>"</w:t>
      </w:r>
      <w:r w:rsidR="00387289">
        <w:t>.</w:t>
      </w:r>
    </w:p>
    <w:p w14:paraId="77EFFDFC" w14:textId="77777777" w:rsidR="003F590A" w:rsidRPr="0077528F" w:rsidRDefault="003F590A" w:rsidP="003F590A">
      <w:r w:rsidRPr="0077528F">
        <w:t>Nittedal kommune har ansvaret for et bredt spekter av velferdsoppgaver. I tillegg er kommunen tillagt sentrale oppgaver knyttet til samfunnsutvikling, planlegging og myndighetsutøvelse.</w:t>
      </w:r>
    </w:p>
    <w:p w14:paraId="42DC0395" w14:textId="77777777" w:rsidR="003F590A" w:rsidRPr="0077528F" w:rsidRDefault="003F590A" w:rsidP="003F590A">
      <w:r w:rsidRPr="0077528F">
        <w:t>Flere opplysninger om Nittedal kommune er å finne på www.nittedal.kommune.no</w:t>
      </w:r>
    </w:p>
    <w:p w14:paraId="0D824067" w14:textId="77777777" w:rsidR="003F590A" w:rsidRPr="00370C2C" w:rsidRDefault="003F590A" w:rsidP="003F590A">
      <w:r w:rsidRPr="00370C2C">
        <w:t>Oppdragsgivers kontaktperson 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7075"/>
      </w:tblGrid>
      <w:tr w:rsidR="003F590A" w:rsidRPr="00370C2C" w14:paraId="0ED33814" w14:textId="77777777" w:rsidTr="423A2066">
        <w:tc>
          <w:tcPr>
            <w:tcW w:w="2056" w:type="dxa"/>
            <w:shd w:val="clear" w:color="auto" w:fill="D9D9D9" w:themeFill="background2" w:themeFillShade="D9"/>
          </w:tcPr>
          <w:p w14:paraId="58ED57A7" w14:textId="77777777" w:rsidR="003F590A" w:rsidRPr="00370C2C" w:rsidRDefault="003F590A" w:rsidP="003F590A">
            <w:r w:rsidRPr="00370C2C">
              <w:t>Navn:</w:t>
            </w:r>
          </w:p>
        </w:tc>
        <w:tc>
          <w:tcPr>
            <w:tcW w:w="7231" w:type="dxa"/>
          </w:tcPr>
          <w:p w14:paraId="24489044" w14:textId="7630B3DB" w:rsidR="003F590A" w:rsidRPr="00370C2C" w:rsidRDefault="48279D81" w:rsidP="003F590A">
            <w:pPr>
              <w:rPr>
                <w:highlight w:val="yellow"/>
              </w:rPr>
            </w:pPr>
            <w:r w:rsidRPr="009A1483">
              <w:t>Wenche</w:t>
            </w:r>
            <w:r w:rsidR="009A1483">
              <w:t xml:space="preserve"> Ludviksen</w:t>
            </w:r>
          </w:p>
        </w:tc>
      </w:tr>
      <w:tr w:rsidR="003F590A" w:rsidRPr="00370C2C" w14:paraId="767B7B0A" w14:textId="77777777" w:rsidTr="423A2066">
        <w:tc>
          <w:tcPr>
            <w:tcW w:w="2056" w:type="dxa"/>
            <w:shd w:val="clear" w:color="auto" w:fill="D9D9D9" w:themeFill="background2" w:themeFillShade="D9"/>
          </w:tcPr>
          <w:p w14:paraId="581B13A8" w14:textId="7B41F372" w:rsidR="003F590A" w:rsidRPr="00370C2C" w:rsidRDefault="009A1483" w:rsidP="003F590A">
            <w:r>
              <w:t>e-post</w:t>
            </w:r>
            <w:r w:rsidR="003F590A" w:rsidRPr="00370C2C">
              <w:t>:</w:t>
            </w:r>
          </w:p>
        </w:tc>
        <w:tc>
          <w:tcPr>
            <w:tcW w:w="7231" w:type="dxa"/>
          </w:tcPr>
          <w:p w14:paraId="21CDFD4F" w14:textId="33B91706" w:rsidR="003F590A" w:rsidRPr="00370C2C" w:rsidRDefault="00915382" w:rsidP="003F590A">
            <w:pPr>
              <w:rPr>
                <w:highlight w:val="lightGray"/>
              </w:rPr>
            </w:pPr>
            <w:r>
              <w:t>w</w:t>
            </w:r>
            <w:r w:rsidR="009A1483" w:rsidRPr="00A6450F">
              <w:t>enche.ludviksen</w:t>
            </w:r>
            <w:r w:rsidR="00A6450F" w:rsidRPr="00A6450F">
              <w:t>@nittedal.kommune.no</w:t>
            </w:r>
          </w:p>
        </w:tc>
      </w:tr>
    </w:tbl>
    <w:p w14:paraId="7A2C2970" w14:textId="242E94CD" w:rsidR="00E53366" w:rsidRPr="00B17E84" w:rsidRDefault="00E53366" w:rsidP="00E53366">
      <w:bookmarkStart w:id="6" w:name="_Toc164247379"/>
      <w:bookmarkEnd w:id="6"/>
      <w:r w:rsidRPr="00B17E84">
        <w:t xml:space="preserve">Eventuelle spørsmål rettes til kontaktpersonen </w:t>
      </w:r>
      <w:r>
        <w:t xml:space="preserve">via Oppdragsgivers konkurransegjennomføringsverktøy (KGV) </w:t>
      </w:r>
      <w:r w:rsidR="00C70C12">
        <w:t xml:space="preserve">Mercell </w:t>
      </w:r>
      <w:r>
        <w:t>TendSign.</w:t>
      </w:r>
    </w:p>
    <w:p w14:paraId="0B3EA2CE" w14:textId="335CB5F0" w:rsidR="003F590A" w:rsidRDefault="00E53366" w:rsidP="00E53366">
      <w:pPr>
        <w:rPr>
          <w:szCs w:val="20"/>
        </w:rPr>
      </w:pPr>
      <w:r w:rsidRPr="00370C2C">
        <w:rPr>
          <w:szCs w:val="20"/>
        </w:rPr>
        <w:t xml:space="preserve">Det skal ikke være kontakt/kommunikasjon </w:t>
      </w:r>
      <w:r>
        <w:rPr>
          <w:szCs w:val="20"/>
        </w:rPr>
        <w:t>via andre kanaler enn KGV-verktøyet</w:t>
      </w:r>
      <w:r w:rsidR="00C70C12">
        <w:rPr>
          <w:szCs w:val="20"/>
        </w:rPr>
        <w:t>.</w:t>
      </w:r>
      <w:r>
        <w:rPr>
          <w:szCs w:val="20"/>
        </w:rPr>
        <w:t xml:space="preserve"> </w:t>
      </w:r>
      <w:r w:rsidR="00914A59">
        <w:rPr>
          <w:szCs w:val="20"/>
        </w:rPr>
        <w:t xml:space="preserve">Ved problemer med KGV, kontakt </w:t>
      </w:r>
      <w:r w:rsidR="00C70C12">
        <w:rPr>
          <w:szCs w:val="20"/>
        </w:rPr>
        <w:t>M</w:t>
      </w:r>
      <w:r w:rsidR="00914A59">
        <w:rPr>
          <w:szCs w:val="20"/>
        </w:rPr>
        <w:t xml:space="preserve">ercell direkte for hjelp. </w:t>
      </w:r>
    </w:p>
    <w:p w14:paraId="5D552720" w14:textId="77777777" w:rsidR="00173D25" w:rsidRPr="00370C2C" w:rsidRDefault="00173D25" w:rsidP="00E53366">
      <w:pPr>
        <w:rPr>
          <w:szCs w:val="20"/>
        </w:rPr>
      </w:pPr>
    </w:p>
    <w:p w14:paraId="7CF868B6" w14:textId="77777777" w:rsidR="003F590A" w:rsidRPr="003F590A" w:rsidRDefault="003F590A" w:rsidP="003F590A">
      <w:pPr>
        <w:pStyle w:val="Overskrift2"/>
      </w:pPr>
      <w:bookmarkStart w:id="7" w:name="_Toc423437394"/>
      <w:bookmarkStart w:id="8" w:name="_Toc231496908"/>
      <w:r w:rsidRPr="003F590A">
        <w:t>Anskaffelsens formål og omfang</w:t>
      </w:r>
      <w:bookmarkEnd w:id="7"/>
      <w:bookmarkEnd w:id="8"/>
    </w:p>
    <w:p w14:paraId="0E3D81BE" w14:textId="7AC78CC8" w:rsidR="008C6075" w:rsidRPr="00B31839" w:rsidRDefault="008C6075" w:rsidP="008C6075">
      <w:r w:rsidRPr="00B31839">
        <w:t xml:space="preserve">Det er behov for et nytt befolkningsvarslingssystem for varsling av innbyggerne ved hendelser, og for å få gitt viktig informasjon. </w:t>
      </w:r>
    </w:p>
    <w:p w14:paraId="6B5DC295" w14:textId="3F5C2F10" w:rsidR="008C6075" w:rsidRPr="00B31839" w:rsidRDefault="008C6075" w:rsidP="008C6075">
      <w:r w:rsidRPr="00B31839">
        <w:t xml:space="preserve">Det er besluttet at dette skal være adressebasert varsling. </w:t>
      </w:r>
    </w:p>
    <w:p w14:paraId="06FEC831" w14:textId="77777777" w:rsidR="008C6075" w:rsidRPr="00B31839" w:rsidRDefault="008C6075" w:rsidP="008C6075">
      <w:r w:rsidRPr="00B31839">
        <w:t xml:space="preserve">I tillegg skal kommunen ha opsjon på kollegavarslingssystem for intern varsling av ansatte ute i tjenestene. </w:t>
      </w:r>
    </w:p>
    <w:p w14:paraId="43476888" w14:textId="45E460CA" w:rsidR="000E680F" w:rsidRPr="00B31839" w:rsidRDefault="000E680F" w:rsidP="000E680F">
      <w:r w:rsidRPr="00B31839">
        <w:t xml:space="preserve">Systemet benyttes også til oppfølging av leietakere av kommunale boliger og bygg, samt til kommunikasjon og beredskapsvarsling. Det vil fremover også være aktuelt for helse- og sosialtjenestene og oppvekstsektoren å kunne sende varslinger på deres ansvarsområder ved behov. </w:t>
      </w:r>
    </w:p>
    <w:p w14:paraId="086A1210" w14:textId="48AEF955" w:rsidR="000E680F" w:rsidRPr="00B31839" w:rsidRDefault="000E680F" w:rsidP="000E680F">
      <w:r w:rsidRPr="00B31839">
        <w:t>Vi skal anskaffe en varslingsløsning som sender SMS, epost og eventuell talemelding til aktuelle mottakere.</w:t>
      </w:r>
    </w:p>
    <w:p w14:paraId="0477AF98" w14:textId="2BF59989" w:rsidR="000E680F" w:rsidRPr="00B31839" w:rsidRDefault="000E680F" w:rsidP="000E680F">
      <w:r w:rsidRPr="00B31839">
        <w:t xml:space="preserve">Det primære behovet er kartbasert varsling av innbyggere og virksomheter ved driftshendelser. Varslingen skal sendes til de som har folkeregistrert adresse, eller driver næringsvirksomhet innenfor et gitt område. </w:t>
      </w:r>
    </w:p>
    <w:p w14:paraId="7E981988" w14:textId="080FECCC" w:rsidR="000E680F" w:rsidRPr="00B31839" w:rsidRDefault="000E680F" w:rsidP="000E680F">
      <w:r w:rsidRPr="00B31839">
        <w:lastRenderedPageBreak/>
        <w:t xml:space="preserve">Driftshendelser kan være planlagte tiltak som medfører brudd i leveranse i forbindelse med teknisk arbeid, som eksempelvis arbeid på ledningsnett, ledningsbrudd, lekkasjer, vedlikehold og for andre ikke-planlagte og planlagte situasjoner. </w:t>
      </w:r>
    </w:p>
    <w:p w14:paraId="2C1862E7" w14:textId="77777777" w:rsidR="000E680F" w:rsidRPr="00B31839" w:rsidRDefault="000E680F" w:rsidP="000E680F">
      <w:r w:rsidRPr="00B31839">
        <w:t>Det er behov for å kunne samle data for senere rapportering og statistikk. Det gjelder både koding av type hendelser og varsling, varighet og antall personer som er berørt.</w:t>
      </w:r>
    </w:p>
    <w:p w14:paraId="7E7F0751" w14:textId="3AF196AF" w:rsidR="000E680F" w:rsidRPr="00B31839" w:rsidRDefault="000E680F" w:rsidP="000E680F">
      <w:r w:rsidRPr="00B31839">
        <w:t xml:space="preserve">Løsningen skal kunne benyttes til varsling for alle kommunens sektorer. </w:t>
      </w:r>
    </w:p>
    <w:p w14:paraId="6A48A602" w14:textId="7F054B9D" w:rsidR="000E680F" w:rsidRPr="00B31839" w:rsidRDefault="00DD2CBC" w:rsidP="000E680F">
      <w:pPr>
        <w:rPr>
          <w:b/>
          <w:bCs/>
        </w:rPr>
      </w:pPr>
      <w:r>
        <w:rPr>
          <w:b/>
          <w:bCs/>
        </w:rPr>
        <w:t>Opsjon</w:t>
      </w:r>
    </w:p>
    <w:p w14:paraId="4FAD65C8" w14:textId="79C2EBFE" w:rsidR="000E680F" w:rsidRDefault="000E680F" w:rsidP="003F590A">
      <w:r w:rsidRPr="00B31839">
        <w:t>I tillegg til eksternt varslingssystem vil kommunen også ha behov for opsjoner på et internt kollegavarslingssystem. Behovet er kartlagt i helse- og sosialtjenestene og i oppvekst på skole. Vi kan per i dag ikke si noe om omfang</w:t>
      </w:r>
      <w:r>
        <w:t xml:space="preserve">. </w:t>
      </w:r>
    </w:p>
    <w:p w14:paraId="7EFB6C98" w14:textId="13520E27" w:rsidR="008B2A8F" w:rsidRPr="008B2A8F" w:rsidRDefault="00772BB6" w:rsidP="008B2A8F">
      <w:r w:rsidRPr="00772BB6">
        <w:t xml:space="preserve">Mer informasjon om anskaffelsens formål og omfang er tatt </w:t>
      </w:r>
      <w:r w:rsidR="008B2A8F">
        <w:t xml:space="preserve">inn i </w:t>
      </w:r>
      <w:r w:rsidR="004F60FB">
        <w:t>SSA-lille-sky</w:t>
      </w:r>
      <w:r w:rsidR="008B2A8F">
        <w:t xml:space="preserve"> Bilag</w:t>
      </w:r>
      <w:r w:rsidR="008B2A8F" w:rsidRPr="009D7327">
        <w:t xml:space="preserve"> </w:t>
      </w:r>
      <w:r w:rsidR="004F60FB" w:rsidRPr="009D7327">
        <w:t xml:space="preserve">1: Kundens </w:t>
      </w:r>
      <w:r w:rsidR="00135286" w:rsidRPr="009D7327">
        <w:t>behovsbeskrivelse og kravspesifikasjon.</w:t>
      </w:r>
    </w:p>
    <w:p w14:paraId="788D8AB4" w14:textId="0E81F124" w:rsidR="00DD2CBC" w:rsidRDefault="00DD2CBC" w:rsidP="003F590A"/>
    <w:p w14:paraId="60AF0FF6" w14:textId="7567B6B8" w:rsidR="00772BB6" w:rsidRPr="005654DA" w:rsidRDefault="003F590A" w:rsidP="00772BB6">
      <w:pPr>
        <w:pStyle w:val="Overskrift2"/>
      </w:pPr>
      <w:bookmarkStart w:id="9" w:name="_Toc423437395"/>
      <w:bookmarkStart w:id="10" w:name="_Toc231496909"/>
      <w:r w:rsidRPr="003F590A">
        <w:t>Avtaleperiode</w:t>
      </w:r>
      <w:bookmarkEnd w:id="9"/>
      <w:bookmarkEnd w:id="10"/>
    </w:p>
    <w:p w14:paraId="127E9B55" w14:textId="6320B2C5" w:rsidR="00F00B45" w:rsidRDefault="00F00B45" w:rsidP="00F00B45">
      <w:r>
        <w:t>Avtalen trer i kraft den dato den er undertegnet av Partene.</w:t>
      </w:r>
    </w:p>
    <w:p w14:paraId="5F8C382C" w14:textId="7B56AD4F" w:rsidR="00F00B45" w:rsidRDefault="00F00B45" w:rsidP="00F00B45">
      <w:r>
        <w:t>Avtalens varighet og opphør tilsvarer det som fremgår av Standardvilkårene for Skytjenestene. Hvis Kunden har stilt krav til varighet og opphør av Skytjenestene fremgår dette av bilag</w:t>
      </w:r>
      <w:r w:rsidR="4F292553">
        <w:t xml:space="preserve"> </w:t>
      </w:r>
      <w:r>
        <w:t>4.</w:t>
      </w:r>
    </w:p>
    <w:p w14:paraId="2153E7A6" w14:textId="77777777" w:rsidR="00F00B45" w:rsidRDefault="00F00B45" w:rsidP="00F00B45">
      <w:r>
        <w:t xml:space="preserve">Hvis ikke annet fremgår av Standardvilkårene, gjelder </w:t>
      </w:r>
      <w:r w:rsidRPr="00BB6C52">
        <w:t xml:space="preserve">Avtalen i </w:t>
      </w:r>
      <w:r>
        <w:t>1</w:t>
      </w:r>
      <w:r w:rsidRPr="00BB6C52">
        <w:t xml:space="preserve"> (</w:t>
      </w:r>
      <w:r>
        <w:t>ett</w:t>
      </w:r>
      <w:r w:rsidRPr="00BB6C52">
        <w:t xml:space="preserve">) år fra undertegning. </w:t>
      </w:r>
      <w:r>
        <w:t>Avtalen og Standardvilkårene fornyes deretter automatisk for 1 (ett) år om gangen med mindre de sies opp av Kunden med 3 (tre) måneders varsel, eller av Leverandøren med 6 (seks) måneders varsel, før fornyelsestidspunktet.</w:t>
      </w:r>
    </w:p>
    <w:p w14:paraId="2989C108" w14:textId="77777777" w:rsidR="00750B76" w:rsidRDefault="00750B76" w:rsidP="00772BB6">
      <w:pPr>
        <w:rPr>
          <w:b/>
        </w:rPr>
      </w:pPr>
    </w:p>
    <w:p w14:paraId="786DCC2C" w14:textId="63255063" w:rsidR="00772BB6" w:rsidRPr="00750B76" w:rsidRDefault="00772BB6" w:rsidP="00772BB6">
      <w:r w:rsidRPr="00750B76">
        <w:rPr>
          <w:b/>
        </w:rPr>
        <w:t>Opsjon</w:t>
      </w:r>
      <w:r w:rsidRPr="00750B76">
        <w:t xml:space="preserve"> </w:t>
      </w:r>
    </w:p>
    <w:p w14:paraId="273EBDB4" w14:textId="77777777" w:rsidR="00772BB6" w:rsidRPr="00750B76" w:rsidRDefault="00772BB6" w:rsidP="00772BB6">
      <w:r w:rsidRPr="00750B76">
        <w:t>Oppdragsgiver har opsjon på å utvide kontrakten med følgende tilleggsytelser:</w:t>
      </w:r>
    </w:p>
    <w:p w14:paraId="207A0AF5" w14:textId="24FC6698" w:rsidR="00E7397B" w:rsidRDefault="00812875" w:rsidP="00020C1C">
      <w:pPr>
        <w:pStyle w:val="Listeavsnitt"/>
        <w:numPr>
          <w:ilvl w:val="0"/>
          <w:numId w:val="36"/>
        </w:numPr>
      </w:pPr>
      <w:r>
        <w:t xml:space="preserve">Løsning for </w:t>
      </w:r>
      <w:r w:rsidR="00D731D2">
        <w:t xml:space="preserve">gruppe- </w:t>
      </w:r>
      <w:r>
        <w:t>kollegavarsl</w:t>
      </w:r>
      <w:r w:rsidR="00020C1C">
        <w:t>i</w:t>
      </w:r>
      <w:r>
        <w:t>ng.</w:t>
      </w:r>
    </w:p>
    <w:p w14:paraId="36568225" w14:textId="3984B439" w:rsidR="00E7397B" w:rsidRPr="008B2A8F" w:rsidRDefault="00E7397B" w:rsidP="00E7397B">
      <w:r w:rsidRPr="00772BB6">
        <w:t xml:space="preserve">Mer informasjon om formål og omfang er tatt </w:t>
      </w:r>
      <w:r>
        <w:t>inn i SSA-lille-sky Bilag</w:t>
      </w:r>
      <w:r w:rsidRPr="00D731D2">
        <w:t xml:space="preserve"> 1: Kundens behovsbeskrivelse og kravspesifikasjon.</w:t>
      </w:r>
    </w:p>
    <w:p w14:paraId="50CABE55" w14:textId="77777777" w:rsidR="007D1578" w:rsidRPr="007D1578" w:rsidRDefault="007D1578" w:rsidP="007D1578">
      <w:pPr>
        <w:pStyle w:val="Listeavsnitt"/>
        <w:numPr>
          <w:ilvl w:val="0"/>
          <w:numId w:val="0"/>
        </w:numPr>
        <w:ind w:left="284"/>
        <w:rPr>
          <w:highlight w:val="yellow"/>
        </w:rPr>
      </w:pPr>
    </w:p>
    <w:p w14:paraId="70617A5C" w14:textId="77777777" w:rsidR="003F590A" w:rsidRPr="00630020" w:rsidRDefault="003F590A" w:rsidP="003F590A">
      <w:pPr>
        <w:pStyle w:val="Overskrift2"/>
      </w:pPr>
      <w:bookmarkStart w:id="11" w:name="_Toc181781867"/>
      <w:bookmarkStart w:id="12" w:name="_Toc181781926"/>
      <w:bookmarkStart w:id="13" w:name="_Toc181782234"/>
      <w:bookmarkStart w:id="14" w:name="_Toc181782293"/>
      <w:bookmarkStart w:id="15" w:name="_Toc181782363"/>
      <w:bookmarkStart w:id="16" w:name="_Toc181782418"/>
      <w:bookmarkStart w:id="17" w:name="_Toc181782479"/>
      <w:bookmarkStart w:id="18" w:name="_Toc181782530"/>
      <w:bookmarkStart w:id="19" w:name="_Toc181782892"/>
      <w:bookmarkStart w:id="20" w:name="_Toc181783467"/>
      <w:bookmarkStart w:id="21" w:name="_Toc181783686"/>
      <w:bookmarkStart w:id="22" w:name="_Toc181783896"/>
      <w:bookmarkStart w:id="23" w:name="_Toc181784018"/>
      <w:bookmarkStart w:id="24" w:name="_Toc181784281"/>
      <w:bookmarkStart w:id="25" w:name="_Toc181784718"/>
      <w:bookmarkStart w:id="26" w:name="_Toc181784994"/>
      <w:bookmarkStart w:id="27" w:name="_Toc181786551"/>
      <w:bookmarkStart w:id="28" w:name="_Toc181794379"/>
      <w:bookmarkStart w:id="29" w:name="_Toc423437396"/>
      <w:bookmarkStart w:id="30" w:name="_Toc2314969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630020">
        <w:t>Antall leverandører</w:t>
      </w:r>
      <w:bookmarkEnd w:id="29"/>
      <w:bookmarkEnd w:id="30"/>
    </w:p>
    <w:p w14:paraId="66A00EE2" w14:textId="724CD76F" w:rsidR="003F590A" w:rsidRDefault="003F590A" w:rsidP="003F590A">
      <w:r w:rsidRPr="00370C2C">
        <w:t>Oppdragsgiver vil inngå avtale med</w:t>
      </w:r>
      <w:r w:rsidR="003C4EEC">
        <w:t xml:space="preserve"> </w:t>
      </w:r>
      <w:r w:rsidR="000D26B7">
        <w:t xml:space="preserve">én </w:t>
      </w:r>
      <w:r w:rsidRPr="00370C2C">
        <w:t xml:space="preserve">leverandør. </w:t>
      </w:r>
    </w:p>
    <w:p w14:paraId="74538795" w14:textId="77777777" w:rsidR="00B67A80" w:rsidRPr="00370C2C" w:rsidRDefault="00B67A80" w:rsidP="003F590A"/>
    <w:p w14:paraId="2567F0DC" w14:textId="77777777" w:rsidR="003F590A" w:rsidRPr="003F590A" w:rsidRDefault="003F590A" w:rsidP="003F590A">
      <w:pPr>
        <w:pStyle w:val="Overskrift2"/>
      </w:pPr>
      <w:bookmarkStart w:id="31" w:name="_Toc423437397"/>
      <w:bookmarkStart w:id="32" w:name="_Toc231496911"/>
      <w:r w:rsidRPr="003F590A">
        <w:t>Oppbygging av konkurransegrunnlaget</w:t>
      </w:r>
      <w:bookmarkEnd w:id="31"/>
      <w:bookmarkEnd w:id="32"/>
    </w:p>
    <w:p w14:paraId="1F8FEBF6" w14:textId="77777777" w:rsidR="003F590A" w:rsidRPr="00370C2C" w:rsidRDefault="003F590A" w:rsidP="003F590A">
      <w:r w:rsidRPr="00370C2C">
        <w:t>Konkurransegrunnlag består av dette dokumentet samt:</w:t>
      </w:r>
    </w:p>
    <w:p w14:paraId="6F5BED25" w14:textId="70D51519" w:rsidR="003F590A" w:rsidRPr="00B67A80" w:rsidRDefault="003F590A" w:rsidP="00B757C1">
      <w:pPr>
        <w:ind w:left="720"/>
        <w:rPr>
          <w:color w:val="auto"/>
        </w:rPr>
      </w:pPr>
      <w:r w:rsidRPr="00B67A80">
        <w:rPr>
          <w:color w:val="auto"/>
        </w:rPr>
        <w:lastRenderedPageBreak/>
        <w:t>Vedlegg 1 K</w:t>
      </w:r>
      <w:r w:rsidR="00020C1C" w:rsidRPr="00B67A80">
        <w:rPr>
          <w:color w:val="auto"/>
        </w:rPr>
        <w:t>undens k</w:t>
      </w:r>
      <w:r w:rsidRPr="00B67A80">
        <w:rPr>
          <w:color w:val="auto"/>
        </w:rPr>
        <w:t>ravspesifikasjon</w:t>
      </w:r>
    </w:p>
    <w:p w14:paraId="7E86AB93" w14:textId="4C690229" w:rsidR="00020C1C" w:rsidRPr="00B67A80" w:rsidRDefault="00EB5C9B" w:rsidP="00B757C1">
      <w:pPr>
        <w:ind w:left="720"/>
        <w:rPr>
          <w:color w:val="auto"/>
        </w:rPr>
      </w:pPr>
      <w:r w:rsidRPr="00B67A80">
        <w:rPr>
          <w:color w:val="auto"/>
        </w:rPr>
        <w:t xml:space="preserve">Vedlegg 1.1 </w:t>
      </w:r>
      <w:r w:rsidR="001D58A2" w:rsidRPr="00B67A80">
        <w:rPr>
          <w:color w:val="auto"/>
        </w:rPr>
        <w:t>Sikkerhetskrav</w:t>
      </w:r>
      <w:r w:rsidRPr="00B67A80">
        <w:rPr>
          <w:color w:val="auto"/>
        </w:rPr>
        <w:t xml:space="preserve"> KINS</w:t>
      </w:r>
    </w:p>
    <w:p w14:paraId="41CC1A60" w14:textId="05119B8D" w:rsidR="0052517E" w:rsidRPr="00B67A80" w:rsidRDefault="0052517E" w:rsidP="00B757C1">
      <w:pPr>
        <w:ind w:left="720"/>
        <w:rPr>
          <w:color w:val="auto"/>
        </w:rPr>
      </w:pPr>
      <w:r w:rsidRPr="00B67A80">
        <w:rPr>
          <w:color w:val="auto"/>
        </w:rPr>
        <w:t>Vedlegg 1.2 Energimatrise</w:t>
      </w:r>
    </w:p>
    <w:p w14:paraId="34A587CC" w14:textId="77777777" w:rsidR="003F590A" w:rsidRPr="00B67A80" w:rsidRDefault="003F590A" w:rsidP="00B757C1">
      <w:pPr>
        <w:ind w:left="720"/>
        <w:rPr>
          <w:color w:val="auto"/>
        </w:rPr>
      </w:pPr>
      <w:r w:rsidRPr="00B67A80">
        <w:rPr>
          <w:color w:val="auto"/>
        </w:rPr>
        <w:t>Vedlegg 2 Prisskjema</w:t>
      </w:r>
    </w:p>
    <w:p w14:paraId="2228EBBD" w14:textId="701ACFF6" w:rsidR="003F590A" w:rsidRDefault="09EC69AB" w:rsidP="66A1894B">
      <w:pPr>
        <w:ind w:left="720"/>
        <w:rPr>
          <w:color w:val="auto"/>
        </w:rPr>
      </w:pPr>
      <w:r w:rsidRPr="00B67A80">
        <w:rPr>
          <w:color w:val="auto"/>
        </w:rPr>
        <w:t xml:space="preserve">Vedlegg 3 Referanseskjema tilbyder </w:t>
      </w:r>
    </w:p>
    <w:p w14:paraId="77564D7D" w14:textId="240076C2" w:rsidR="00C041CA" w:rsidRDefault="00C041CA" w:rsidP="66A1894B">
      <w:pPr>
        <w:ind w:left="720"/>
        <w:rPr>
          <w:color w:val="auto"/>
        </w:rPr>
      </w:pPr>
      <w:r>
        <w:rPr>
          <w:color w:val="auto"/>
        </w:rPr>
        <w:t>ESPD-skjema</w:t>
      </w:r>
    </w:p>
    <w:p w14:paraId="53304CA3" w14:textId="77777777" w:rsidR="00C041CA" w:rsidRPr="00B67A80" w:rsidRDefault="00C041CA" w:rsidP="66A1894B">
      <w:pPr>
        <w:ind w:left="720"/>
        <w:rPr>
          <w:color w:val="auto"/>
        </w:rPr>
      </w:pPr>
    </w:p>
    <w:p w14:paraId="32029ECE" w14:textId="437C5C3F" w:rsidR="00307707" w:rsidRDefault="006377F0" w:rsidP="00E54521">
      <w:pPr>
        <w:rPr>
          <w:color w:val="auto"/>
        </w:rPr>
      </w:pPr>
      <w:r w:rsidRPr="00B67A80">
        <w:rPr>
          <w:color w:val="auto"/>
        </w:rPr>
        <w:t>Kontrakt:</w:t>
      </w:r>
      <w:r w:rsidR="00B757C1" w:rsidRPr="00B67A80">
        <w:rPr>
          <w:color w:val="auto"/>
        </w:rPr>
        <w:t xml:space="preserve"> </w:t>
      </w:r>
    </w:p>
    <w:p w14:paraId="0A8E55B9" w14:textId="38500EE7" w:rsidR="00307707" w:rsidRPr="00307707" w:rsidRDefault="00505AB6" w:rsidP="00307707">
      <w:pPr>
        <w:pStyle w:val="Listeavsnitt"/>
        <w:numPr>
          <w:ilvl w:val="0"/>
          <w:numId w:val="36"/>
        </w:numPr>
        <w:rPr>
          <w:color w:val="auto"/>
        </w:rPr>
      </w:pPr>
      <w:r w:rsidRPr="00307707">
        <w:rPr>
          <w:color w:val="auto"/>
        </w:rPr>
        <w:t>SSA_lille_sky generell avtaletekst</w:t>
      </w:r>
      <w:r w:rsidR="00E427E9" w:rsidRPr="00307707">
        <w:rPr>
          <w:color w:val="auto"/>
        </w:rPr>
        <w:t xml:space="preserve"> </w:t>
      </w:r>
    </w:p>
    <w:p w14:paraId="3456F95F" w14:textId="58807BDC" w:rsidR="006A6396" w:rsidRPr="00307707" w:rsidRDefault="00771C6B" w:rsidP="00307707">
      <w:pPr>
        <w:pStyle w:val="Listeavsnitt"/>
        <w:numPr>
          <w:ilvl w:val="0"/>
          <w:numId w:val="36"/>
        </w:numPr>
        <w:rPr>
          <w:color w:val="auto"/>
        </w:rPr>
      </w:pPr>
      <w:r w:rsidRPr="00307707">
        <w:rPr>
          <w:color w:val="auto"/>
        </w:rPr>
        <w:t xml:space="preserve">Bilag til </w:t>
      </w:r>
      <w:r w:rsidR="006A6396" w:rsidRPr="00307707">
        <w:rPr>
          <w:color w:val="auto"/>
        </w:rPr>
        <w:t xml:space="preserve">SSA_lille_sky </w:t>
      </w:r>
      <w:r w:rsidR="00E87233" w:rsidRPr="00307707">
        <w:rPr>
          <w:color w:val="auto"/>
        </w:rPr>
        <w:t xml:space="preserve">(ber tilbyderne om å se særlig på </w:t>
      </w:r>
      <w:r w:rsidR="009A64CB">
        <w:rPr>
          <w:color w:val="auto"/>
        </w:rPr>
        <w:t>Bilag 4</w:t>
      </w:r>
      <w:r w:rsidR="00600C7A">
        <w:rPr>
          <w:color w:val="auto"/>
        </w:rPr>
        <w:t xml:space="preserve">: </w:t>
      </w:r>
      <w:r w:rsidR="00600C7A" w:rsidRPr="00600C7A">
        <w:rPr>
          <w:color w:val="auto"/>
        </w:rPr>
        <w:t xml:space="preserve">Leveringsplan og plan og kriterier for Kundens Godkjenningsprøve </w:t>
      </w:r>
      <w:r w:rsidR="009A64CB">
        <w:rPr>
          <w:color w:val="auto"/>
        </w:rPr>
        <w:t xml:space="preserve">og </w:t>
      </w:r>
      <w:r w:rsidR="00E87233" w:rsidRPr="00307707">
        <w:rPr>
          <w:color w:val="auto"/>
        </w:rPr>
        <w:t xml:space="preserve">Bilag </w:t>
      </w:r>
      <w:r w:rsidR="00B67A80" w:rsidRPr="00307707">
        <w:rPr>
          <w:color w:val="auto"/>
        </w:rPr>
        <w:t>8</w:t>
      </w:r>
      <w:r w:rsidR="00FA6EBB">
        <w:rPr>
          <w:color w:val="auto"/>
        </w:rPr>
        <w:t>: E</w:t>
      </w:r>
      <w:r w:rsidR="00E87233" w:rsidRPr="00307707">
        <w:rPr>
          <w:color w:val="auto"/>
        </w:rPr>
        <w:t>ndringer i den generelle avtaleteksten</w:t>
      </w:r>
      <w:r w:rsidR="00DF77C1">
        <w:rPr>
          <w:color w:val="auto"/>
        </w:rPr>
        <w:t>).</w:t>
      </w:r>
      <w:r w:rsidR="00E87233" w:rsidRPr="00307707">
        <w:rPr>
          <w:color w:val="auto"/>
        </w:rPr>
        <w:t xml:space="preserve">  </w:t>
      </w:r>
    </w:p>
    <w:p w14:paraId="0D16768D" w14:textId="6E4236BF" w:rsidR="00B67A80" w:rsidRDefault="00E54521" w:rsidP="00B12889">
      <w:pPr>
        <w:pStyle w:val="Listeavsnitt"/>
        <w:numPr>
          <w:ilvl w:val="0"/>
          <w:numId w:val="36"/>
        </w:numPr>
        <w:rPr>
          <w:color w:val="auto"/>
        </w:rPr>
      </w:pPr>
      <w:r>
        <w:rPr>
          <w:color w:val="auto"/>
        </w:rPr>
        <w:t>M</w:t>
      </w:r>
      <w:r w:rsidR="00B12889" w:rsidRPr="00B12889">
        <w:rPr>
          <w:color w:val="auto"/>
        </w:rPr>
        <w:t xml:space="preserve">al for Nittedal kommunes databehandleravtale </w:t>
      </w:r>
      <w:r>
        <w:rPr>
          <w:color w:val="auto"/>
        </w:rPr>
        <w:t>(4 dokumenter)</w:t>
      </w:r>
    </w:p>
    <w:p w14:paraId="03576037" w14:textId="77777777" w:rsidR="003C4ECE" w:rsidRPr="00B12889" w:rsidRDefault="003C4ECE" w:rsidP="003C4ECE">
      <w:pPr>
        <w:pStyle w:val="Listeavsnitt"/>
        <w:numPr>
          <w:ilvl w:val="0"/>
          <w:numId w:val="0"/>
        </w:numPr>
        <w:ind w:left="720"/>
        <w:rPr>
          <w:color w:val="auto"/>
        </w:rPr>
      </w:pPr>
    </w:p>
    <w:p w14:paraId="1CD1908B" w14:textId="77777777" w:rsidR="003F590A" w:rsidRPr="003F590A" w:rsidRDefault="003F590A" w:rsidP="003F590A">
      <w:pPr>
        <w:pStyle w:val="Overskrift2"/>
      </w:pPr>
      <w:bookmarkStart w:id="33" w:name="_Toc423437398"/>
      <w:bookmarkStart w:id="34" w:name="_Toc231496912"/>
      <w:r w:rsidRPr="003F590A">
        <w:t>Kunngjøring</w:t>
      </w:r>
      <w:bookmarkEnd w:id="33"/>
      <w:bookmarkEnd w:id="34"/>
    </w:p>
    <w:p w14:paraId="2EA2D7C0" w14:textId="77777777" w:rsidR="003F590A" w:rsidRDefault="003F590A" w:rsidP="003F590A">
      <w:r w:rsidRPr="00370C2C">
        <w:t xml:space="preserve">Konkurransen er kunngjort i DOFFIN-databasen – se </w:t>
      </w:r>
      <w:hyperlink r:id="rId15" w:history="1">
        <w:r w:rsidRPr="00370C2C">
          <w:rPr>
            <w:rStyle w:val="Hyperkobling"/>
            <w:rFonts w:ascii="Verdana" w:hAnsi="Verdana"/>
            <w:sz w:val="20"/>
            <w:szCs w:val="20"/>
          </w:rPr>
          <w:t>www.doffin.no</w:t>
        </w:r>
      </w:hyperlink>
    </w:p>
    <w:p w14:paraId="5065ECF1" w14:textId="77777777" w:rsidR="00B67A80" w:rsidRPr="00370C2C" w:rsidRDefault="00B67A80" w:rsidP="003F590A"/>
    <w:p w14:paraId="0A6F6886" w14:textId="5488F6CF" w:rsidR="003F590A" w:rsidRPr="003F590A" w:rsidRDefault="000E0B27" w:rsidP="003F590A">
      <w:pPr>
        <w:pStyle w:val="Overskrift2"/>
      </w:pPr>
      <w:bookmarkStart w:id="35" w:name="_Toc423437400"/>
      <w:r>
        <w:t xml:space="preserve"> </w:t>
      </w:r>
      <w:bookmarkStart w:id="36" w:name="_Toc231496913"/>
      <w:r w:rsidR="003F590A" w:rsidRPr="003F590A">
        <w:t>Tilleggsopplysninger</w:t>
      </w:r>
      <w:bookmarkEnd w:id="35"/>
      <w:bookmarkEnd w:id="36"/>
    </w:p>
    <w:p w14:paraId="6F098C08" w14:textId="67426D46" w:rsidR="00E53366" w:rsidRPr="00370C2C" w:rsidRDefault="00E53366" w:rsidP="00E53366">
      <w:r w:rsidRPr="00370C2C">
        <w:t xml:space="preserve">Dersom leverandøren finner at konkurransegrunnlaget ikke gir tilstrekkelig veiledning, kan han skriftlig be om tilleggsopplysninger </w:t>
      </w:r>
      <w:r>
        <w:t>i</w:t>
      </w:r>
      <w:r w:rsidRPr="00370C2C">
        <w:t xml:space="preserve"> </w:t>
      </w:r>
      <w:r w:rsidR="00C70C12">
        <w:t>O</w:t>
      </w:r>
      <w:r w:rsidRPr="00370C2C">
        <w:t xml:space="preserve">ppdragsgivers </w:t>
      </w:r>
      <w:r>
        <w:t xml:space="preserve">KGV-verktøy </w:t>
      </w:r>
      <w:r w:rsidR="00C70C12">
        <w:t xml:space="preserve">Mercell </w:t>
      </w:r>
      <w:r>
        <w:t>TendSign</w:t>
      </w:r>
      <w:r w:rsidRPr="00370C2C">
        <w:t>.</w:t>
      </w:r>
    </w:p>
    <w:p w14:paraId="5C4E0751" w14:textId="34E0D0B2" w:rsidR="003F590A" w:rsidRDefault="00E53366" w:rsidP="00E53366">
      <w:r w:rsidRPr="00370C2C">
        <w:t xml:space="preserve">Dersom det oppdages feil i konkurransegrunnlaget eller vedleggene, bes det om at dette formidles skriftlig </w:t>
      </w:r>
      <w:r>
        <w:t>via</w:t>
      </w:r>
      <w:r w:rsidRPr="00370C2C">
        <w:t xml:space="preserve"> </w:t>
      </w:r>
      <w:r w:rsidR="00C70C12">
        <w:t>O</w:t>
      </w:r>
      <w:r w:rsidRPr="00370C2C">
        <w:t xml:space="preserve">ppdragsgivers </w:t>
      </w:r>
      <w:r>
        <w:t>KGV-verktøy</w:t>
      </w:r>
      <w:r w:rsidRPr="00370C2C">
        <w:t>.</w:t>
      </w:r>
    </w:p>
    <w:p w14:paraId="4B8AE9F5" w14:textId="77777777" w:rsidR="00B9273F" w:rsidRPr="00370C2C" w:rsidRDefault="00B9273F" w:rsidP="00E53366"/>
    <w:p w14:paraId="387B845F" w14:textId="77777777" w:rsidR="003F590A" w:rsidRPr="003F590A" w:rsidRDefault="003C1E27" w:rsidP="003F590A">
      <w:pPr>
        <w:pStyle w:val="Overskrift2"/>
      </w:pPr>
      <w:bookmarkStart w:id="37" w:name="_Toc423437401"/>
      <w:bookmarkStart w:id="38" w:name="_Toc231496914"/>
      <w:r>
        <w:t>E</w:t>
      </w:r>
      <w:r w:rsidR="003F590A" w:rsidRPr="003F590A">
        <w:t>ndring av konkurransegrunnlaget</w:t>
      </w:r>
      <w:bookmarkEnd w:id="37"/>
      <w:bookmarkEnd w:id="38"/>
    </w:p>
    <w:p w14:paraId="7591F119" w14:textId="308995DD" w:rsidR="00E53366" w:rsidRDefault="00E53366" w:rsidP="00E53366">
      <w:bookmarkStart w:id="39" w:name="_Toc423437402"/>
      <w:bookmarkStart w:id="40" w:name="_Ref41125696"/>
      <w:bookmarkStart w:id="41" w:name="_Toc153077177"/>
      <w:r>
        <w:t xml:space="preserve">Eventuelle rettelser, suppleringer eller endringer av konkurransegrunnlaget, samt spørsmål og svar i anonymisert form, vil bli formidlet til leverandørene via KGV-verktøyet </w:t>
      </w:r>
      <w:r w:rsidR="00FD0C7C">
        <w:t xml:space="preserve">Mercell </w:t>
      </w:r>
      <w:r>
        <w:t>TendSign.</w:t>
      </w:r>
    </w:p>
    <w:p w14:paraId="051DF532" w14:textId="77777777" w:rsidR="00B67A80" w:rsidRDefault="00B67A80" w:rsidP="00E53366"/>
    <w:p w14:paraId="7ADB3BF2" w14:textId="77777777" w:rsidR="003F590A" w:rsidRPr="003F590A" w:rsidRDefault="003F590A" w:rsidP="003F590A">
      <w:pPr>
        <w:pStyle w:val="Overskrift2"/>
      </w:pPr>
      <w:bookmarkStart w:id="42" w:name="_Toc231496915"/>
      <w:r w:rsidRPr="003F590A">
        <w:t>Tilbudsfrist</w:t>
      </w:r>
      <w:bookmarkEnd w:id="39"/>
      <w:bookmarkEnd w:id="42"/>
      <w:r w:rsidRPr="003F590A">
        <w:t xml:space="preserve">  </w:t>
      </w:r>
    </w:p>
    <w:p w14:paraId="4797BA76" w14:textId="0085E83E" w:rsidR="003F590A" w:rsidRDefault="003F590A" w:rsidP="003F590A">
      <w:r>
        <w:t>Se punkt 1.1</w:t>
      </w:r>
      <w:r w:rsidR="00EB0900">
        <w:t>0</w:t>
      </w:r>
      <w:r>
        <w:t xml:space="preserve"> Fremdriftsplan. </w:t>
      </w:r>
    </w:p>
    <w:p w14:paraId="07064DCA" w14:textId="02C43C50" w:rsidR="00B32A4B" w:rsidRDefault="00B32A4B" w:rsidP="003F590A">
      <w:r>
        <w:t>På grunn av ferieavvikling hos Oppdragsgiver, vil tilbudsfrist v</w:t>
      </w:r>
      <w:r w:rsidR="00246765">
        <w:t>ære ekstra lang. Spørsmål vil ikke bli besvart i juli</w:t>
      </w:r>
      <w:r w:rsidR="003B78E4">
        <w:t xml:space="preserve"> måned</w:t>
      </w:r>
      <w:r w:rsidR="00743D21">
        <w:t>.</w:t>
      </w:r>
      <w:r w:rsidR="00C6348C">
        <w:t xml:space="preserve"> </w:t>
      </w:r>
      <w:r w:rsidR="00743D21">
        <w:t xml:space="preserve"> </w:t>
      </w:r>
      <w:r w:rsidR="00246765">
        <w:t xml:space="preserve"> </w:t>
      </w:r>
    </w:p>
    <w:p w14:paraId="682579BE" w14:textId="286F2830" w:rsidR="00E63BED" w:rsidRDefault="005D1855" w:rsidP="003F590A">
      <w:r>
        <w:lastRenderedPageBreak/>
        <w:t xml:space="preserve">Tilbydere/interessenter bes </w:t>
      </w:r>
      <w:r w:rsidR="003F3B32">
        <w:t>om</w:t>
      </w:r>
      <w:r>
        <w:t xml:space="preserve"> å </w:t>
      </w:r>
      <w:r w:rsidR="003F3B32">
        <w:t xml:space="preserve">gå nøye gjennom </w:t>
      </w:r>
      <w:r w:rsidR="000A565F">
        <w:t xml:space="preserve">anskaffelsens </w:t>
      </w:r>
      <w:r w:rsidR="003B78E4">
        <w:t>dokumenter og stille</w:t>
      </w:r>
      <w:r>
        <w:t xml:space="preserve"> spørsmål så tidlig som mulig</w:t>
      </w:r>
      <w:r w:rsidR="00C37693">
        <w:t xml:space="preserve">. Det gir </w:t>
      </w:r>
      <w:r w:rsidR="0033755F">
        <w:t>Oppdragsgiver</w:t>
      </w:r>
      <w:r w:rsidR="00C37693">
        <w:t xml:space="preserve"> mulighet til å</w:t>
      </w:r>
      <w:r w:rsidR="0033755F">
        <w:t xml:space="preserve"> </w:t>
      </w:r>
      <w:r>
        <w:t xml:space="preserve"> besvare</w:t>
      </w:r>
      <w:r w:rsidR="003F3B32">
        <w:t xml:space="preserve"> innkomne spørsmål </w:t>
      </w:r>
      <w:r w:rsidR="00135190">
        <w:t>i størst mulig grad</w:t>
      </w:r>
      <w:r>
        <w:t xml:space="preserve"> før ferieavviklingen.</w:t>
      </w:r>
      <w:r w:rsidR="0033755F">
        <w:t xml:space="preserve"> </w:t>
      </w:r>
    </w:p>
    <w:p w14:paraId="2FD1C33D" w14:textId="77777777" w:rsidR="00C041CA" w:rsidRPr="009E6017" w:rsidRDefault="00C041CA" w:rsidP="003F590A"/>
    <w:p w14:paraId="07AD20AF" w14:textId="77777777" w:rsidR="00A50032" w:rsidRDefault="00F95394" w:rsidP="00A50032">
      <w:pPr>
        <w:pStyle w:val="Overskrift2"/>
      </w:pPr>
      <w:bookmarkStart w:id="43" w:name="_Toc423437403"/>
      <w:r>
        <w:t xml:space="preserve"> </w:t>
      </w:r>
      <w:bookmarkStart w:id="44" w:name="_Toc231496916"/>
      <w:r w:rsidR="00A50032" w:rsidRPr="003F590A">
        <w:t>Fremdriftsplan</w:t>
      </w:r>
      <w:bookmarkEnd w:id="44"/>
    </w:p>
    <w:p w14:paraId="75038916" w14:textId="77777777" w:rsidR="00EC14BB" w:rsidRDefault="00EC14BB" w:rsidP="00EC14BB">
      <w:r w:rsidRPr="00370C2C">
        <w:t xml:space="preserve">Oppdragsgiver har lagt opp til følgende tidsrammer for prosessen med forbehold om eventuelle endringer: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48"/>
        <w:gridCol w:w="3465"/>
      </w:tblGrid>
      <w:tr w:rsidR="00EC14BB" w:rsidRPr="00370C2C" w14:paraId="7009643C" w14:textId="77777777" w:rsidTr="00BF22C3">
        <w:tc>
          <w:tcPr>
            <w:tcW w:w="5148" w:type="dxa"/>
            <w:shd w:val="clear" w:color="auto" w:fill="C0C0C0"/>
          </w:tcPr>
          <w:p w14:paraId="23AF171E" w14:textId="77777777" w:rsidR="00EC14BB" w:rsidRPr="00370C2C" w:rsidRDefault="00EC14BB" w:rsidP="00BF22C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70C2C">
              <w:rPr>
                <w:rFonts w:ascii="Verdana" w:hAnsi="Verdana"/>
                <w:b/>
                <w:bCs/>
                <w:sz w:val="20"/>
                <w:szCs w:val="20"/>
              </w:rPr>
              <w:t>Aktivitet</w:t>
            </w:r>
          </w:p>
        </w:tc>
        <w:tc>
          <w:tcPr>
            <w:tcW w:w="3465" w:type="dxa"/>
            <w:shd w:val="clear" w:color="auto" w:fill="C0C0C0"/>
          </w:tcPr>
          <w:p w14:paraId="0F1692C6" w14:textId="77777777" w:rsidR="00EC14BB" w:rsidRPr="00370C2C" w:rsidRDefault="00EC14BB" w:rsidP="00BF22C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70C2C">
              <w:rPr>
                <w:rFonts w:ascii="Verdana" w:hAnsi="Verdana"/>
                <w:b/>
                <w:bCs/>
                <w:sz w:val="20"/>
                <w:szCs w:val="20"/>
              </w:rPr>
              <w:t>Tidspunkt</w:t>
            </w:r>
          </w:p>
        </w:tc>
      </w:tr>
      <w:tr w:rsidR="00EC14BB" w:rsidRPr="00D1240F" w14:paraId="3DDECC83" w14:textId="77777777" w:rsidTr="00BF22C3">
        <w:tc>
          <w:tcPr>
            <w:tcW w:w="5148" w:type="dxa"/>
          </w:tcPr>
          <w:p w14:paraId="33573561" w14:textId="77777777" w:rsidR="00EC14BB" w:rsidRPr="00D1240F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D1240F">
              <w:rPr>
                <w:rFonts w:ascii="Verdana" w:hAnsi="Verdana"/>
                <w:sz w:val="20"/>
                <w:szCs w:val="20"/>
              </w:rPr>
              <w:t>Kunngjøring i DOFFIN</w:t>
            </w:r>
          </w:p>
        </w:tc>
        <w:tc>
          <w:tcPr>
            <w:tcW w:w="3465" w:type="dxa"/>
          </w:tcPr>
          <w:p w14:paraId="33A78D26" w14:textId="23079B22" w:rsidR="00EC14BB" w:rsidRPr="00D1240F" w:rsidRDefault="003F2B09" w:rsidP="00BF22C3">
            <w:pPr>
              <w:rPr>
                <w:rFonts w:ascii="Verdana" w:hAnsi="Verdana"/>
                <w:sz w:val="20"/>
                <w:szCs w:val="20"/>
              </w:rPr>
            </w:pPr>
            <w:r w:rsidRPr="002905C0">
              <w:rPr>
                <w:rFonts w:ascii="Verdana" w:hAnsi="Verdana"/>
                <w:color w:val="auto"/>
                <w:sz w:val="20"/>
                <w:szCs w:val="20"/>
              </w:rPr>
              <w:t>0</w:t>
            </w:r>
            <w:r w:rsidR="00D97AA5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  <w:r w:rsidR="00EC14BB" w:rsidRPr="002905C0">
              <w:rPr>
                <w:rFonts w:ascii="Verdana" w:hAnsi="Verdana"/>
                <w:color w:val="auto"/>
                <w:sz w:val="20"/>
                <w:szCs w:val="20"/>
              </w:rPr>
              <w:t>.</w:t>
            </w:r>
            <w:r w:rsidR="00BF7E9F" w:rsidRPr="002905C0">
              <w:rPr>
                <w:rFonts w:ascii="Verdana" w:hAnsi="Verdana"/>
                <w:color w:val="auto"/>
                <w:sz w:val="20"/>
                <w:szCs w:val="20"/>
              </w:rPr>
              <w:t>0</w:t>
            </w:r>
            <w:r w:rsidR="00506C54">
              <w:rPr>
                <w:rFonts w:ascii="Verdana" w:hAnsi="Verdana"/>
                <w:color w:val="auto"/>
                <w:sz w:val="20"/>
                <w:szCs w:val="20"/>
              </w:rPr>
              <w:t>6</w:t>
            </w:r>
            <w:r w:rsidR="00EC14BB" w:rsidRPr="002905C0">
              <w:rPr>
                <w:rFonts w:ascii="Verdana" w:hAnsi="Verdana"/>
                <w:color w:val="auto"/>
                <w:sz w:val="20"/>
                <w:szCs w:val="20"/>
              </w:rPr>
              <w:t>.202</w:t>
            </w:r>
            <w:r w:rsidR="00BF7E9F" w:rsidRPr="002905C0">
              <w:rPr>
                <w:rFonts w:ascii="Verdana" w:hAnsi="Verdana"/>
                <w:color w:val="auto"/>
                <w:sz w:val="20"/>
                <w:szCs w:val="20"/>
              </w:rPr>
              <w:t>6</w:t>
            </w:r>
          </w:p>
        </w:tc>
      </w:tr>
      <w:tr w:rsidR="00EC14BB" w:rsidRPr="00D1240F" w14:paraId="3F73E01D" w14:textId="77777777" w:rsidTr="00BF22C3">
        <w:tc>
          <w:tcPr>
            <w:tcW w:w="5148" w:type="dxa"/>
          </w:tcPr>
          <w:p w14:paraId="27589209" w14:textId="77777777" w:rsidR="00EC14BB" w:rsidRPr="00D1240F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D1240F">
              <w:rPr>
                <w:rFonts w:ascii="Verdana" w:hAnsi="Verdana" w:cs="Arial"/>
                <w:sz w:val="20"/>
              </w:rPr>
              <w:t>Frist spørsmål til konkurransegrunnlag</w:t>
            </w:r>
          </w:p>
        </w:tc>
        <w:tc>
          <w:tcPr>
            <w:tcW w:w="3465" w:type="dxa"/>
          </w:tcPr>
          <w:p w14:paraId="0BE731F3" w14:textId="4D3264A9" w:rsidR="00EC14BB" w:rsidRPr="00D1240F" w:rsidRDefault="005663F1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A92C86">
              <w:rPr>
                <w:rFonts w:ascii="Verdana" w:hAnsi="Verdana"/>
                <w:sz w:val="20"/>
                <w:szCs w:val="20"/>
              </w:rPr>
              <w:t>1</w:t>
            </w:r>
            <w:r w:rsidR="00EC14BB">
              <w:rPr>
                <w:rFonts w:ascii="Verdana" w:hAnsi="Verdana"/>
                <w:sz w:val="20"/>
                <w:szCs w:val="20"/>
              </w:rPr>
              <w:t>.</w:t>
            </w:r>
            <w:r w:rsidR="009A5ED9"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7</w:t>
            </w:r>
            <w:r w:rsidR="00EC14BB">
              <w:rPr>
                <w:rFonts w:ascii="Verdana" w:hAnsi="Verdana"/>
                <w:sz w:val="20"/>
                <w:szCs w:val="20"/>
              </w:rPr>
              <w:t>.202</w:t>
            </w:r>
            <w:r w:rsidR="00BF7E9F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EC14BB" w:rsidRPr="00D1240F" w14:paraId="57961C93" w14:textId="77777777" w:rsidTr="00BF22C3">
        <w:tc>
          <w:tcPr>
            <w:tcW w:w="5148" w:type="dxa"/>
          </w:tcPr>
          <w:p w14:paraId="5B699226" w14:textId="77777777" w:rsidR="00EC14BB" w:rsidRPr="00D1240F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D1240F">
              <w:rPr>
                <w:rFonts w:ascii="Verdana" w:hAnsi="Verdana"/>
                <w:sz w:val="20"/>
                <w:szCs w:val="20"/>
              </w:rPr>
              <w:t>Frist for å levere tilbud (Tilbudsfrist)</w:t>
            </w:r>
          </w:p>
        </w:tc>
        <w:tc>
          <w:tcPr>
            <w:tcW w:w="3465" w:type="dxa"/>
          </w:tcPr>
          <w:p w14:paraId="7C189EEE" w14:textId="3992A36F" w:rsidR="00EC14BB" w:rsidRPr="00D1240F" w:rsidRDefault="00A92C86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  <w:r w:rsidR="00EC14BB">
              <w:rPr>
                <w:rFonts w:ascii="Verdana" w:hAnsi="Verdana"/>
                <w:sz w:val="20"/>
                <w:szCs w:val="20"/>
              </w:rPr>
              <w:t>.</w:t>
            </w:r>
            <w:r w:rsidR="003F2B09">
              <w:rPr>
                <w:rFonts w:ascii="Verdana" w:hAnsi="Verdana"/>
                <w:sz w:val="20"/>
                <w:szCs w:val="20"/>
              </w:rPr>
              <w:t>08</w:t>
            </w:r>
            <w:r w:rsidR="00EC14BB">
              <w:rPr>
                <w:rFonts w:ascii="Verdana" w:hAnsi="Verdana"/>
                <w:sz w:val="20"/>
                <w:szCs w:val="20"/>
              </w:rPr>
              <w:t>.202</w:t>
            </w:r>
            <w:r w:rsidR="00BF7E9F">
              <w:rPr>
                <w:rFonts w:ascii="Verdana" w:hAnsi="Verdana"/>
                <w:sz w:val="20"/>
                <w:szCs w:val="20"/>
              </w:rPr>
              <w:t>6</w:t>
            </w:r>
            <w:r w:rsidR="00EC14BB" w:rsidRPr="00FF7233">
              <w:rPr>
                <w:rFonts w:ascii="Verdana" w:hAnsi="Verdana"/>
                <w:sz w:val="20"/>
                <w:szCs w:val="20"/>
              </w:rPr>
              <w:t xml:space="preserve"> kl 12:00</w:t>
            </w:r>
          </w:p>
        </w:tc>
      </w:tr>
      <w:tr w:rsidR="00EC14BB" w:rsidRPr="00D1240F" w14:paraId="663102F1" w14:textId="77777777" w:rsidTr="00BF22C3">
        <w:tc>
          <w:tcPr>
            <w:tcW w:w="5148" w:type="dxa"/>
          </w:tcPr>
          <w:p w14:paraId="34D32705" w14:textId="77777777" w:rsidR="00EC14BB" w:rsidRPr="00D1240F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D1240F">
              <w:rPr>
                <w:rFonts w:ascii="Verdana" w:hAnsi="Verdana"/>
                <w:sz w:val="20"/>
                <w:szCs w:val="20"/>
              </w:rPr>
              <w:t>Tilbudsåpning</w:t>
            </w:r>
          </w:p>
        </w:tc>
        <w:tc>
          <w:tcPr>
            <w:tcW w:w="3465" w:type="dxa"/>
          </w:tcPr>
          <w:p w14:paraId="238CA8B6" w14:textId="419F8312" w:rsidR="00EC14BB" w:rsidRPr="00D1240F" w:rsidRDefault="009C4140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  <w:r w:rsidR="00EC14BB">
              <w:rPr>
                <w:rFonts w:ascii="Verdana" w:hAnsi="Verdana"/>
                <w:sz w:val="20"/>
                <w:szCs w:val="20"/>
              </w:rPr>
              <w:t>.</w:t>
            </w:r>
            <w:r w:rsidR="00780BB6">
              <w:rPr>
                <w:rFonts w:ascii="Verdana" w:hAnsi="Verdana"/>
                <w:sz w:val="20"/>
                <w:szCs w:val="20"/>
              </w:rPr>
              <w:t>0</w:t>
            </w:r>
            <w:r w:rsidR="00F11B1F">
              <w:rPr>
                <w:rFonts w:ascii="Verdana" w:hAnsi="Verdana"/>
                <w:sz w:val="20"/>
                <w:szCs w:val="20"/>
              </w:rPr>
              <w:t>8</w:t>
            </w:r>
            <w:r w:rsidR="00EC14BB">
              <w:rPr>
                <w:rFonts w:ascii="Verdana" w:hAnsi="Verdana"/>
                <w:sz w:val="20"/>
                <w:szCs w:val="20"/>
              </w:rPr>
              <w:t>.202</w:t>
            </w:r>
            <w:r w:rsidR="00BF7E9F">
              <w:rPr>
                <w:rFonts w:ascii="Verdana" w:hAnsi="Verdana"/>
                <w:sz w:val="20"/>
                <w:szCs w:val="20"/>
              </w:rPr>
              <w:t>6</w:t>
            </w:r>
            <w:r w:rsidR="00EC14BB" w:rsidRPr="00FF7233">
              <w:rPr>
                <w:rFonts w:ascii="Verdana" w:hAnsi="Verdana"/>
                <w:sz w:val="20"/>
                <w:szCs w:val="20"/>
              </w:rPr>
              <w:t xml:space="preserve"> kl. 12:</w:t>
            </w:r>
            <w:r w:rsidR="00780BB6">
              <w:rPr>
                <w:rFonts w:ascii="Verdana" w:hAnsi="Verdana"/>
                <w:sz w:val="20"/>
                <w:szCs w:val="20"/>
              </w:rPr>
              <w:t>0</w:t>
            </w:r>
            <w:r w:rsidR="00FF54BE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EC14BB" w:rsidRPr="00370C2C" w14:paraId="4A06A738" w14:textId="77777777" w:rsidTr="00BF22C3">
        <w:tc>
          <w:tcPr>
            <w:tcW w:w="5148" w:type="dxa"/>
          </w:tcPr>
          <w:p w14:paraId="014AB391" w14:textId="77777777" w:rsidR="00EC14BB" w:rsidRPr="00D1240F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</w:t>
            </w:r>
            <w:r w:rsidRPr="00D1240F">
              <w:rPr>
                <w:rFonts w:ascii="Verdana" w:hAnsi="Verdana"/>
                <w:sz w:val="20"/>
                <w:szCs w:val="20"/>
              </w:rPr>
              <w:t>valuering</w:t>
            </w:r>
            <w:r>
              <w:rPr>
                <w:rFonts w:ascii="Verdana" w:hAnsi="Verdana"/>
                <w:sz w:val="20"/>
                <w:szCs w:val="20"/>
              </w:rPr>
              <w:t>, inklusive demonstrasjon av tilbudt løsning</w:t>
            </w:r>
          </w:p>
        </w:tc>
        <w:tc>
          <w:tcPr>
            <w:tcW w:w="3465" w:type="dxa"/>
          </w:tcPr>
          <w:p w14:paraId="29D77740" w14:textId="17263BCF" w:rsidR="00EC14BB" w:rsidRPr="00370C2C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Uke </w:t>
            </w:r>
            <w:r w:rsidR="009C4140">
              <w:rPr>
                <w:rFonts w:ascii="Verdana" w:hAnsi="Verdana"/>
                <w:sz w:val="20"/>
                <w:szCs w:val="20"/>
              </w:rPr>
              <w:t>3</w:t>
            </w:r>
            <w:r w:rsidR="00361EE7">
              <w:rPr>
                <w:rFonts w:ascii="Verdana" w:hAnsi="Verdana"/>
                <w:sz w:val="20"/>
                <w:szCs w:val="20"/>
              </w:rPr>
              <w:t>3</w:t>
            </w:r>
            <w:r w:rsidR="006D10F3">
              <w:rPr>
                <w:rFonts w:ascii="Verdana" w:hAnsi="Verdana"/>
                <w:sz w:val="20"/>
                <w:szCs w:val="20"/>
              </w:rPr>
              <w:t>-</w:t>
            </w:r>
            <w:r w:rsidR="00272DEB">
              <w:rPr>
                <w:rFonts w:ascii="Verdana" w:hAnsi="Verdana"/>
                <w:sz w:val="20"/>
                <w:szCs w:val="20"/>
              </w:rPr>
              <w:t>3</w:t>
            </w:r>
            <w:r w:rsidR="00361EE7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EC14BB" w:rsidRPr="00370C2C" w14:paraId="328F2106" w14:textId="77777777" w:rsidTr="00BF22C3">
        <w:tc>
          <w:tcPr>
            <w:tcW w:w="5148" w:type="dxa"/>
          </w:tcPr>
          <w:p w14:paraId="7C49F3EE" w14:textId="77777777" w:rsidR="00EC14BB" w:rsidRPr="00370C2C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370C2C">
              <w:rPr>
                <w:rFonts w:ascii="Verdana" w:hAnsi="Verdana"/>
                <w:sz w:val="20"/>
                <w:szCs w:val="20"/>
              </w:rPr>
              <w:t>Valg av leverandør og meddelelse til leverandører</w:t>
            </w:r>
          </w:p>
        </w:tc>
        <w:tc>
          <w:tcPr>
            <w:tcW w:w="3465" w:type="dxa"/>
          </w:tcPr>
          <w:p w14:paraId="3C1FFF3A" w14:textId="630B8818" w:rsidR="00EC14BB" w:rsidRPr="00370C2C" w:rsidRDefault="00EA7518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361EE7">
              <w:rPr>
                <w:rFonts w:ascii="Verdana" w:hAnsi="Verdana"/>
                <w:sz w:val="20"/>
                <w:szCs w:val="20"/>
              </w:rPr>
              <w:t>8</w:t>
            </w:r>
            <w:r>
              <w:rPr>
                <w:rFonts w:ascii="Verdana" w:hAnsi="Verdana"/>
                <w:sz w:val="20"/>
                <w:szCs w:val="20"/>
              </w:rPr>
              <w:t>.08</w:t>
            </w:r>
            <w:r w:rsidR="00EA6B53">
              <w:rPr>
                <w:rFonts w:ascii="Verdana" w:hAnsi="Verdana"/>
                <w:sz w:val="20"/>
                <w:szCs w:val="20"/>
              </w:rPr>
              <w:t>.</w:t>
            </w:r>
            <w:r w:rsidR="00EC14BB">
              <w:rPr>
                <w:rFonts w:ascii="Verdana" w:hAnsi="Verdana"/>
                <w:sz w:val="20"/>
                <w:szCs w:val="20"/>
              </w:rPr>
              <w:t>202</w:t>
            </w:r>
            <w:r w:rsidR="006D10F3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EC14BB" w:rsidRPr="00370C2C" w14:paraId="3A9C4647" w14:textId="77777777" w:rsidTr="00BF22C3">
        <w:tc>
          <w:tcPr>
            <w:tcW w:w="5148" w:type="dxa"/>
          </w:tcPr>
          <w:p w14:paraId="37F2AB90" w14:textId="77777777" w:rsidR="00EC14BB" w:rsidRPr="00370C2C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Karensfrist</w:t>
            </w:r>
          </w:p>
        </w:tc>
        <w:tc>
          <w:tcPr>
            <w:tcW w:w="3465" w:type="dxa"/>
          </w:tcPr>
          <w:p w14:paraId="73AC789E" w14:textId="19899A0D" w:rsidR="00EC14BB" w:rsidRPr="00EB2D74" w:rsidRDefault="00235760" w:rsidP="00BF22C3">
            <w:pPr>
              <w:rPr>
                <w:rFonts w:ascii="Verdana" w:hAnsi="Verdana"/>
                <w:sz w:val="20"/>
                <w:szCs w:val="20"/>
                <w:highlight w:val="lightGray"/>
              </w:rPr>
            </w:pPr>
            <w:r>
              <w:rPr>
                <w:rFonts w:ascii="Verdana" w:hAnsi="Verdana"/>
                <w:sz w:val="20"/>
                <w:szCs w:val="20"/>
              </w:rPr>
              <w:t>07.09.2026</w:t>
            </w:r>
            <w:r w:rsidR="00670643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C14BB" w:rsidRPr="00370C2C" w14:paraId="4537B96F" w14:textId="77777777" w:rsidTr="00BF22C3">
        <w:tc>
          <w:tcPr>
            <w:tcW w:w="5148" w:type="dxa"/>
          </w:tcPr>
          <w:p w14:paraId="1840D575" w14:textId="77777777" w:rsidR="00EC14BB" w:rsidRPr="00370C2C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370C2C">
              <w:rPr>
                <w:rFonts w:ascii="Verdana" w:hAnsi="Verdana"/>
                <w:sz w:val="20"/>
                <w:szCs w:val="20"/>
              </w:rPr>
              <w:t>Kontraktsinngåelse</w:t>
            </w:r>
          </w:p>
        </w:tc>
        <w:tc>
          <w:tcPr>
            <w:tcW w:w="3465" w:type="dxa"/>
          </w:tcPr>
          <w:p w14:paraId="0A499DCF" w14:textId="73EFC238" w:rsidR="00EC14BB" w:rsidRPr="00370C2C" w:rsidRDefault="00835153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  <w:r w:rsidR="00655813">
              <w:rPr>
                <w:rFonts w:ascii="Verdana" w:hAnsi="Verdana"/>
                <w:sz w:val="20"/>
                <w:szCs w:val="20"/>
              </w:rPr>
              <w:t>8</w:t>
            </w:r>
            <w:r>
              <w:rPr>
                <w:rFonts w:ascii="Verdana" w:hAnsi="Verdana"/>
                <w:sz w:val="20"/>
                <w:szCs w:val="20"/>
              </w:rPr>
              <w:t>.09.2026</w:t>
            </w:r>
          </w:p>
        </w:tc>
      </w:tr>
      <w:tr w:rsidR="00EC14BB" w:rsidRPr="00370C2C" w14:paraId="125FB5AE" w14:textId="77777777" w:rsidTr="00BF22C3">
        <w:tc>
          <w:tcPr>
            <w:tcW w:w="5148" w:type="dxa"/>
          </w:tcPr>
          <w:p w14:paraId="05D1A9C0" w14:textId="77777777" w:rsidR="00EC14BB" w:rsidRPr="00370C2C" w:rsidRDefault="00EC14BB" w:rsidP="00BF22C3">
            <w:pPr>
              <w:rPr>
                <w:rFonts w:ascii="Verdana" w:hAnsi="Verdana"/>
                <w:sz w:val="20"/>
                <w:szCs w:val="20"/>
              </w:rPr>
            </w:pPr>
            <w:r w:rsidRPr="00370C2C">
              <w:rPr>
                <w:rFonts w:ascii="Verdana" w:hAnsi="Verdana"/>
                <w:sz w:val="20"/>
                <w:szCs w:val="20"/>
              </w:rPr>
              <w:t>Vedståelsesfrist</w:t>
            </w:r>
          </w:p>
        </w:tc>
        <w:tc>
          <w:tcPr>
            <w:tcW w:w="3465" w:type="dxa"/>
          </w:tcPr>
          <w:p w14:paraId="5769D6BB" w14:textId="43B1573F" w:rsidR="00EC14BB" w:rsidRPr="00370C2C" w:rsidRDefault="002905C0" w:rsidP="00BF22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10.12</w:t>
            </w:r>
            <w:r w:rsidR="00EC14BB">
              <w:rPr>
                <w:rFonts w:ascii="Verdana" w:hAnsi="Verdana"/>
                <w:sz w:val="20"/>
                <w:szCs w:val="20"/>
              </w:rPr>
              <w:t>.2026 kl.12:00</w:t>
            </w:r>
          </w:p>
        </w:tc>
      </w:tr>
    </w:tbl>
    <w:p w14:paraId="7CC97D58" w14:textId="77777777" w:rsidR="00EC14BB" w:rsidRDefault="00EC14BB" w:rsidP="00EC14BB">
      <w:r>
        <w:t>Det gjøres oppmerksom på at tidspunktene etter innlevering av tilbud er foreløpige.</w:t>
      </w:r>
    </w:p>
    <w:bookmarkEnd w:id="40"/>
    <w:bookmarkEnd w:id="41"/>
    <w:bookmarkEnd w:id="43"/>
    <w:p w14:paraId="23B616AE" w14:textId="74D35BAC" w:rsidR="00AD6E72" w:rsidRDefault="00AD6E72" w:rsidP="00837400">
      <w:pPr>
        <w:pStyle w:val="Overskrift2"/>
        <w:numPr>
          <w:ilvl w:val="0"/>
          <w:numId w:val="0"/>
        </w:numPr>
      </w:pPr>
    </w:p>
    <w:p w14:paraId="2D7CA574" w14:textId="77777777" w:rsidR="003F590A" w:rsidRPr="003F590A" w:rsidRDefault="003F590A" w:rsidP="00DC0C79">
      <w:pPr>
        <w:pStyle w:val="Overskrift1"/>
        <w:spacing w:before="240"/>
        <w:ind w:left="431" w:hanging="431"/>
      </w:pPr>
      <w:bookmarkStart w:id="45" w:name="_Toc165189780"/>
      <w:bookmarkStart w:id="46" w:name="_Toc423437404"/>
      <w:bookmarkStart w:id="47" w:name="_Toc231496917"/>
      <w:r w:rsidRPr="003F590A">
        <w:t xml:space="preserve">REGLER FOR </w:t>
      </w:r>
      <w:bookmarkEnd w:id="45"/>
      <w:r w:rsidRPr="003F590A">
        <w:t>GJENNOMFØRING AV KONKURRANSEN OG KRAV TIL TILBUD</w:t>
      </w:r>
      <w:bookmarkEnd w:id="46"/>
      <w:bookmarkEnd w:id="47"/>
      <w:r w:rsidRPr="003F590A">
        <w:t xml:space="preserve"> </w:t>
      </w:r>
    </w:p>
    <w:p w14:paraId="21E426C3" w14:textId="77777777" w:rsidR="003F590A" w:rsidRPr="003F590A" w:rsidRDefault="003F590A" w:rsidP="003F590A">
      <w:pPr>
        <w:pStyle w:val="Overskrift2"/>
      </w:pPr>
      <w:bookmarkStart w:id="48" w:name="_Toc423437405"/>
      <w:bookmarkStart w:id="49" w:name="_Toc231496918"/>
      <w:bookmarkStart w:id="50" w:name="_Toc181105587"/>
      <w:r w:rsidRPr="003F590A">
        <w:t>Anskaffelsesprosedyre</w:t>
      </w:r>
      <w:bookmarkEnd w:id="48"/>
      <w:bookmarkEnd w:id="49"/>
    </w:p>
    <w:p w14:paraId="48AFD597" w14:textId="77777777" w:rsidR="009B2286" w:rsidRPr="009B2286" w:rsidRDefault="009B2286" w:rsidP="009B2286">
      <w:bookmarkStart w:id="51" w:name="_Toc181781875"/>
      <w:bookmarkStart w:id="52" w:name="_Toc181781934"/>
      <w:bookmarkStart w:id="53" w:name="_Toc181782242"/>
      <w:bookmarkStart w:id="54" w:name="_Toc181782301"/>
      <w:bookmarkStart w:id="55" w:name="_Toc181781877"/>
      <w:bookmarkStart w:id="56" w:name="_Toc181781936"/>
      <w:bookmarkStart w:id="57" w:name="_Toc181782244"/>
      <w:bookmarkStart w:id="58" w:name="_Toc181782303"/>
      <w:bookmarkStart w:id="59" w:name="_Toc181105592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9B2286">
        <w:t xml:space="preserve">Anskaffelsen gjennomføres i henhold til lov om offentlige anskaffelser av 17. juni 2016 (LOA) og forskrift om offentlige anskaffelser (FOA) FOR 2016-08-12-974. del I og del III. Kontraktstildeling vil bli foretatt etter prosedyren åpen anbudskonkurranse, jfr. FOA § 13-1(1). </w:t>
      </w:r>
    </w:p>
    <w:p w14:paraId="1CA1D807" w14:textId="6FE38CEE" w:rsidR="009B2286" w:rsidRPr="009B2286" w:rsidRDefault="009B2286" w:rsidP="009B2286">
      <w:r w:rsidRPr="009B2286">
        <w:t>I denne konkurransen er det ikke anledning til å forhandle. Det er følgelig ikke anledning til å endre tilbudet etter tilbudsfristens utløp. Videre gjøres det oppmerksom på at tilbud som inneholder vesentlige avvik fra anskaffelsesdokumentene skal avvises etter forskrift om offentlige anskaffelser § 24-8(1) b. Oppdragsgiver kan avvise tilbud som inneholder avvik fra anskaffelsesdokumentene, uklarheter eller lignende so</w:t>
      </w:r>
      <w:r w:rsidR="00745156">
        <w:t>m ikke må anses ubetydelige, jf</w:t>
      </w:r>
      <w:r w:rsidRPr="009B2286">
        <w:t>. forskriftens § 24-8(2) a.</w:t>
      </w:r>
    </w:p>
    <w:p w14:paraId="07E933AD" w14:textId="6CE9069B" w:rsidR="003F590A" w:rsidRDefault="009B2286" w:rsidP="009B2286">
      <w:r w:rsidRPr="009B2286">
        <w:lastRenderedPageBreak/>
        <w:t xml:space="preserve">Leverandøren oppfordres derfor på det sterkeste til å følge de anvisninger som gis i dette konkurransegrunnlaget med vedlegg og eventuelt stille spørsmål ved uklarheter </w:t>
      </w:r>
      <w:r w:rsidR="00884D09" w:rsidRPr="00884D09">
        <w:t>via KGV-verktøyet Mercell TendSign.</w:t>
      </w:r>
    </w:p>
    <w:p w14:paraId="261BD991" w14:textId="77777777" w:rsidR="00506C54" w:rsidRPr="009B2286" w:rsidRDefault="00506C54" w:rsidP="009B2286"/>
    <w:p w14:paraId="187030FE" w14:textId="77777777" w:rsidR="003F590A" w:rsidRPr="003F590A" w:rsidRDefault="003F590A" w:rsidP="003F590A">
      <w:pPr>
        <w:pStyle w:val="Overskrift2"/>
      </w:pPr>
      <w:bookmarkStart w:id="60" w:name="_Toc423437406"/>
      <w:bookmarkStart w:id="61" w:name="_Toc231496919"/>
      <w:r w:rsidRPr="003F590A">
        <w:t>Taushetsplikt og offentlighet</w:t>
      </w:r>
      <w:bookmarkEnd w:id="60"/>
      <w:bookmarkEnd w:id="61"/>
      <w:r w:rsidRPr="003F590A">
        <w:t xml:space="preserve"> </w:t>
      </w:r>
    </w:p>
    <w:p w14:paraId="23143C25" w14:textId="77777777" w:rsidR="003F590A" w:rsidRPr="00370C2C" w:rsidRDefault="003F590A" w:rsidP="003F590A">
      <w:r w:rsidRPr="00370C2C">
        <w:t xml:space="preserve">Oppdragsgiver og dennes ansatte plikter å hindre at andre får adgang eller kjennskap til opplysninger om tekniske innretninger og fremgangsmåter eller drifts- og forretningsforhold som det vil være av konkurransemessig betydning å hemmeligholde, jf. </w:t>
      </w:r>
      <w:r>
        <w:t xml:space="preserve">foa § </w:t>
      </w:r>
      <w:r w:rsidR="00BA245F">
        <w:t>7-4</w:t>
      </w:r>
      <w:r>
        <w:t>, jf. f</w:t>
      </w:r>
      <w:r w:rsidRPr="00370C2C">
        <w:t>orvaltningsloven § 13.</w:t>
      </w:r>
    </w:p>
    <w:p w14:paraId="5A540FF0" w14:textId="77777777" w:rsidR="003F590A" w:rsidRPr="00370C2C" w:rsidRDefault="003F590A" w:rsidP="003F590A">
      <w:r w:rsidRPr="00370C2C">
        <w:t xml:space="preserve">Oppdragsgiver gjør oppmerksom på at allmennheten har innsyn i tilbud og protokoll etter at valg av leverandør er foretatt, jf. lov av 19. mai 2006 nr. 16 om rett til innsyn i </w:t>
      </w:r>
      <w:r w:rsidR="005B17C5">
        <w:t>offentle</w:t>
      </w:r>
      <w:r w:rsidR="005B17C5" w:rsidRPr="00370C2C">
        <w:t>g</w:t>
      </w:r>
      <w:r w:rsidRPr="00370C2C">
        <w:t xml:space="preserve"> verksemd (</w:t>
      </w:r>
      <w:r>
        <w:t>o</w:t>
      </w:r>
      <w:r w:rsidRPr="009E6017">
        <w:t>ffent</w:t>
      </w:r>
      <w:r>
        <w:t>lighetsloven</w:t>
      </w:r>
      <w:r w:rsidRPr="00370C2C">
        <w:t xml:space="preserve">), se § 23 (3), jf. </w:t>
      </w:r>
      <w:r>
        <w:t xml:space="preserve">foa </w:t>
      </w:r>
      <w:r w:rsidRPr="00370C2C">
        <w:t xml:space="preserve">§ </w:t>
      </w:r>
      <w:r w:rsidR="00BA245F">
        <w:t>7</w:t>
      </w:r>
      <w:r w:rsidRPr="00370C2C">
        <w:t>-</w:t>
      </w:r>
      <w:r w:rsidR="00BA245F">
        <w:t>3</w:t>
      </w:r>
      <w:r w:rsidRPr="00370C2C">
        <w:t>.</w:t>
      </w:r>
    </w:p>
    <w:p w14:paraId="65F44260" w14:textId="77777777" w:rsidR="003F590A" w:rsidRPr="00370C2C" w:rsidRDefault="003F590A" w:rsidP="003F590A">
      <w:r w:rsidRPr="00370C2C">
        <w:t xml:space="preserve">Oppdragsgiver er pålagt å følge prinsippet om merinnsyn, jf. </w:t>
      </w:r>
      <w:r>
        <w:t>o</w:t>
      </w:r>
      <w:r w:rsidRPr="009E6017">
        <w:t>ffent</w:t>
      </w:r>
      <w:r>
        <w:t>lighetsloven</w:t>
      </w:r>
      <w:r w:rsidRPr="00370C2C">
        <w:t xml:space="preserve"> § 11.</w:t>
      </w:r>
    </w:p>
    <w:p w14:paraId="66A3550F" w14:textId="03DDAB44" w:rsidR="003F590A" w:rsidRDefault="003F590A" w:rsidP="003F590A">
      <w:r w:rsidRPr="00370C2C">
        <w:t xml:space="preserve">Ved en eventuell begjæring om innsyn er </w:t>
      </w:r>
      <w:r w:rsidR="00C70C12">
        <w:t>O</w:t>
      </w:r>
      <w:r w:rsidRPr="00370C2C">
        <w:t>ppdragsgiver forpliktet til å gjøre en egen vurdering av innsynskravet opp mot lovverket, ref</w:t>
      </w:r>
      <w:r w:rsidR="005B17C5">
        <w:t>.</w:t>
      </w:r>
      <w:r w:rsidRPr="00370C2C">
        <w:t xml:space="preserve"> pkt</w:t>
      </w:r>
      <w:r w:rsidR="005B17C5">
        <w:t>.</w:t>
      </w:r>
      <w:r w:rsidRPr="00370C2C">
        <w:t xml:space="preserve"> 2.</w:t>
      </w:r>
      <w:r>
        <w:t>3</w:t>
      </w:r>
      <w:r w:rsidRPr="00370C2C">
        <w:t xml:space="preserve"> (</w:t>
      </w:r>
      <w:r w:rsidR="009331EF">
        <w:t>4</w:t>
      </w:r>
      <w:r>
        <w:t>)</w:t>
      </w:r>
      <w:r w:rsidR="00BA245F">
        <w:t xml:space="preserve"> under</w:t>
      </w:r>
      <w:r w:rsidRPr="00370C2C">
        <w:t>.</w:t>
      </w:r>
    </w:p>
    <w:p w14:paraId="7DB83126" w14:textId="77777777" w:rsidR="0039627C" w:rsidRDefault="0039627C" w:rsidP="003F590A"/>
    <w:p w14:paraId="230307C7" w14:textId="77777777" w:rsidR="003F590A" w:rsidRDefault="003F590A" w:rsidP="003F590A">
      <w:pPr>
        <w:pStyle w:val="Overskrift2"/>
      </w:pPr>
      <w:bookmarkStart w:id="62" w:name="_Toc423437407"/>
      <w:bookmarkStart w:id="63" w:name="_Toc231496920"/>
      <w:r w:rsidRPr="003F590A">
        <w:t>Krav til tilbudets utforming</w:t>
      </w:r>
      <w:bookmarkEnd w:id="62"/>
      <w:bookmarkEnd w:id="63"/>
    </w:p>
    <w:p w14:paraId="464E2347" w14:textId="1B142994" w:rsidR="00E53366" w:rsidRDefault="00E53366" w:rsidP="00E53366">
      <w:r>
        <w:t xml:space="preserve">Tilbudet skal utgjøre en besvarelse med de samme nr. og referanser som er brukt i </w:t>
      </w:r>
      <w:r w:rsidRPr="00AB2456">
        <w:t>konkurransegrunnlaget/kravspesifikasjonen</w:t>
      </w:r>
      <w:r>
        <w:t xml:space="preserve"> med vedlegg. Tilbudet skal leveres i </w:t>
      </w:r>
      <w:r w:rsidR="00C70C12">
        <w:t>O</w:t>
      </w:r>
      <w:r>
        <w:t xml:space="preserve">ppdragsgivers konkurransegjennomføringsverktøy innen tilbudsfristen. </w:t>
      </w:r>
    </w:p>
    <w:p w14:paraId="6D6C538A" w14:textId="1221AD0F" w:rsidR="007A0F90" w:rsidRPr="000558B7" w:rsidRDefault="00E53366" w:rsidP="007A0F90">
      <w:pPr>
        <w:rPr>
          <w:b/>
        </w:rPr>
      </w:pPr>
      <w:r w:rsidRPr="00347450">
        <w:rPr>
          <w:b/>
        </w:rPr>
        <w:t>NB: Det anbefales å laste opp dokumentene i god tid før fristen.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080"/>
      </w:tblGrid>
      <w:tr w:rsidR="003F590A" w:rsidRPr="009F24BD" w14:paraId="0D859539" w14:textId="77777777" w:rsidTr="00963A87">
        <w:tc>
          <w:tcPr>
            <w:tcW w:w="1276" w:type="dxa"/>
            <w:shd w:val="clear" w:color="auto" w:fill="F2F2F2"/>
          </w:tcPr>
          <w:p w14:paraId="6FCDD987" w14:textId="77777777" w:rsidR="003F590A" w:rsidRPr="009F24BD" w:rsidRDefault="003F590A" w:rsidP="003F590A">
            <w:r w:rsidRPr="009F24BD">
              <w:t>Nr.</w:t>
            </w:r>
          </w:p>
        </w:tc>
        <w:tc>
          <w:tcPr>
            <w:tcW w:w="8080" w:type="dxa"/>
            <w:shd w:val="clear" w:color="auto" w:fill="F2F2F2"/>
          </w:tcPr>
          <w:p w14:paraId="471F0EBF" w14:textId="77777777" w:rsidR="003F590A" w:rsidRPr="009F24BD" w:rsidRDefault="003F590A" w:rsidP="003F590A">
            <w:r w:rsidRPr="009F24BD">
              <w:t>Krav</w:t>
            </w:r>
          </w:p>
        </w:tc>
      </w:tr>
      <w:tr w:rsidR="00E53366" w:rsidRPr="009F24BD" w14:paraId="3E5567F4" w14:textId="77777777" w:rsidTr="00963A87">
        <w:tc>
          <w:tcPr>
            <w:tcW w:w="1276" w:type="dxa"/>
          </w:tcPr>
          <w:p w14:paraId="58BA6B65" w14:textId="77777777" w:rsidR="00E53366" w:rsidRPr="009F24BD" w:rsidRDefault="00E53366" w:rsidP="003F590A">
            <w:r w:rsidRPr="009F24BD">
              <w:t>1</w:t>
            </w:r>
          </w:p>
        </w:tc>
        <w:tc>
          <w:tcPr>
            <w:tcW w:w="8080" w:type="dxa"/>
          </w:tcPr>
          <w:p w14:paraId="02B6EAAC" w14:textId="77777777" w:rsidR="00E53366" w:rsidRPr="009F24BD" w:rsidRDefault="00E53366" w:rsidP="00D85DEF">
            <w:r w:rsidRPr="009F24BD">
              <w:t xml:space="preserve">Tilbudet </w:t>
            </w:r>
            <w:r>
              <w:t xml:space="preserve">skal </w:t>
            </w:r>
            <w:r w:rsidRPr="009F24BD">
              <w:t>inneholde et tilbud</w:t>
            </w:r>
            <w:r>
              <w:t xml:space="preserve">sbrev som er datert og signert. </w:t>
            </w:r>
            <w:r w:rsidRPr="00527A62">
              <w:rPr>
                <w:szCs w:val="20"/>
              </w:rPr>
              <w:t>Her bør leverandørens kontaktperson med telefonnummer og e-postadresse</w:t>
            </w:r>
            <w:r>
              <w:rPr>
                <w:szCs w:val="20"/>
              </w:rPr>
              <w:t xml:space="preserve"> fremkomme</w:t>
            </w:r>
            <w:r w:rsidRPr="00527A62">
              <w:rPr>
                <w:szCs w:val="20"/>
              </w:rPr>
              <w:t>.</w:t>
            </w:r>
          </w:p>
        </w:tc>
      </w:tr>
      <w:tr w:rsidR="00E53366" w:rsidRPr="009F24BD" w14:paraId="1D4DA9A4" w14:textId="77777777" w:rsidTr="00963A87">
        <w:trPr>
          <w:trHeight w:val="558"/>
        </w:trPr>
        <w:tc>
          <w:tcPr>
            <w:tcW w:w="1276" w:type="dxa"/>
          </w:tcPr>
          <w:p w14:paraId="6D81E092" w14:textId="77777777" w:rsidR="00E53366" w:rsidRPr="009F24BD" w:rsidRDefault="00E53366" w:rsidP="003F590A">
            <w:r>
              <w:t>2</w:t>
            </w:r>
          </w:p>
        </w:tc>
        <w:tc>
          <w:tcPr>
            <w:tcW w:w="8080" w:type="dxa"/>
          </w:tcPr>
          <w:p w14:paraId="2A912538" w14:textId="70A6931A" w:rsidR="00E53366" w:rsidRPr="000116FF" w:rsidRDefault="00E53366" w:rsidP="00D85DEF">
            <w:r w:rsidRPr="009F24BD">
              <w:t>Tilbudet skal utformes</w:t>
            </w:r>
            <w:r w:rsidR="003B4A38">
              <w:t xml:space="preserve"> på norsk</w:t>
            </w:r>
            <w:r w:rsidR="000558B7">
              <w:t xml:space="preserve">. </w:t>
            </w:r>
            <w:r w:rsidRPr="009F24BD">
              <w:t>Det samme gjelder alle vedlegg</w:t>
            </w:r>
          </w:p>
        </w:tc>
      </w:tr>
      <w:tr w:rsidR="00353ECA" w:rsidRPr="009F24BD" w14:paraId="5D0387F8" w14:textId="77777777" w:rsidTr="00963A87">
        <w:tc>
          <w:tcPr>
            <w:tcW w:w="1276" w:type="dxa"/>
          </w:tcPr>
          <w:p w14:paraId="4771B951" w14:textId="77777777" w:rsidR="00353ECA" w:rsidRPr="009F24BD" w:rsidRDefault="00E53366" w:rsidP="003F590A">
            <w:r>
              <w:t>3</w:t>
            </w:r>
          </w:p>
        </w:tc>
        <w:tc>
          <w:tcPr>
            <w:tcW w:w="8080" w:type="dxa"/>
          </w:tcPr>
          <w:p w14:paraId="70DF2FDD" w14:textId="77777777" w:rsidR="00353ECA" w:rsidRDefault="00353ECA" w:rsidP="003F590A">
            <w:r>
              <w:t>Tilbudet skal som minimum inneholde:</w:t>
            </w:r>
          </w:p>
          <w:p w14:paraId="3D3C3084" w14:textId="77777777" w:rsidR="00353ECA" w:rsidRDefault="00353ECA" w:rsidP="00353ECA">
            <w:pPr>
              <w:pStyle w:val="Listeavsnitt"/>
              <w:numPr>
                <w:ilvl w:val="0"/>
                <w:numId w:val="28"/>
              </w:numPr>
            </w:pPr>
            <w:r>
              <w:t>Signert tilbudsbrev</w:t>
            </w:r>
          </w:p>
          <w:p w14:paraId="6CED66BB" w14:textId="77CD511F" w:rsidR="00130E3B" w:rsidRDefault="00981849" w:rsidP="00353ECA">
            <w:pPr>
              <w:pStyle w:val="Listeavsnitt"/>
              <w:numPr>
                <w:ilvl w:val="0"/>
                <w:numId w:val="28"/>
              </w:numPr>
            </w:pPr>
            <w:r>
              <w:t>Dokumentasjon på oppfylte kvalifikasjonskrav</w:t>
            </w:r>
          </w:p>
          <w:p w14:paraId="1E56102F" w14:textId="6296EF4B" w:rsidR="00353ECA" w:rsidRDefault="00981849" w:rsidP="00353ECA">
            <w:pPr>
              <w:pStyle w:val="Listeavsnitt"/>
              <w:numPr>
                <w:ilvl w:val="0"/>
                <w:numId w:val="28"/>
              </w:numPr>
            </w:pPr>
            <w:r>
              <w:t>Tilbyders</w:t>
            </w:r>
            <w:r w:rsidR="00353ECA">
              <w:t xml:space="preserve"> løsningsspesifikasjon (Leverandørens svar på </w:t>
            </w:r>
            <w:r w:rsidR="00C70C12">
              <w:t>O</w:t>
            </w:r>
            <w:r w:rsidR="00353ECA">
              <w:t xml:space="preserve">ppdragsgivers </w:t>
            </w:r>
            <w:r w:rsidR="008D48E2">
              <w:t>Vedlegg 1, 1.1 og 1.2</w:t>
            </w:r>
            <w:r w:rsidR="00353ECA">
              <w:t xml:space="preserve"> med etterspurt dokumentasjon)</w:t>
            </w:r>
          </w:p>
          <w:p w14:paraId="238FF909" w14:textId="131C5475" w:rsidR="00061C58" w:rsidRDefault="00061C58" w:rsidP="00061C58">
            <w:pPr>
              <w:pStyle w:val="Listeavsnitt"/>
              <w:numPr>
                <w:ilvl w:val="0"/>
                <w:numId w:val="28"/>
              </w:numPr>
            </w:pPr>
            <w:r>
              <w:t xml:space="preserve">Utfylt </w:t>
            </w:r>
            <w:r w:rsidR="006020D7">
              <w:t>Vedlegg 2 P</w:t>
            </w:r>
            <w:r>
              <w:t>risskjema</w:t>
            </w:r>
          </w:p>
          <w:p w14:paraId="0299B116" w14:textId="4972CE0C" w:rsidR="00600BFC" w:rsidRDefault="00024647" w:rsidP="00061C58">
            <w:pPr>
              <w:pStyle w:val="Listeavsnitt"/>
              <w:numPr>
                <w:ilvl w:val="0"/>
                <w:numId w:val="28"/>
              </w:numPr>
            </w:pPr>
            <w:r>
              <w:t>Utfylt Vedlegg 5 Re</w:t>
            </w:r>
            <w:r w:rsidR="00926551">
              <w:t xml:space="preserve">feranseskjema </w:t>
            </w:r>
            <w:r w:rsidR="006020D7">
              <w:t>tilbyder</w:t>
            </w:r>
          </w:p>
          <w:p w14:paraId="2CEFB15C" w14:textId="3F620C47" w:rsidR="00F7239B" w:rsidRDefault="001833A5" w:rsidP="00F7239B">
            <w:pPr>
              <w:pStyle w:val="Listeavsnitt"/>
              <w:numPr>
                <w:ilvl w:val="0"/>
                <w:numId w:val="28"/>
              </w:numPr>
            </w:pPr>
            <w:r>
              <w:t>Signert f</w:t>
            </w:r>
            <w:r w:rsidR="00F7239B">
              <w:t xml:space="preserve">orpliktelseserklæring fra underleverandør </w:t>
            </w:r>
            <w:r w:rsidR="00F07BC1">
              <w:t>eller morselskap</w:t>
            </w:r>
            <w:r w:rsidR="00AC3000">
              <w:t xml:space="preserve"> </w:t>
            </w:r>
            <w:r w:rsidR="00F7239B">
              <w:t>der</w:t>
            </w:r>
            <w:r w:rsidR="00061C58">
              <w:t>som</w:t>
            </w:r>
            <w:r w:rsidR="00F7239B">
              <w:t xml:space="preserve"> leverandøren støtter seg på dennes kapasitet for oppfyllelse av kvalifikasjonskravene, jf pkt. 4.5.2</w:t>
            </w:r>
          </w:p>
          <w:p w14:paraId="22C05D54" w14:textId="347E0BBC" w:rsidR="006020D7" w:rsidRDefault="006020D7" w:rsidP="006020D7">
            <w:pPr>
              <w:pStyle w:val="Listeavsnitt"/>
              <w:numPr>
                <w:ilvl w:val="0"/>
                <w:numId w:val="28"/>
              </w:numPr>
            </w:pPr>
            <w:r>
              <w:lastRenderedPageBreak/>
              <w:t xml:space="preserve">Levert ESPD-skjema (evnt. også fra underleverandør/er) besvares i </w:t>
            </w:r>
            <w:r w:rsidR="00446FC4">
              <w:t xml:space="preserve">Mercell </w:t>
            </w:r>
            <w:r>
              <w:t>Tend</w:t>
            </w:r>
            <w:r w:rsidR="007B6C9F">
              <w:t>S</w:t>
            </w:r>
            <w:r>
              <w:t>ign</w:t>
            </w:r>
          </w:p>
          <w:p w14:paraId="31993142" w14:textId="0ADD492B" w:rsidR="00353ECA" w:rsidRPr="009F24BD" w:rsidRDefault="00954813" w:rsidP="00704D86">
            <w:pPr>
              <w:pStyle w:val="Listeavsnitt"/>
              <w:numPr>
                <w:ilvl w:val="0"/>
                <w:numId w:val="28"/>
              </w:numPr>
            </w:pPr>
            <w:r>
              <w:t>Eventuelt a</w:t>
            </w:r>
            <w:r w:rsidR="008A1B2B">
              <w:t>ndre dokumenter tilbyder</w:t>
            </w:r>
            <w:r w:rsidR="00130E3B">
              <w:t xml:space="preserve"> </w:t>
            </w:r>
            <w:r w:rsidR="00684402">
              <w:t>ønsker å legge ved</w:t>
            </w:r>
          </w:p>
        </w:tc>
      </w:tr>
      <w:tr w:rsidR="00E53366" w:rsidRPr="009F24BD" w14:paraId="505CB04B" w14:textId="77777777" w:rsidTr="00963A87">
        <w:tc>
          <w:tcPr>
            <w:tcW w:w="1276" w:type="dxa"/>
            <w:vMerge w:val="restart"/>
          </w:tcPr>
          <w:p w14:paraId="6B842183" w14:textId="77777777" w:rsidR="00E53366" w:rsidRPr="009F24BD" w:rsidRDefault="00E53366" w:rsidP="003F590A">
            <w:r>
              <w:lastRenderedPageBreak/>
              <w:t>4</w:t>
            </w:r>
          </w:p>
          <w:p w14:paraId="4706986C" w14:textId="77777777" w:rsidR="00E53366" w:rsidRPr="009F24BD" w:rsidRDefault="00E53366" w:rsidP="003F590A"/>
        </w:tc>
        <w:tc>
          <w:tcPr>
            <w:tcW w:w="8080" w:type="dxa"/>
          </w:tcPr>
          <w:p w14:paraId="63124E8F" w14:textId="77777777" w:rsidR="00E53366" w:rsidRPr="009F24BD" w:rsidRDefault="00E53366" w:rsidP="00D85DEF">
            <w:r>
              <w:t>Det skal leveres en sladdet versjon av tilbudet (alle dokumenter, inklusive utfylte bilag). Den sladdede versjonen vil bli benyttet ved eventuelle innsynsbegjæringer i konkurransen.</w:t>
            </w:r>
          </w:p>
        </w:tc>
      </w:tr>
      <w:tr w:rsidR="00E53366" w:rsidRPr="009F24BD" w14:paraId="776182A0" w14:textId="77777777" w:rsidTr="00963A87">
        <w:tc>
          <w:tcPr>
            <w:tcW w:w="1276" w:type="dxa"/>
            <w:vMerge/>
          </w:tcPr>
          <w:p w14:paraId="0EE4201D" w14:textId="77777777" w:rsidR="00E53366" w:rsidRPr="009F24BD" w:rsidRDefault="00E53366" w:rsidP="003F590A"/>
        </w:tc>
        <w:tc>
          <w:tcPr>
            <w:tcW w:w="8080" w:type="dxa"/>
          </w:tcPr>
          <w:p w14:paraId="60B0BD78" w14:textId="77F239CA" w:rsidR="00E53366" w:rsidRPr="009F24BD" w:rsidRDefault="00E53366" w:rsidP="00D85DEF">
            <w:r>
              <w:t xml:space="preserve">Vedrørende sladdet tilbud: </w:t>
            </w:r>
            <w:r w:rsidRPr="009F24BD">
              <w:t>Forvaltningsloven § 13</w:t>
            </w:r>
            <w:r>
              <w:t xml:space="preserve"> inneholder bestemmelser om hva som kan unntas offentlighet. Blant annet kan forretningshemmeligheter </w:t>
            </w:r>
            <w:r w:rsidRPr="009F24BD">
              <w:t>som det av konkurransemessig betydning vil være viktig å hemmeligholde</w:t>
            </w:r>
            <w:r>
              <w:t xml:space="preserve"> unntas</w:t>
            </w:r>
            <w:r w:rsidRPr="009F24BD">
              <w:t xml:space="preserve">. Dersom leverandøren sladder for </w:t>
            </w:r>
            <w:r w:rsidR="00321B44" w:rsidRPr="009F24BD">
              <w:t>mye,</w:t>
            </w:r>
            <w:r w:rsidRPr="009F24BD">
              <w:t xml:space="preserve"> </w:t>
            </w:r>
            <w:r>
              <w:t xml:space="preserve">har </w:t>
            </w:r>
            <w:r w:rsidR="00C70C12">
              <w:t>O</w:t>
            </w:r>
            <w:r>
              <w:t xml:space="preserve">ppdragsgiver en plikt til å </w:t>
            </w:r>
            <w:r w:rsidRPr="009F24BD">
              <w:t xml:space="preserve">overprøve dette. </w:t>
            </w:r>
            <w:r w:rsidR="001A32C3">
              <w:t xml:space="preserve">Eksempelvis er ikke informasjon som er offentlig tilgjengelig </w:t>
            </w:r>
            <w:r w:rsidR="003622F5">
              <w:t xml:space="preserve">å anse som forretningshemmeligheter, herunder </w:t>
            </w:r>
            <w:r w:rsidR="0099554D">
              <w:t>informasjon på leverandørens nettsider eller i kataloger mv.</w:t>
            </w:r>
          </w:p>
        </w:tc>
      </w:tr>
    </w:tbl>
    <w:p w14:paraId="72DD32C0" w14:textId="29BFA539" w:rsidR="003F590A" w:rsidRDefault="00773928" w:rsidP="003F590A">
      <w:r w:rsidRPr="00773928">
        <w:t>Leverandøren er ansvarlig for at alle spørsmål, krav og avklaringspunkter i konkurransegrunnlaget</w:t>
      </w:r>
      <w:r w:rsidR="0039627C">
        <w:t xml:space="preserve"> med vedlegg</w:t>
      </w:r>
      <w:r w:rsidRPr="00773928">
        <w:t xml:space="preserve"> besvares/belyses</w:t>
      </w:r>
      <w:r w:rsidR="003F590A" w:rsidRPr="00370C2C">
        <w:t xml:space="preserve">. </w:t>
      </w:r>
    </w:p>
    <w:p w14:paraId="13C78195" w14:textId="77777777" w:rsidR="00407918" w:rsidRPr="00370C2C" w:rsidRDefault="00407918" w:rsidP="003F590A"/>
    <w:p w14:paraId="18CD975B" w14:textId="1A88B9F3" w:rsidR="00407918" w:rsidRPr="00407918" w:rsidRDefault="00773928" w:rsidP="00407918">
      <w:pPr>
        <w:pStyle w:val="Overskrift2"/>
      </w:pPr>
      <w:bookmarkStart w:id="64" w:name="_Toc234737546"/>
      <w:bookmarkStart w:id="65" w:name="_Toc423437408"/>
      <w:bookmarkStart w:id="66" w:name="_Toc231496921"/>
      <w:r>
        <w:t>A</w:t>
      </w:r>
      <w:r w:rsidR="003F590A" w:rsidRPr="003F590A">
        <w:t>vvik</w:t>
      </w:r>
      <w:bookmarkEnd w:id="64"/>
      <w:bookmarkEnd w:id="65"/>
      <w:bookmarkEnd w:id="66"/>
    </w:p>
    <w:p w14:paraId="780FB6F0" w14:textId="77777777" w:rsidR="003F590A" w:rsidRDefault="003F590A" w:rsidP="003F590A">
      <w:r w:rsidRPr="009F24BD">
        <w:t xml:space="preserve">Dersom leverandøren </w:t>
      </w:r>
      <w:r w:rsidR="00773928">
        <w:t>har avvik</w:t>
      </w:r>
      <w:r w:rsidRPr="009F24BD">
        <w:t xml:space="preserve"> </w:t>
      </w:r>
      <w:r w:rsidR="00773928">
        <w:t>fra</w:t>
      </w:r>
      <w:r w:rsidRPr="009F24BD">
        <w:t xml:space="preserve"> deler av konkurransegrunnlaget, skal dette klart </w:t>
      </w:r>
      <w:r w:rsidR="00773928">
        <w:t>fremgå av tilbudet. Forbehold regnes som et avvik og</w:t>
      </w:r>
      <w:r w:rsidRPr="009F24BD">
        <w:t xml:space="preserve"> skal spesifiseres med hvilke konsekvenser dette har for ytelse, pris eller andre forhold. </w:t>
      </w:r>
    </w:p>
    <w:p w14:paraId="0DEA00A3" w14:textId="77777777" w:rsidR="003F590A" w:rsidRDefault="00773928" w:rsidP="003F590A">
      <w:r>
        <w:rPr>
          <w:iCs/>
        </w:rPr>
        <w:t>Avvik</w:t>
      </w:r>
      <w:r w:rsidR="003F590A" w:rsidRPr="009F24BD">
        <w:rPr>
          <w:iCs/>
        </w:rPr>
        <w:t xml:space="preserve"> skal referere til relevante punkt i konkurransegrunnlaget.</w:t>
      </w:r>
      <w:r w:rsidR="003F590A">
        <w:rPr>
          <w:iCs/>
        </w:rPr>
        <w:t xml:space="preserve"> </w:t>
      </w:r>
      <w:r w:rsidR="003F590A" w:rsidRPr="009F24BD">
        <w:t>Vesentlige avvik vil føre til at tilbudet avvises</w:t>
      </w:r>
      <w:r>
        <w:t xml:space="preserve"> jf. foa §</w:t>
      </w:r>
      <w:r w:rsidR="009B2286">
        <w:t>24-8</w:t>
      </w:r>
      <w:r w:rsidR="003F590A" w:rsidRPr="009F24BD">
        <w:t>.</w:t>
      </w:r>
    </w:p>
    <w:p w14:paraId="652732F9" w14:textId="691B7DCD" w:rsidR="003F590A" w:rsidRDefault="003F590A" w:rsidP="003F590A">
      <w:pPr>
        <w:rPr>
          <w:iCs/>
        </w:rPr>
      </w:pPr>
      <w:r w:rsidRPr="009F24BD">
        <w:t xml:space="preserve">Leverandørens henvisning til standardiserte leveringsvilkår eller lignende vil bli betraktet som </w:t>
      </w:r>
      <w:r w:rsidR="00773928">
        <w:t>avvik</w:t>
      </w:r>
      <w:r w:rsidRPr="009F24BD">
        <w:t xml:space="preserve"> dersom de avviker fra foreliggende </w:t>
      </w:r>
      <w:r w:rsidRPr="009F24BD">
        <w:rPr>
          <w:iCs/>
        </w:rPr>
        <w:t>konkurranse- eller kontraktsbestemmelser</w:t>
      </w:r>
      <w:r w:rsidR="00407918">
        <w:rPr>
          <w:iCs/>
        </w:rPr>
        <w:t>.</w:t>
      </w:r>
    </w:p>
    <w:p w14:paraId="0BDABFA9" w14:textId="77777777" w:rsidR="00407918" w:rsidRPr="009F24BD" w:rsidRDefault="00407918" w:rsidP="003F590A">
      <w:pPr>
        <w:rPr>
          <w:rFonts w:cs="Arial"/>
          <w:sz w:val="24"/>
          <w:szCs w:val="24"/>
        </w:rPr>
      </w:pPr>
    </w:p>
    <w:p w14:paraId="2BDB586B" w14:textId="77777777" w:rsidR="003F590A" w:rsidRPr="003F590A" w:rsidRDefault="003F590A" w:rsidP="003F590A">
      <w:pPr>
        <w:pStyle w:val="Overskrift2"/>
      </w:pPr>
      <w:bookmarkStart w:id="67" w:name="_Toc423437410"/>
      <w:bookmarkStart w:id="68" w:name="_Toc231496922"/>
      <w:r w:rsidRPr="003F590A">
        <w:t>Tilbud på deler av oppdraget</w:t>
      </w:r>
      <w:bookmarkEnd w:id="67"/>
      <w:bookmarkEnd w:id="68"/>
    </w:p>
    <w:p w14:paraId="441A9888" w14:textId="56860579" w:rsidR="00ED5A94" w:rsidRDefault="00ED5A94" w:rsidP="00ED5A94">
      <w:r w:rsidRPr="006E2603">
        <w:t>Det er ikke adgang til å gi tilbud på deler av oppdraget.</w:t>
      </w:r>
    </w:p>
    <w:p w14:paraId="6E18057D" w14:textId="77777777" w:rsidR="00407918" w:rsidRPr="006E2603" w:rsidRDefault="00407918" w:rsidP="00ED5A94"/>
    <w:p w14:paraId="507C472D" w14:textId="77777777" w:rsidR="003F590A" w:rsidRPr="003F590A" w:rsidRDefault="003F590A" w:rsidP="003F590A">
      <w:pPr>
        <w:pStyle w:val="Overskrift2"/>
      </w:pPr>
      <w:bookmarkStart w:id="69" w:name="_Toc423437411"/>
      <w:bookmarkStart w:id="70" w:name="_Toc231496923"/>
      <w:r w:rsidRPr="003F590A">
        <w:t>Vedståelsesfrist</w:t>
      </w:r>
      <w:bookmarkEnd w:id="69"/>
      <w:bookmarkEnd w:id="70"/>
    </w:p>
    <w:p w14:paraId="4AC36BCE" w14:textId="620B2567" w:rsidR="003F590A" w:rsidRDefault="003F590A" w:rsidP="003F590A">
      <w:r w:rsidRPr="00791D34">
        <w:t>Se punkt 1.1</w:t>
      </w:r>
      <w:r w:rsidR="00D41890">
        <w:t>0</w:t>
      </w:r>
      <w:r w:rsidRPr="00791D34">
        <w:t xml:space="preserve"> Fremdriftsplan. </w:t>
      </w:r>
    </w:p>
    <w:p w14:paraId="09DF4E5C" w14:textId="77777777" w:rsidR="00407918" w:rsidRPr="00791D34" w:rsidRDefault="00407918" w:rsidP="003F590A"/>
    <w:p w14:paraId="460B8B3D" w14:textId="77777777" w:rsidR="003F590A" w:rsidRPr="003F590A" w:rsidRDefault="003F590A" w:rsidP="003F590A">
      <w:pPr>
        <w:pStyle w:val="Overskrift2"/>
      </w:pPr>
      <w:bookmarkStart w:id="71" w:name="_Toc423437412"/>
      <w:bookmarkStart w:id="72" w:name="_Toc231496924"/>
      <w:r w:rsidRPr="003F590A">
        <w:t>Tilbakekalling eller endring av tilbudet</w:t>
      </w:r>
      <w:bookmarkEnd w:id="71"/>
      <w:bookmarkEnd w:id="72"/>
    </w:p>
    <w:p w14:paraId="4BEB7FFC" w14:textId="011457A4" w:rsidR="0039627C" w:rsidRDefault="00E53366" w:rsidP="003F590A">
      <w:r w:rsidRPr="00370C2C">
        <w:lastRenderedPageBreak/>
        <w:t xml:space="preserve">Innleverte tilbud kan tilbakekalles eller endres inntil tilbudsfristens utløp. Tilbakekalling av tilbud skal skje </w:t>
      </w:r>
      <w:r>
        <w:t xml:space="preserve">i KGV-verktøyet </w:t>
      </w:r>
      <w:r w:rsidR="00943828">
        <w:t xml:space="preserve">Mercell </w:t>
      </w:r>
      <w:r>
        <w:t>TendSign</w:t>
      </w:r>
      <w:r w:rsidRPr="00370C2C">
        <w:t>. Endring av tilbud er å betrakte som et nytt tilbud og må tilfredsstille samtlige formalkrav.</w:t>
      </w:r>
    </w:p>
    <w:p w14:paraId="71CFEA1C" w14:textId="77777777" w:rsidR="009E14DC" w:rsidRDefault="009E14DC" w:rsidP="003F590A"/>
    <w:p w14:paraId="459FECFE" w14:textId="77777777" w:rsidR="0039627C" w:rsidRDefault="0039627C" w:rsidP="003F590A"/>
    <w:p w14:paraId="242AA249" w14:textId="77777777" w:rsidR="00332539" w:rsidRDefault="00332539" w:rsidP="00332539">
      <w:pPr>
        <w:pStyle w:val="Overskrift1"/>
      </w:pPr>
      <w:bookmarkStart w:id="73" w:name="_Toc231496925"/>
      <w:bookmarkStart w:id="74" w:name="_Toc266955372"/>
      <w:bookmarkStart w:id="75" w:name="_Toc423437413"/>
      <w:r>
        <w:t>Kvalifikasjonskrav og Det europeiske egenerklæringsskjemaet ESPD</w:t>
      </w:r>
      <w:bookmarkEnd w:id="73"/>
    </w:p>
    <w:p w14:paraId="12A080C5" w14:textId="77777777" w:rsidR="00332539" w:rsidRDefault="00332539" w:rsidP="00332539">
      <w:pPr>
        <w:pStyle w:val="Overskrift2"/>
      </w:pPr>
      <w:bookmarkStart w:id="76" w:name="_Toc231496926"/>
      <w:r>
        <w:t>Generelt om ESPD</w:t>
      </w:r>
      <w:bookmarkEnd w:id="76"/>
    </w:p>
    <w:p w14:paraId="0851EBA0" w14:textId="77777777" w:rsidR="00230B18" w:rsidRPr="006A7083" w:rsidRDefault="00230B18" w:rsidP="00230B18">
      <w:pPr>
        <w:spacing w:after="160" w:line="278" w:lineRule="auto"/>
      </w:pPr>
      <w:r w:rsidRPr="006A7083">
        <w:t>For å delta i konkurransen må leverandøren oppfylle kvalifikasjonskravene oppgitt under, jf. FOA § 16-1, og ESPD skjema.  </w:t>
      </w:r>
    </w:p>
    <w:p w14:paraId="6F540A96" w14:textId="13C01B52" w:rsidR="00230B18" w:rsidRPr="006A7083" w:rsidRDefault="00230B18" w:rsidP="00230B18">
      <w:pPr>
        <w:spacing w:after="160" w:line="278" w:lineRule="auto"/>
      </w:pPr>
      <w:r w:rsidRPr="006A7083">
        <w:t>Den etterspurte dokumentasjonen skal leveres sammen med tilbudet. </w:t>
      </w:r>
    </w:p>
    <w:p w14:paraId="06271847" w14:textId="77777777" w:rsidR="00230B18" w:rsidRPr="006A7083" w:rsidRDefault="00230B18" w:rsidP="006C2BCE">
      <w:pPr>
        <w:pStyle w:val="Overskrift2"/>
      </w:pPr>
      <w:bookmarkStart w:id="77" w:name="_Toc231496927"/>
      <w:r w:rsidRPr="006A7083">
        <w:t>ESPD-skjema</w:t>
      </w:r>
      <w:bookmarkEnd w:id="77"/>
      <w:r w:rsidRPr="006A7083">
        <w:t xml:space="preserve">  </w:t>
      </w:r>
    </w:p>
    <w:p w14:paraId="5962340E" w14:textId="3CF1C449" w:rsidR="4C47E87E" w:rsidRDefault="00230B18" w:rsidP="004C0745">
      <w:pPr>
        <w:spacing w:after="160" w:line="278" w:lineRule="auto"/>
      </w:pPr>
      <w:r w:rsidRPr="006A7083">
        <w:t>Som en del av dette konkurransegrunnlaget følger ESPD-skjema som tilbyder må fylle ut. ESPD-skjema er en egenerklæring fra leverandør på at det ikke foreligger noen avvisnings- eller eksklusjonsgrunner, og at kvalifikasjonskravene som er stilt i konkurransen er oppfylt. </w:t>
      </w:r>
    </w:p>
    <w:p w14:paraId="4F20BEBB" w14:textId="77777777" w:rsidR="004C0745" w:rsidRDefault="004C0745" w:rsidP="004C0745">
      <w:pPr>
        <w:spacing w:after="160" w:line="278" w:lineRule="auto"/>
      </w:pPr>
    </w:p>
    <w:p w14:paraId="7DF97C44" w14:textId="1E842B42" w:rsidR="00837400" w:rsidRDefault="00AA0038" w:rsidP="00566DCB">
      <w:pPr>
        <w:pStyle w:val="Overskrift2"/>
      </w:pPr>
      <w:bookmarkStart w:id="78" w:name="_Toc231496928"/>
      <w:r>
        <w:t>Økonomisk aktivitet i land underlagt sanksjoner</w:t>
      </w:r>
      <w:bookmarkEnd w:id="78"/>
    </w:p>
    <w:p w14:paraId="01F02052" w14:textId="77777777" w:rsidR="00DD6DDA" w:rsidRDefault="00131992" w:rsidP="004C0745">
      <w:pPr>
        <w:spacing w:after="160" w:line="278" w:lineRule="auto"/>
      </w:pPr>
      <w:r w:rsidRPr="00131992">
        <w:t>Leverandør skal overholde sanksjoner som er innført av staten, i forbindelse med internasjonale</w:t>
      </w:r>
      <w:r>
        <w:t xml:space="preserve"> </w:t>
      </w:r>
      <w:r w:rsidRPr="00131992">
        <w:t xml:space="preserve">konflikter som medfører brudd på menneskerettigheter og humanitærretten. </w:t>
      </w:r>
    </w:p>
    <w:p w14:paraId="55DF2B81" w14:textId="77777777" w:rsidR="00DD6DDA" w:rsidRDefault="00131992" w:rsidP="004C0745">
      <w:pPr>
        <w:spacing w:after="160" w:line="278" w:lineRule="auto"/>
      </w:pPr>
      <w:r w:rsidRPr="00131992">
        <w:t xml:space="preserve">Dokumentasjonskrav: </w:t>
      </w:r>
    </w:p>
    <w:p w14:paraId="6338979B" w14:textId="30C07E1E" w:rsidR="00DD6DDA" w:rsidRDefault="00131992" w:rsidP="004C0745">
      <w:pPr>
        <w:spacing w:after="160" w:line="278" w:lineRule="auto"/>
      </w:pPr>
      <w:r w:rsidRPr="00131992">
        <w:t>Leverandør skal bekrefte, i tilbudsbrevet, at selskapet vil være i stand til å</w:t>
      </w:r>
      <w:r w:rsidRPr="00131992">
        <w:br/>
        <w:t>overholde vilkårene, som er beskrevet ovenfor. Bekreftelsen skal gjelde for hele avtaleperioden,</w:t>
      </w:r>
      <w:r w:rsidR="00DD6DDA">
        <w:t xml:space="preserve"> </w:t>
      </w:r>
      <w:r w:rsidRPr="00131992">
        <w:t>og i hele leverandørkjeden. Dersom bekreftelsen ikke foreligger ved tilbudsfristens utløp, kan</w:t>
      </w:r>
      <w:r w:rsidR="00DD6DDA">
        <w:t xml:space="preserve"> </w:t>
      </w:r>
      <w:r w:rsidR="002C11D0">
        <w:t>O</w:t>
      </w:r>
      <w:r w:rsidRPr="00131992">
        <w:t>ppdragsgiver etterspørre den.</w:t>
      </w:r>
    </w:p>
    <w:p w14:paraId="56CD450C" w14:textId="773E1A6B" w:rsidR="00426752" w:rsidRPr="004C0745" w:rsidRDefault="00131992" w:rsidP="004C0745">
      <w:pPr>
        <w:spacing w:after="160" w:line="278" w:lineRule="auto"/>
      </w:pPr>
      <w:r w:rsidRPr="00131992">
        <w:t>Oppdragsgiver kan innhente slik dokumentasjon gjennom hele avtaleperioden. Herunder, kan</w:t>
      </w:r>
      <w:r w:rsidR="002C11D0">
        <w:t xml:space="preserve"> O</w:t>
      </w:r>
      <w:r w:rsidRPr="00131992">
        <w:t>ppdragsgiver be om dokumentasjon for leverandørens rutiner, med å sikre etterlevelse av</w:t>
      </w:r>
      <w:r w:rsidR="002C11D0">
        <w:t xml:space="preserve"> </w:t>
      </w:r>
      <w:r w:rsidRPr="00131992">
        <w:t>vilkårene i hele leverandørkjeden</w:t>
      </w:r>
    </w:p>
    <w:p w14:paraId="11CC092D" w14:textId="77777777" w:rsidR="003F590A" w:rsidRDefault="003F590A" w:rsidP="008A1BF4">
      <w:pPr>
        <w:pStyle w:val="Overskrift1"/>
      </w:pPr>
      <w:bookmarkStart w:id="79" w:name="_Toc231496929"/>
      <w:r w:rsidRPr="00C65976">
        <w:lastRenderedPageBreak/>
        <w:t>KVALIFIKASJONSKRAV</w:t>
      </w:r>
      <w:bookmarkEnd w:id="74"/>
      <w:bookmarkEnd w:id="75"/>
      <w:bookmarkEnd w:id="79"/>
    </w:p>
    <w:p w14:paraId="5B88B493" w14:textId="3CC46834" w:rsidR="003609D9" w:rsidRDefault="003609D9" w:rsidP="003609D9">
      <w:pPr>
        <w:pStyle w:val="Overskrift2"/>
      </w:pPr>
      <w:bookmarkStart w:id="80" w:name="_Toc231496930"/>
      <w:r>
        <w:t>Skatt- og mva-attester</w:t>
      </w:r>
      <w:bookmarkEnd w:id="80"/>
    </w:p>
    <w:tbl>
      <w:tblPr>
        <w:tblW w:w="928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D04167" w:rsidRPr="00370C2C" w14:paraId="6B8D1C88" w14:textId="77777777" w:rsidTr="00D04167">
        <w:trPr>
          <w:tblHeader/>
        </w:trPr>
        <w:tc>
          <w:tcPr>
            <w:tcW w:w="3348" w:type="dxa"/>
            <w:shd w:val="clear" w:color="auto" w:fill="E6E6E6"/>
          </w:tcPr>
          <w:p w14:paraId="5971E0FC" w14:textId="77777777" w:rsidR="00D04167" w:rsidRPr="00370C2C" w:rsidRDefault="00D04167" w:rsidP="00BF22C3">
            <w:r w:rsidRPr="00370C2C">
              <w:t>Krav</w:t>
            </w:r>
            <w:r w:rsidRPr="00370C2C">
              <w:tab/>
            </w:r>
          </w:p>
        </w:tc>
        <w:tc>
          <w:tcPr>
            <w:tcW w:w="5940" w:type="dxa"/>
            <w:shd w:val="clear" w:color="auto" w:fill="E6E6E6"/>
          </w:tcPr>
          <w:p w14:paraId="00D0F67F" w14:textId="77777777" w:rsidR="00D04167" w:rsidRPr="00370C2C" w:rsidRDefault="00D04167" w:rsidP="00BF22C3">
            <w:r w:rsidRPr="00370C2C">
              <w:t>Dokumentasjonskrav</w:t>
            </w:r>
          </w:p>
        </w:tc>
      </w:tr>
      <w:tr w:rsidR="00D04167" w:rsidRPr="007E78CE" w14:paraId="35174F78" w14:textId="77777777" w:rsidTr="00D04167">
        <w:tc>
          <w:tcPr>
            <w:tcW w:w="3348" w:type="dxa"/>
          </w:tcPr>
          <w:p w14:paraId="1F8C88AB" w14:textId="77777777" w:rsidR="00D04167" w:rsidRPr="00370C2C" w:rsidRDefault="00D04167" w:rsidP="00BF22C3">
            <w:pPr>
              <w:rPr>
                <w:szCs w:val="20"/>
              </w:rPr>
            </w:pPr>
            <w:r w:rsidRPr="00370C2C">
              <w:rPr>
                <w:szCs w:val="20"/>
              </w:rPr>
              <w:t>Leverandøren skal ha ordnede forhold mht. skatteinnbetaling og merverdiavgiftsinnbetaling.</w:t>
            </w:r>
          </w:p>
        </w:tc>
        <w:tc>
          <w:tcPr>
            <w:tcW w:w="5940" w:type="dxa"/>
          </w:tcPr>
          <w:p w14:paraId="6D63BF7E" w14:textId="77777777" w:rsidR="00D04167" w:rsidRDefault="00D04167" w:rsidP="00BF22C3">
            <w:pPr>
              <w:pStyle w:val="Listeavsnitt"/>
              <w:numPr>
                <w:ilvl w:val="0"/>
                <w:numId w:val="19"/>
              </w:numPr>
            </w:pPr>
            <w:r w:rsidRPr="007E78CE">
              <w:t>Attest for skatt og merverdiavgift (attesten bestilles og hentes ut i Altinn, eller bestilles hos skatteoppkrever eller Skatteetaten). Attesten skal ikke være eldre enn 6 måneder</w:t>
            </w:r>
            <w:r>
              <w:t xml:space="preserve"> regnet fra tilbudsfristens utløp. </w:t>
            </w:r>
          </w:p>
          <w:p w14:paraId="26B62788" w14:textId="77777777" w:rsidR="00D04167" w:rsidRPr="007E78CE" w:rsidRDefault="00D04167" w:rsidP="00BF22C3">
            <w:pPr>
              <w:pStyle w:val="Listeavsnitt"/>
              <w:numPr>
                <w:ilvl w:val="0"/>
                <w:numId w:val="19"/>
              </w:numPr>
            </w:pPr>
            <w:r>
              <w:t xml:space="preserve">Utenlandske leverandører skal fremlegge attester fra tilsvarende virksomheter som de norske. </w:t>
            </w:r>
          </w:p>
        </w:tc>
      </w:tr>
    </w:tbl>
    <w:p w14:paraId="1D4F1198" w14:textId="437B039A" w:rsidR="00626342" w:rsidRPr="00626342" w:rsidRDefault="003F6966" w:rsidP="00626342">
      <w:pPr>
        <w:pStyle w:val="Overskrift2"/>
      </w:pPr>
      <w:bookmarkStart w:id="81" w:name="_Toc231496931"/>
      <w:r>
        <w:t>Krav til leverandørens juridiske og finansielle</w:t>
      </w:r>
      <w:r w:rsidR="00CB1F68">
        <w:t xml:space="preserve"> stilling</w:t>
      </w:r>
      <w:bookmarkEnd w:id="81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626342" w:rsidRPr="00370C2C" w14:paraId="0A488272" w14:textId="77777777" w:rsidTr="00BF22C3">
        <w:trPr>
          <w:tblHeader/>
        </w:trPr>
        <w:tc>
          <w:tcPr>
            <w:tcW w:w="3348" w:type="dxa"/>
            <w:shd w:val="clear" w:color="auto" w:fill="E6E6E6"/>
          </w:tcPr>
          <w:p w14:paraId="79326DB1" w14:textId="77777777" w:rsidR="00626342" w:rsidRPr="00370C2C" w:rsidRDefault="00626342" w:rsidP="00BF22C3">
            <w:r w:rsidRPr="00370C2C">
              <w:t>Krav</w:t>
            </w:r>
            <w:r w:rsidRPr="00370C2C">
              <w:tab/>
            </w:r>
          </w:p>
        </w:tc>
        <w:tc>
          <w:tcPr>
            <w:tcW w:w="5940" w:type="dxa"/>
            <w:shd w:val="clear" w:color="auto" w:fill="E6E6E6"/>
          </w:tcPr>
          <w:p w14:paraId="1EA7111F" w14:textId="77777777" w:rsidR="00626342" w:rsidRPr="00370C2C" w:rsidRDefault="00626342" w:rsidP="00BF22C3">
            <w:r w:rsidRPr="00370C2C">
              <w:t>Dokumentasjonskrav</w:t>
            </w:r>
          </w:p>
        </w:tc>
      </w:tr>
      <w:tr w:rsidR="00626342" w:rsidRPr="007E78CE" w14:paraId="483BD92F" w14:textId="77777777" w:rsidTr="00BF22C3">
        <w:tc>
          <w:tcPr>
            <w:tcW w:w="3348" w:type="dxa"/>
          </w:tcPr>
          <w:p w14:paraId="16991119" w14:textId="77777777" w:rsidR="00626342" w:rsidRPr="00370C2C" w:rsidRDefault="00626342" w:rsidP="00BF22C3">
            <w:pPr>
              <w:rPr>
                <w:szCs w:val="20"/>
              </w:rPr>
            </w:pPr>
            <w:r>
              <w:rPr>
                <w:szCs w:val="20"/>
              </w:rPr>
              <w:t xml:space="preserve">Leverandør skal være et lovlig etablert selskap. </w:t>
            </w:r>
          </w:p>
        </w:tc>
        <w:tc>
          <w:tcPr>
            <w:tcW w:w="5940" w:type="dxa"/>
          </w:tcPr>
          <w:p w14:paraId="0931A0E9" w14:textId="77777777" w:rsidR="00626342" w:rsidRDefault="00626342" w:rsidP="00BF22C3">
            <w:pPr>
              <w:pStyle w:val="Listeavsnitt"/>
              <w:numPr>
                <w:ilvl w:val="0"/>
                <w:numId w:val="19"/>
              </w:numPr>
            </w:pPr>
            <w:r>
              <w:t>Norske selskaper: Firmaattest.</w:t>
            </w:r>
          </w:p>
          <w:p w14:paraId="4FF6C04B" w14:textId="77777777" w:rsidR="00626342" w:rsidRPr="007E78CE" w:rsidRDefault="00626342" w:rsidP="00BF22C3">
            <w:pPr>
              <w:pStyle w:val="Listeavsnitt"/>
              <w:numPr>
                <w:ilvl w:val="0"/>
                <w:numId w:val="19"/>
              </w:numPr>
            </w:pPr>
            <w:r>
              <w:t xml:space="preserve">Utenlandske selskaper: Godtgjørelse på at selskapet er registrert i foretaksregister som foreskrevet i lovgivningen i det land hvor leverandøren er etablert. </w:t>
            </w:r>
          </w:p>
        </w:tc>
      </w:tr>
      <w:tr w:rsidR="00CB1F68" w:rsidRPr="007E78CE" w14:paraId="63B00D88" w14:textId="77777777" w:rsidTr="00BF22C3">
        <w:tc>
          <w:tcPr>
            <w:tcW w:w="3348" w:type="dxa"/>
          </w:tcPr>
          <w:p w14:paraId="26E91BA8" w14:textId="01DDC525" w:rsidR="00CB1F68" w:rsidRDefault="00CB1F68" w:rsidP="00BF22C3">
            <w:pPr>
              <w:rPr>
                <w:szCs w:val="20"/>
              </w:rPr>
            </w:pPr>
            <w:r w:rsidRPr="00380692">
              <w:t>Leverandøren skal ha</w:t>
            </w:r>
            <w:r w:rsidR="00E86704">
              <w:t xml:space="preserve"> </w:t>
            </w:r>
            <w:r w:rsidRPr="009071EA">
              <w:t xml:space="preserve">økonomisk </w:t>
            </w:r>
            <w:r w:rsidR="00E86704">
              <w:t xml:space="preserve">kapasitet </w:t>
            </w:r>
            <w:r w:rsidRPr="00380692">
              <w:t>til å gjennomføre oppdraget.</w:t>
            </w:r>
          </w:p>
        </w:tc>
        <w:tc>
          <w:tcPr>
            <w:tcW w:w="5940" w:type="dxa"/>
          </w:tcPr>
          <w:p w14:paraId="749F5012" w14:textId="77777777" w:rsidR="00F91CF1" w:rsidRDefault="00F91CF1" w:rsidP="00BF22C3">
            <w:pPr>
              <w:pStyle w:val="Listeavsnitt"/>
              <w:numPr>
                <w:ilvl w:val="0"/>
                <w:numId w:val="19"/>
              </w:numPr>
            </w:pPr>
            <w:r>
              <w:t xml:space="preserve">Det skal leveres kredittvurdering, ikke eldre enn 3 måneder, som dokumentasjon på dette. </w:t>
            </w:r>
          </w:p>
          <w:p w14:paraId="57D6BA25" w14:textId="3D1D9850" w:rsidR="00CB1F68" w:rsidRDefault="00F91CF1" w:rsidP="00BF22C3">
            <w:pPr>
              <w:pStyle w:val="Listeavsnitt"/>
              <w:numPr>
                <w:ilvl w:val="0"/>
                <w:numId w:val="19"/>
              </w:numPr>
            </w:pPr>
            <w:r>
              <w:t xml:space="preserve">Dersom leverandøren av gyldige grunner ikke kan fremlegge den dokumentasjon </w:t>
            </w:r>
            <w:r w:rsidR="00C70C12">
              <w:t>O</w:t>
            </w:r>
            <w:r>
              <w:t xml:space="preserve">ppdragsgiver har anmodet om, kan han godtgjøre sin økonomiske og finansielle stilling med ethvert annet dokument som </w:t>
            </w:r>
            <w:r w:rsidR="00C70C12">
              <w:t>O</w:t>
            </w:r>
            <w:r>
              <w:t>ppdragsgiver kan akseptere.</w:t>
            </w:r>
          </w:p>
        </w:tc>
      </w:tr>
    </w:tbl>
    <w:p w14:paraId="65E2F9AE" w14:textId="77777777" w:rsidR="00626342" w:rsidRDefault="00626342" w:rsidP="00626342"/>
    <w:p w14:paraId="5113FDF2" w14:textId="782E4293" w:rsidR="002E4832" w:rsidRDefault="002E4832" w:rsidP="002E4832">
      <w:pPr>
        <w:pStyle w:val="Overskrift2"/>
      </w:pPr>
      <w:bookmarkStart w:id="82" w:name="_Toc231496932"/>
      <w:r>
        <w:t>Kvalitetssikrings- og miljøledelsesstandarder</w:t>
      </w:r>
      <w:bookmarkEnd w:id="82"/>
    </w:p>
    <w:tbl>
      <w:tblPr>
        <w:tblW w:w="928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545AA2" w:rsidRPr="00370C2C" w14:paraId="7EB20C12" w14:textId="77777777" w:rsidTr="00BF22C3">
        <w:trPr>
          <w:tblHeader/>
        </w:trPr>
        <w:tc>
          <w:tcPr>
            <w:tcW w:w="3348" w:type="dxa"/>
            <w:shd w:val="clear" w:color="auto" w:fill="E6E6E6"/>
          </w:tcPr>
          <w:p w14:paraId="203DDCE1" w14:textId="77777777" w:rsidR="00545AA2" w:rsidRPr="00370C2C" w:rsidRDefault="00545AA2" w:rsidP="00BF22C3">
            <w:r w:rsidRPr="00370C2C">
              <w:t>Krav</w:t>
            </w:r>
            <w:r w:rsidRPr="00370C2C">
              <w:tab/>
            </w:r>
          </w:p>
        </w:tc>
        <w:tc>
          <w:tcPr>
            <w:tcW w:w="5940" w:type="dxa"/>
            <w:shd w:val="clear" w:color="auto" w:fill="E6E6E6"/>
          </w:tcPr>
          <w:p w14:paraId="004F5665" w14:textId="77777777" w:rsidR="00545AA2" w:rsidRPr="00370C2C" w:rsidRDefault="00545AA2" w:rsidP="00BF22C3">
            <w:r w:rsidRPr="00370C2C">
              <w:t>Dokumentasjonskrav</w:t>
            </w:r>
          </w:p>
        </w:tc>
      </w:tr>
      <w:tr w:rsidR="00545AA2" w:rsidRPr="007E78CE" w14:paraId="41A8A1F6" w14:textId="77777777" w:rsidTr="00BF22C3">
        <w:tc>
          <w:tcPr>
            <w:tcW w:w="3348" w:type="dxa"/>
          </w:tcPr>
          <w:p w14:paraId="0F861544" w14:textId="7BA95A48" w:rsidR="00545AA2" w:rsidRPr="00370C2C" w:rsidRDefault="00545AA2" w:rsidP="007E190A">
            <w:pPr>
              <w:ind w:left="284" w:hanging="284"/>
              <w:rPr>
                <w:szCs w:val="20"/>
              </w:rPr>
            </w:pPr>
            <w:r w:rsidRPr="00380692">
              <w:t xml:space="preserve">Det kreves et godt og velfungerende </w:t>
            </w:r>
            <w:r w:rsidRPr="008B4A56">
              <w:rPr>
                <w:b/>
              </w:rPr>
              <w:t>kvalitetsstyringssystem</w:t>
            </w:r>
            <w:r w:rsidRPr="00380692">
              <w:t xml:space="preserve"> </w:t>
            </w:r>
          </w:p>
        </w:tc>
        <w:tc>
          <w:tcPr>
            <w:tcW w:w="5940" w:type="dxa"/>
          </w:tcPr>
          <w:p w14:paraId="2EDA999D" w14:textId="0007CFC7" w:rsidR="002456A2" w:rsidRDefault="002456A2" w:rsidP="002456A2">
            <w:pPr>
              <w:pStyle w:val="Listeavsnitt"/>
              <w:numPr>
                <w:ilvl w:val="0"/>
                <w:numId w:val="19"/>
              </w:numPr>
            </w:pPr>
            <w:r>
              <w:t>L</w:t>
            </w:r>
            <w:r w:rsidRPr="00380692">
              <w:t>everandør skal gi en redegjørelse vedrørende leverandørens kvalitetsstyringssystem</w:t>
            </w:r>
            <w:r w:rsidR="007852FE">
              <w:t>.</w:t>
            </w:r>
            <w:r>
              <w:t xml:space="preserve"> </w:t>
            </w:r>
          </w:p>
          <w:p w14:paraId="1343EC49" w14:textId="77777777" w:rsidR="002456A2" w:rsidRDefault="002456A2" w:rsidP="002456A2">
            <w:pPr>
              <w:pStyle w:val="Listeavsnitt"/>
              <w:numPr>
                <w:ilvl w:val="0"/>
                <w:numId w:val="0"/>
              </w:numPr>
              <w:ind w:left="720"/>
            </w:pPr>
          </w:p>
          <w:p w14:paraId="30D049B6" w14:textId="2FCC749A" w:rsidR="00545AA2" w:rsidRPr="007E78CE" w:rsidRDefault="002456A2" w:rsidP="002456A2">
            <w:pPr>
              <w:pStyle w:val="Listeavsnitt"/>
              <w:numPr>
                <w:ilvl w:val="0"/>
                <w:numId w:val="19"/>
              </w:numPr>
            </w:pPr>
            <w:r w:rsidRPr="00380692">
              <w:t>Alternativt kan kopi av systemsertifikat utstedt av akkrediterte sertifiseringsorganer eller tilsvarende dokumentasjon fremlegges.</w:t>
            </w:r>
          </w:p>
        </w:tc>
      </w:tr>
      <w:tr w:rsidR="002456A2" w:rsidRPr="007E78CE" w14:paraId="4A409352" w14:textId="77777777" w:rsidTr="00BF22C3">
        <w:tc>
          <w:tcPr>
            <w:tcW w:w="3348" w:type="dxa"/>
          </w:tcPr>
          <w:p w14:paraId="183FCBA1" w14:textId="77777777" w:rsidR="002456A2" w:rsidRDefault="002456A2" w:rsidP="002456A2">
            <w:pPr>
              <w:ind w:left="284" w:hanging="284"/>
            </w:pPr>
            <w:r w:rsidRPr="00380692">
              <w:lastRenderedPageBreak/>
              <w:t xml:space="preserve">Det kreves et godt og velfungerende </w:t>
            </w:r>
            <w:r w:rsidRPr="008B4A56">
              <w:rPr>
                <w:b/>
              </w:rPr>
              <w:t>miljøledelsessystem</w:t>
            </w:r>
            <w:r w:rsidRPr="00380692">
              <w:t>.</w:t>
            </w:r>
          </w:p>
          <w:p w14:paraId="2D3E3C90" w14:textId="77777777" w:rsidR="00F92D0B" w:rsidRPr="00380692" w:rsidRDefault="00F92D0B" w:rsidP="007E190A">
            <w:pPr>
              <w:ind w:left="284" w:hanging="284"/>
            </w:pPr>
          </w:p>
        </w:tc>
        <w:tc>
          <w:tcPr>
            <w:tcW w:w="5940" w:type="dxa"/>
          </w:tcPr>
          <w:p w14:paraId="0E517B58" w14:textId="46BAA357" w:rsidR="002456A2" w:rsidRDefault="002456A2" w:rsidP="002456A2">
            <w:pPr>
              <w:pStyle w:val="Listeavsnitt"/>
              <w:numPr>
                <w:ilvl w:val="0"/>
                <w:numId w:val="19"/>
              </w:numPr>
            </w:pPr>
            <w:r>
              <w:t>L</w:t>
            </w:r>
            <w:r w:rsidRPr="00380692">
              <w:t xml:space="preserve">everandør skal gi en redegjørelse vedrørende leverandørens </w:t>
            </w:r>
            <w:r w:rsidRPr="002E4832">
              <w:t>miljøledelsessystem</w:t>
            </w:r>
            <w:r w:rsidR="007852FE">
              <w:t>.</w:t>
            </w:r>
          </w:p>
          <w:p w14:paraId="66F5A15A" w14:textId="77777777" w:rsidR="002456A2" w:rsidRDefault="002456A2" w:rsidP="002456A2">
            <w:pPr>
              <w:pStyle w:val="Listeavsnitt"/>
              <w:numPr>
                <w:ilvl w:val="0"/>
                <w:numId w:val="0"/>
              </w:numPr>
              <w:ind w:left="720"/>
            </w:pPr>
          </w:p>
          <w:p w14:paraId="47A61A02" w14:textId="783BF759" w:rsidR="002456A2" w:rsidRDefault="002456A2" w:rsidP="002456A2">
            <w:pPr>
              <w:pStyle w:val="Listeavsnitt"/>
              <w:numPr>
                <w:ilvl w:val="0"/>
                <w:numId w:val="19"/>
              </w:numPr>
            </w:pPr>
            <w:r w:rsidRPr="00380692">
              <w:t>Alternativt kan kopi av systemsertifikat utstedt av akkrediterte sertifiseringsorganer eller tilsvarende dokumentasjon fremlegges.</w:t>
            </w:r>
          </w:p>
        </w:tc>
      </w:tr>
    </w:tbl>
    <w:p w14:paraId="537DE819" w14:textId="77777777" w:rsidR="00545AA2" w:rsidRPr="00545AA2" w:rsidRDefault="00545AA2" w:rsidP="00545AA2"/>
    <w:p w14:paraId="40A7405A" w14:textId="190FE39C" w:rsidR="002E4832" w:rsidRDefault="002E4832" w:rsidP="00773012">
      <w:pPr>
        <w:pStyle w:val="Overskrift2"/>
      </w:pPr>
      <w:bookmarkStart w:id="83" w:name="_Toc231496933"/>
      <w:r>
        <w:t>Tekniske og faglige kvalifikasjoner</w:t>
      </w:r>
      <w:bookmarkEnd w:id="83"/>
    </w:p>
    <w:tbl>
      <w:tblPr>
        <w:tblW w:w="928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9071EA" w:rsidRPr="00370C2C" w14:paraId="7AC2E5CC" w14:textId="77777777" w:rsidTr="00BF22C3">
        <w:trPr>
          <w:tblHeader/>
        </w:trPr>
        <w:tc>
          <w:tcPr>
            <w:tcW w:w="3348" w:type="dxa"/>
            <w:shd w:val="clear" w:color="auto" w:fill="E6E6E6"/>
          </w:tcPr>
          <w:p w14:paraId="045F0A31" w14:textId="77777777" w:rsidR="009071EA" w:rsidRPr="00370C2C" w:rsidRDefault="009071EA" w:rsidP="00BF22C3">
            <w:r w:rsidRPr="00370C2C">
              <w:t>Krav</w:t>
            </w:r>
            <w:r w:rsidRPr="00370C2C">
              <w:tab/>
            </w:r>
          </w:p>
        </w:tc>
        <w:tc>
          <w:tcPr>
            <w:tcW w:w="5940" w:type="dxa"/>
            <w:shd w:val="clear" w:color="auto" w:fill="E6E6E6"/>
          </w:tcPr>
          <w:p w14:paraId="4D16B24C" w14:textId="77777777" w:rsidR="009071EA" w:rsidRPr="00370C2C" w:rsidRDefault="009071EA" w:rsidP="00BF22C3">
            <w:r w:rsidRPr="00370C2C">
              <w:t>Dokumentasjonskrav</w:t>
            </w:r>
          </w:p>
        </w:tc>
      </w:tr>
      <w:tr w:rsidR="009071EA" w:rsidRPr="007E78CE" w14:paraId="4280CA9B" w14:textId="77777777" w:rsidTr="00BF22C3">
        <w:tc>
          <w:tcPr>
            <w:tcW w:w="3348" w:type="dxa"/>
          </w:tcPr>
          <w:p w14:paraId="6F5E1B48" w14:textId="78D04390" w:rsidR="006B0231" w:rsidRDefault="006B0231" w:rsidP="00BF22C3">
            <w:r w:rsidRPr="00A64809">
              <w:t xml:space="preserve">Leverandøren skal ha god erfaring fra tilsvarende </w:t>
            </w:r>
            <w:r>
              <w:t>leveranser</w:t>
            </w:r>
            <w:r w:rsidRPr="00A64809">
              <w:t xml:space="preserve">. </w:t>
            </w:r>
          </w:p>
          <w:p w14:paraId="6007B462" w14:textId="14E3CB7A" w:rsidR="009071EA" w:rsidRPr="00370C2C" w:rsidRDefault="006B0231" w:rsidP="00BF22C3">
            <w:pPr>
              <w:rPr>
                <w:szCs w:val="20"/>
              </w:rPr>
            </w:pPr>
            <w:r w:rsidRPr="00DE565F">
              <w:t>Med tilsvarende leveranse menes</w:t>
            </w:r>
            <w:r w:rsidR="00E65FB5" w:rsidRPr="00DE565F">
              <w:t xml:space="preserve"> </w:t>
            </w:r>
            <w:r w:rsidR="00273C90" w:rsidRPr="00DE565F">
              <w:t>levering av denne type system til andre</w:t>
            </w:r>
            <w:r w:rsidR="00273C90">
              <w:t xml:space="preserve"> kommune</w:t>
            </w:r>
            <w:r w:rsidR="001B65EE">
              <w:t xml:space="preserve">r. </w:t>
            </w:r>
          </w:p>
        </w:tc>
        <w:tc>
          <w:tcPr>
            <w:tcW w:w="5940" w:type="dxa"/>
          </w:tcPr>
          <w:p w14:paraId="18944261" w14:textId="73FA0603" w:rsidR="00587DDF" w:rsidRDefault="006B0231" w:rsidP="006B0231">
            <w:r>
              <w:t xml:space="preserve">Leverandør skal dokumentere dette med en liste over de viktigste relevante leveransene de siste 3 år, herunder opplysninger om verdi, tidspunkt og mottaker (navn, telefon og e-post). </w:t>
            </w:r>
            <w:r w:rsidR="001B65EE">
              <w:t xml:space="preserve">Minst en referanse må være fra en kommune. </w:t>
            </w:r>
            <w:r w:rsidR="00FB67E1">
              <w:t xml:space="preserve">Oppdragsgiver kan kontakte referansene for verifisering. </w:t>
            </w:r>
          </w:p>
          <w:p w14:paraId="4406000A" w14:textId="77777777" w:rsidR="009071EA" w:rsidRDefault="006B0231" w:rsidP="00A044F0">
            <w:r>
              <w:t>Det er leverandørens ansvar å</w:t>
            </w:r>
            <w:r w:rsidR="002F6910">
              <w:t xml:space="preserve"> </w:t>
            </w:r>
            <w:r>
              <w:t>dokumentere</w:t>
            </w:r>
            <w:r w:rsidR="002F6910">
              <w:t xml:space="preserve"> </w:t>
            </w:r>
            <w:r>
              <w:t>relevan</w:t>
            </w:r>
            <w:r w:rsidR="00587DDF">
              <w:t>s</w:t>
            </w:r>
            <w:r w:rsidR="00B43A77">
              <w:t xml:space="preserve"> </w:t>
            </w:r>
            <w:r>
              <w:t>gjennom beskrivelsen. Leverandøren kan</w:t>
            </w:r>
            <w:r w:rsidR="002F6910">
              <w:t xml:space="preserve"> </w:t>
            </w:r>
            <w:r>
              <w:t>dokumentere erfaringen ved å vise til kompetanse til</w:t>
            </w:r>
            <w:r w:rsidR="002F6910">
              <w:t xml:space="preserve"> </w:t>
            </w:r>
            <w:r>
              <w:t>personell han råder over og kan benytte til dette oppdraget, selv om erfaringen er opparbeidet mens personellet har utført tjeneste for en annen leverandør.</w:t>
            </w:r>
          </w:p>
          <w:p w14:paraId="53DF8F14" w14:textId="37FB99FA" w:rsidR="006841DB" w:rsidRPr="007E78CE" w:rsidRDefault="006841DB" w:rsidP="00A044F0">
            <w:r>
              <w:t xml:space="preserve">Vedlegg </w:t>
            </w:r>
            <w:r w:rsidR="00A2063B">
              <w:t>3</w:t>
            </w:r>
            <w:r>
              <w:t xml:space="preserve"> Referanse</w:t>
            </w:r>
            <w:r w:rsidR="006C0C58">
              <w:t>skjema</w:t>
            </w:r>
            <w:r w:rsidR="002036A8">
              <w:t xml:space="preserve"> tilbyder</w:t>
            </w:r>
            <w:r>
              <w:t xml:space="preserve"> skal benyttes</w:t>
            </w:r>
            <w:r w:rsidR="00797C6D">
              <w:t xml:space="preserve">. </w:t>
            </w:r>
          </w:p>
        </w:tc>
      </w:tr>
    </w:tbl>
    <w:p w14:paraId="42A1ADAD" w14:textId="77777777" w:rsidR="006634A5" w:rsidRDefault="006634A5" w:rsidP="006634A5"/>
    <w:p w14:paraId="1D4C8F65" w14:textId="20F1EEEE" w:rsidR="003F590A" w:rsidRDefault="003F590A" w:rsidP="003F67EE">
      <w:pPr>
        <w:pStyle w:val="Overskrift2"/>
      </w:pPr>
      <w:bookmarkStart w:id="84" w:name="_Toc423437418"/>
      <w:bookmarkStart w:id="85" w:name="_Toc231496934"/>
      <w:r w:rsidRPr="004B1859">
        <w:t xml:space="preserve">Bruk av </w:t>
      </w:r>
      <w:bookmarkEnd w:id="84"/>
      <w:r w:rsidR="00AA0E62">
        <w:t>underleverandør</w:t>
      </w:r>
      <w:bookmarkEnd w:id="85"/>
    </w:p>
    <w:p w14:paraId="1D25E531" w14:textId="77777777" w:rsidR="00E24484" w:rsidRDefault="00E24484" w:rsidP="00E24484">
      <w:pPr>
        <w:pStyle w:val="Overskrift3"/>
      </w:pPr>
      <w:bookmarkStart w:id="86" w:name="_Toc231496935"/>
      <w:r>
        <w:t>ESPD-skjema for underleverandører</w:t>
      </w:r>
      <w:bookmarkEnd w:id="86"/>
    </w:p>
    <w:p w14:paraId="51D657ED" w14:textId="71D33E6A" w:rsidR="00E24484" w:rsidRDefault="00E24484" w:rsidP="00E24484">
      <w:r w:rsidRPr="00E24484">
        <w:t xml:space="preserve">Der leverandøren støtter seg på kapasiteten til andre virksomheter for å oppfylle kvalifikasjonskravene vedrørende økonomisk og finansiell kapasitet samt tekniske og faglige kvalifikasjoner, skal disse </w:t>
      </w:r>
      <w:r w:rsidR="00D85DEF">
        <w:t>besvare</w:t>
      </w:r>
      <w:r w:rsidRPr="00E24484">
        <w:t xml:space="preserve"> separate ESPD-skjemaer</w:t>
      </w:r>
      <w:r w:rsidR="00052AAB">
        <w:t xml:space="preserve"> i </w:t>
      </w:r>
      <w:r w:rsidR="00CB3291">
        <w:t xml:space="preserve">Mercell </w:t>
      </w:r>
      <w:r w:rsidR="00052AAB">
        <w:t>Tend</w:t>
      </w:r>
      <w:r w:rsidR="00D85DEF">
        <w:t>Sign</w:t>
      </w:r>
      <w:r>
        <w:t>.</w:t>
      </w:r>
    </w:p>
    <w:p w14:paraId="4559741F" w14:textId="77777777" w:rsidR="006006D6" w:rsidRDefault="006006D6" w:rsidP="00E24484"/>
    <w:p w14:paraId="26F7F1BF" w14:textId="77777777" w:rsidR="00E24484" w:rsidRDefault="00E24484" w:rsidP="00E24484">
      <w:pPr>
        <w:pStyle w:val="Overskrift3"/>
      </w:pPr>
      <w:bookmarkStart w:id="87" w:name="_Toc231496936"/>
      <w:r>
        <w:t>Forpliktelseserklæring</w:t>
      </w:r>
      <w:bookmarkEnd w:id="87"/>
    </w:p>
    <w:p w14:paraId="1101ED47" w14:textId="461A0E08" w:rsidR="00E24484" w:rsidRDefault="00E24484" w:rsidP="00E24484">
      <w:r w:rsidRPr="00E24484">
        <w:t>Der leverandøren støtter seg på en underleverandør eller et annet foretak for å oppfylle kvalifikasjonskravene skal leverandøren vedlegge nødvendige forpliktelseserklæringer fra aktuelle underleverandører, som dokumenterer at de reelt sett disponerer over underleverandørenes ressurser for denne anskaffelsen. Forpliktelseserklæringer må være signert for å være gyldige.</w:t>
      </w:r>
    </w:p>
    <w:p w14:paraId="09215D71" w14:textId="77777777" w:rsidR="00AA0E62" w:rsidRDefault="00AA0E62" w:rsidP="00E24484"/>
    <w:p w14:paraId="0884942D" w14:textId="77777777" w:rsidR="00376B48" w:rsidRDefault="00376B48" w:rsidP="00376B48">
      <w:pPr>
        <w:pStyle w:val="Overskrift3"/>
      </w:pPr>
      <w:bookmarkStart w:id="88" w:name="_Toc231496937"/>
      <w:bookmarkStart w:id="89" w:name="_Toc423437419"/>
      <w:r>
        <w:t>Begrensning av antall ledd i leverandørkjeden</w:t>
      </w:r>
      <w:bookmarkEnd w:id="88"/>
    </w:p>
    <w:p w14:paraId="613548DA" w14:textId="16E15D9E" w:rsidR="00376B48" w:rsidRDefault="00376B48" w:rsidP="00376B48">
      <w:r>
        <w:t xml:space="preserve">I </w:t>
      </w:r>
      <w:r w:rsidRPr="00FC23BB">
        <w:t>kontrakten vil det ikke bli stilt krav om</w:t>
      </w:r>
      <w:r>
        <w:t xml:space="preserve"> antall ledd i leverandørkjeden </w:t>
      </w:r>
    </w:p>
    <w:p w14:paraId="6CD11C00" w14:textId="77777777" w:rsidR="002A7665" w:rsidRDefault="002A7665" w:rsidP="00376B48"/>
    <w:p w14:paraId="5438D079" w14:textId="77777777" w:rsidR="003F590A" w:rsidRDefault="003F590A" w:rsidP="00C65976">
      <w:pPr>
        <w:pStyle w:val="Overskrift1"/>
      </w:pPr>
      <w:bookmarkStart w:id="90" w:name="_Toc423437424"/>
      <w:bookmarkStart w:id="91" w:name="_Toc231496938"/>
      <w:bookmarkEnd w:id="89"/>
      <w:r w:rsidRPr="003F590A">
        <w:t>KRAVSPESIFIKASJON</w:t>
      </w:r>
      <w:bookmarkEnd w:id="90"/>
      <w:bookmarkEnd w:id="91"/>
    </w:p>
    <w:p w14:paraId="0D627DD9" w14:textId="203C8AA5" w:rsidR="00BF2AE9" w:rsidRPr="00511504" w:rsidRDefault="007344C9" w:rsidP="007344C9">
      <w:pPr>
        <w:rPr>
          <w:color w:val="auto"/>
        </w:rPr>
      </w:pPr>
      <w:r w:rsidRPr="00511504">
        <w:rPr>
          <w:color w:val="auto"/>
        </w:rPr>
        <w:t>Krav til leveransen er spesifisert</w:t>
      </w:r>
      <w:r w:rsidR="004567F1" w:rsidRPr="00511504">
        <w:rPr>
          <w:color w:val="auto"/>
        </w:rPr>
        <w:t xml:space="preserve"> i Vedlegg 1 </w:t>
      </w:r>
      <w:r w:rsidR="00BF2AE9" w:rsidRPr="00511504">
        <w:rPr>
          <w:color w:val="auto"/>
        </w:rPr>
        <w:t>–</w:t>
      </w:r>
      <w:r w:rsidR="004567F1" w:rsidRPr="00511504">
        <w:rPr>
          <w:color w:val="auto"/>
        </w:rPr>
        <w:t xml:space="preserve"> Kravspesifikasjon</w:t>
      </w:r>
      <w:r w:rsidR="003559B2" w:rsidRPr="00511504">
        <w:rPr>
          <w:color w:val="auto"/>
        </w:rPr>
        <w:t xml:space="preserve">, </w:t>
      </w:r>
      <w:r w:rsidR="00D23AEF">
        <w:rPr>
          <w:color w:val="auto"/>
        </w:rPr>
        <w:t>V</w:t>
      </w:r>
      <w:r w:rsidR="003559B2" w:rsidRPr="00511504">
        <w:rPr>
          <w:color w:val="auto"/>
        </w:rPr>
        <w:t xml:space="preserve">edlegg 1.1 </w:t>
      </w:r>
      <w:r w:rsidR="00CE7555" w:rsidRPr="00511504">
        <w:rPr>
          <w:color w:val="auto"/>
        </w:rPr>
        <w:t>Sikkerhetskrav KINS</w:t>
      </w:r>
      <w:r w:rsidR="003559B2" w:rsidRPr="00511504">
        <w:rPr>
          <w:color w:val="auto"/>
        </w:rPr>
        <w:t xml:space="preserve"> og </w:t>
      </w:r>
      <w:r w:rsidR="007B0DCB">
        <w:rPr>
          <w:color w:val="auto"/>
        </w:rPr>
        <w:t>V</w:t>
      </w:r>
      <w:r w:rsidR="003559B2" w:rsidRPr="00511504">
        <w:rPr>
          <w:color w:val="auto"/>
        </w:rPr>
        <w:t xml:space="preserve">edlegg 1.2 </w:t>
      </w:r>
      <w:r w:rsidR="00511504" w:rsidRPr="00511504">
        <w:rPr>
          <w:color w:val="auto"/>
        </w:rPr>
        <w:t>Energimatrise.</w:t>
      </w:r>
    </w:p>
    <w:p w14:paraId="7E05A3C7" w14:textId="77777777" w:rsidR="00BF2AE9" w:rsidRPr="00115958" w:rsidRDefault="00BF2AE9" w:rsidP="007344C9"/>
    <w:p w14:paraId="54E4B439" w14:textId="77777777" w:rsidR="003F590A" w:rsidRDefault="00BA36A1" w:rsidP="004E036A">
      <w:pPr>
        <w:pStyle w:val="Overskrift1"/>
        <w:spacing w:before="240"/>
        <w:ind w:left="431" w:hanging="431"/>
      </w:pPr>
      <w:bookmarkStart w:id="92" w:name="_Toc231496939"/>
      <w:r>
        <w:t>TILDELINGSKRITERIER</w:t>
      </w:r>
      <w:bookmarkEnd w:id="92"/>
      <w:r w:rsidR="003F590A" w:rsidRPr="00894581">
        <w:t xml:space="preserve"> </w:t>
      </w:r>
    </w:p>
    <w:p w14:paraId="7B99F27A" w14:textId="039BCB04" w:rsidR="003C0A4C" w:rsidRDefault="003F590A" w:rsidP="004E036A">
      <w:pPr>
        <w:spacing w:after="240"/>
      </w:pPr>
      <w:r w:rsidRPr="00880F54">
        <w:t xml:space="preserve">Tildelingen skjer på basis av hvilket tilbud som </w:t>
      </w:r>
      <w:r w:rsidR="00BA36A1" w:rsidRPr="00880F54">
        <w:t>har det beste forholdet mellom pris eller kostnad og kvalitet, basert på følgende kriterier</w:t>
      </w:r>
      <w:r w:rsidRPr="00880F54">
        <w:t>: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5194"/>
      </w:tblGrid>
      <w:tr w:rsidR="003F590A" w:rsidRPr="00370C2C" w14:paraId="153B05E8" w14:textId="77777777" w:rsidTr="3E531A1B">
        <w:trPr>
          <w:tblHeader/>
        </w:trPr>
        <w:tc>
          <w:tcPr>
            <w:tcW w:w="3119" w:type="dxa"/>
            <w:shd w:val="clear" w:color="auto" w:fill="E6E6E6"/>
          </w:tcPr>
          <w:p w14:paraId="5BF82230" w14:textId="77777777" w:rsidR="003F590A" w:rsidRPr="00370C2C" w:rsidRDefault="003F590A" w:rsidP="00894581">
            <w:pPr>
              <w:rPr>
                <w:b/>
              </w:rPr>
            </w:pPr>
            <w:r w:rsidRPr="00370C2C">
              <w:rPr>
                <w:b/>
              </w:rPr>
              <w:t>Kriterium</w:t>
            </w:r>
          </w:p>
        </w:tc>
        <w:tc>
          <w:tcPr>
            <w:tcW w:w="850" w:type="dxa"/>
            <w:shd w:val="clear" w:color="auto" w:fill="E6E6E6"/>
          </w:tcPr>
          <w:p w14:paraId="59446C9E" w14:textId="77777777" w:rsidR="003F590A" w:rsidRPr="00370C2C" w:rsidRDefault="003F590A" w:rsidP="00894581">
            <w:pPr>
              <w:rPr>
                <w:b/>
              </w:rPr>
            </w:pPr>
            <w:r w:rsidRPr="00370C2C">
              <w:rPr>
                <w:b/>
              </w:rPr>
              <w:t>Vekt</w:t>
            </w:r>
          </w:p>
        </w:tc>
        <w:tc>
          <w:tcPr>
            <w:tcW w:w="5194" w:type="dxa"/>
            <w:shd w:val="clear" w:color="auto" w:fill="E6E6E6"/>
          </w:tcPr>
          <w:p w14:paraId="3107D9CB" w14:textId="77777777" w:rsidR="003F590A" w:rsidRPr="00370C2C" w:rsidRDefault="003F590A" w:rsidP="00894581">
            <w:pPr>
              <w:rPr>
                <w:b/>
              </w:rPr>
            </w:pPr>
            <w:r w:rsidRPr="00370C2C">
              <w:rPr>
                <w:b/>
              </w:rPr>
              <w:t>Dokumentasjonskrav</w:t>
            </w:r>
          </w:p>
        </w:tc>
      </w:tr>
      <w:tr w:rsidR="003F590A" w:rsidRPr="00370C2C" w14:paraId="064D97B3" w14:textId="77777777" w:rsidTr="3E531A1B">
        <w:tc>
          <w:tcPr>
            <w:tcW w:w="3119" w:type="dxa"/>
          </w:tcPr>
          <w:p w14:paraId="145E61DC" w14:textId="77777777" w:rsidR="003F590A" w:rsidRPr="00D53034" w:rsidRDefault="003C0A4C" w:rsidP="00BD40E5">
            <w:r w:rsidRPr="0035113A">
              <w:t>Pris</w:t>
            </w:r>
          </w:p>
        </w:tc>
        <w:tc>
          <w:tcPr>
            <w:tcW w:w="850" w:type="dxa"/>
          </w:tcPr>
          <w:p w14:paraId="03DD00D4" w14:textId="4A352F3D" w:rsidR="003F590A" w:rsidRPr="004858D0" w:rsidRDefault="00313086" w:rsidP="00BD40E5">
            <w:r w:rsidRPr="0085369B">
              <w:rPr>
                <w:color w:val="auto"/>
              </w:rPr>
              <w:t>3</w:t>
            </w:r>
            <w:r w:rsidR="005511AD" w:rsidRPr="0085369B">
              <w:rPr>
                <w:color w:val="auto"/>
              </w:rPr>
              <w:t>0</w:t>
            </w:r>
            <w:r w:rsidR="00BD40E5">
              <w:rPr>
                <w:color w:val="auto"/>
              </w:rPr>
              <w:t xml:space="preserve"> </w:t>
            </w:r>
            <w:r w:rsidR="003C0A4C" w:rsidRPr="0085369B">
              <w:rPr>
                <w:color w:val="auto"/>
              </w:rPr>
              <w:t>%</w:t>
            </w:r>
          </w:p>
        </w:tc>
        <w:tc>
          <w:tcPr>
            <w:tcW w:w="5194" w:type="dxa"/>
          </w:tcPr>
          <w:p w14:paraId="50757891" w14:textId="5DD81AFF" w:rsidR="00E42E58" w:rsidRPr="00846A51" w:rsidRDefault="003C0A4C" w:rsidP="00BD40E5">
            <w:pPr>
              <w:autoSpaceDE w:val="0"/>
              <w:autoSpaceDN w:val="0"/>
              <w:adjustRightInd w:val="0"/>
              <w:spacing w:before="0"/>
            </w:pPr>
            <w:r w:rsidRPr="00846A51">
              <w:t xml:space="preserve">Ferdig utfylt </w:t>
            </w:r>
            <w:r w:rsidR="0035113A" w:rsidRPr="00846A51">
              <w:t>Vedlegg 2 P</w:t>
            </w:r>
            <w:r w:rsidRPr="00846A51">
              <w:t>risskjema</w:t>
            </w:r>
          </w:p>
          <w:p w14:paraId="459F2B51" w14:textId="43BE0C1D" w:rsidR="001F1B80" w:rsidRPr="003C0A4C" w:rsidRDefault="001F1B80" w:rsidP="00BD40E5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</w:tr>
      <w:tr w:rsidR="003F590A" w:rsidRPr="00370C2C" w14:paraId="63C0C18A" w14:textId="77777777" w:rsidTr="3E531A1B">
        <w:tc>
          <w:tcPr>
            <w:tcW w:w="3119" w:type="dxa"/>
          </w:tcPr>
          <w:p w14:paraId="69C15643" w14:textId="77777777" w:rsidR="003C0A4C" w:rsidRPr="006C2862" w:rsidRDefault="003C0A4C" w:rsidP="00BD40E5">
            <w:r w:rsidRPr="006C2862">
              <w:t>Kvalitet og funksjonsmessige egenskaper</w:t>
            </w:r>
          </w:p>
          <w:p w14:paraId="391736EF" w14:textId="6DB18F96" w:rsidR="004A0CD7" w:rsidRPr="005D5AC8" w:rsidRDefault="004A0CD7" w:rsidP="00BD40E5">
            <w:pPr>
              <w:ind w:left="284" w:hanging="284"/>
            </w:pPr>
          </w:p>
        </w:tc>
        <w:tc>
          <w:tcPr>
            <w:tcW w:w="850" w:type="dxa"/>
          </w:tcPr>
          <w:p w14:paraId="4AA34C8F" w14:textId="00A12D6E" w:rsidR="003F590A" w:rsidRPr="005C3D43" w:rsidRDefault="001419C3" w:rsidP="00BD40E5">
            <w:pPr>
              <w:rPr>
                <w:highlight w:val="yellow"/>
              </w:rPr>
            </w:pPr>
            <w:r w:rsidRPr="0085369B">
              <w:rPr>
                <w:color w:val="auto"/>
              </w:rPr>
              <w:t>4</w:t>
            </w:r>
            <w:r w:rsidR="005511AD" w:rsidRPr="0085369B">
              <w:rPr>
                <w:color w:val="auto"/>
              </w:rPr>
              <w:t>0</w:t>
            </w:r>
            <w:r w:rsidR="003C0A4C" w:rsidRPr="0085369B">
              <w:rPr>
                <w:color w:val="auto"/>
              </w:rPr>
              <w:t xml:space="preserve"> %</w:t>
            </w:r>
          </w:p>
        </w:tc>
        <w:tc>
          <w:tcPr>
            <w:tcW w:w="5194" w:type="dxa"/>
          </w:tcPr>
          <w:p w14:paraId="29C7ECA0" w14:textId="50B1D0F3" w:rsidR="00770FB8" w:rsidRPr="00872938" w:rsidRDefault="00553235" w:rsidP="00BD40E5">
            <w:pPr>
              <w:rPr>
                <w:color w:val="auto"/>
              </w:rPr>
            </w:pPr>
            <w:r w:rsidRPr="00872938">
              <w:rPr>
                <w:color w:val="auto"/>
              </w:rPr>
              <w:t>B</w:t>
            </w:r>
            <w:r w:rsidR="003C0A4C" w:rsidRPr="00872938">
              <w:rPr>
                <w:color w:val="auto"/>
              </w:rPr>
              <w:t xml:space="preserve">esvarelse av </w:t>
            </w:r>
            <w:r w:rsidR="00C407E7">
              <w:rPr>
                <w:color w:val="auto"/>
              </w:rPr>
              <w:t xml:space="preserve">alle </w:t>
            </w:r>
            <w:r w:rsidR="00C91673">
              <w:rPr>
                <w:color w:val="auto"/>
              </w:rPr>
              <w:t>evalueringskrav (</w:t>
            </w:r>
            <w:r w:rsidR="00C407E7">
              <w:rPr>
                <w:color w:val="auto"/>
              </w:rPr>
              <w:t>E-</w:t>
            </w:r>
            <w:r w:rsidR="00C91673">
              <w:rPr>
                <w:color w:val="auto"/>
              </w:rPr>
              <w:t>krav)</w:t>
            </w:r>
            <w:r w:rsidR="003C0A4C" w:rsidRPr="00872938">
              <w:rPr>
                <w:color w:val="auto"/>
              </w:rPr>
              <w:t xml:space="preserve"> i </w:t>
            </w:r>
            <w:r w:rsidRPr="00872938">
              <w:rPr>
                <w:color w:val="auto"/>
              </w:rPr>
              <w:t>V</w:t>
            </w:r>
            <w:r w:rsidR="003C0A4C" w:rsidRPr="00872938">
              <w:rPr>
                <w:color w:val="auto"/>
              </w:rPr>
              <w:t>edlegg 1</w:t>
            </w:r>
            <w:r w:rsidR="00770FB8" w:rsidRPr="00872938">
              <w:rPr>
                <w:color w:val="auto"/>
              </w:rPr>
              <w:t xml:space="preserve"> </w:t>
            </w:r>
            <w:r w:rsidR="003C0A4C" w:rsidRPr="00872938">
              <w:rPr>
                <w:color w:val="auto"/>
              </w:rPr>
              <w:t>Kravspesifikasjon</w:t>
            </w:r>
            <w:r w:rsidR="000B3BB3">
              <w:rPr>
                <w:color w:val="auto"/>
              </w:rPr>
              <w:t xml:space="preserve">, og vedlegg 1.1 </w:t>
            </w:r>
            <w:r w:rsidR="00446EE6" w:rsidRPr="00B67A80">
              <w:rPr>
                <w:color w:val="auto"/>
              </w:rPr>
              <w:t>Sikkerhetskrav KINS</w:t>
            </w:r>
            <w:r w:rsidR="00446EE6">
              <w:rPr>
                <w:color w:val="auto"/>
              </w:rPr>
              <w:t>.</w:t>
            </w:r>
          </w:p>
          <w:p w14:paraId="52018519" w14:textId="093AC248" w:rsidR="001F1B80" w:rsidRDefault="00872938" w:rsidP="00BD40E5">
            <w:r>
              <w:t>D</w:t>
            </w:r>
            <w:r w:rsidR="009238D1">
              <w:t xml:space="preserve">emonstrasjon av tilbuds systemet vil også være en del av </w:t>
            </w:r>
            <w:r w:rsidR="00BA25CD">
              <w:t xml:space="preserve">evalueringen av dette </w:t>
            </w:r>
            <w:r w:rsidR="00504660">
              <w:t>kriteriet</w:t>
            </w:r>
            <w:r w:rsidR="00BA25CD">
              <w:t>.</w:t>
            </w:r>
          </w:p>
          <w:p w14:paraId="6BD19EAA" w14:textId="2979ADC9" w:rsidR="003E78B2" w:rsidRPr="003E78B2" w:rsidRDefault="003E78B2" w:rsidP="00BD40E5"/>
        </w:tc>
      </w:tr>
      <w:tr w:rsidR="00881D70" w:rsidRPr="00370C2C" w14:paraId="2D84989A" w14:textId="77777777" w:rsidTr="3E531A1B">
        <w:tc>
          <w:tcPr>
            <w:tcW w:w="3119" w:type="dxa"/>
          </w:tcPr>
          <w:p w14:paraId="7668DADF" w14:textId="149B24BD" w:rsidR="00881D70" w:rsidRPr="006C2862" w:rsidRDefault="00B7032D" w:rsidP="00BD40E5">
            <w:r>
              <w:t xml:space="preserve">Miljø </w:t>
            </w:r>
          </w:p>
        </w:tc>
        <w:tc>
          <w:tcPr>
            <w:tcW w:w="850" w:type="dxa"/>
          </w:tcPr>
          <w:p w14:paraId="2FA18158" w14:textId="6B8241AF" w:rsidR="00881D70" w:rsidRPr="006C2862" w:rsidRDefault="00B7032D" w:rsidP="00BD40E5">
            <w:r>
              <w:t>30 %</w:t>
            </w:r>
          </w:p>
        </w:tc>
        <w:tc>
          <w:tcPr>
            <w:tcW w:w="5194" w:type="dxa"/>
          </w:tcPr>
          <w:p w14:paraId="61EBC8D6" w14:textId="1BF92F8A" w:rsidR="00881D70" w:rsidRPr="00770FB8" w:rsidRDefault="001419C3" w:rsidP="00BD40E5">
            <w:r>
              <w:t xml:space="preserve">Utfylt </w:t>
            </w:r>
            <w:r w:rsidRPr="00504660">
              <w:rPr>
                <w:color w:val="auto"/>
              </w:rPr>
              <w:t xml:space="preserve">Vedlegg </w:t>
            </w:r>
            <w:r w:rsidR="0021190C" w:rsidRPr="00504660">
              <w:rPr>
                <w:color w:val="auto"/>
              </w:rPr>
              <w:t>1.2</w:t>
            </w:r>
            <w:r w:rsidR="00EA01C2" w:rsidRPr="00504660">
              <w:rPr>
                <w:color w:val="auto"/>
              </w:rPr>
              <w:t xml:space="preserve"> Energimatrise </w:t>
            </w:r>
          </w:p>
        </w:tc>
      </w:tr>
    </w:tbl>
    <w:p w14:paraId="49D5F61A" w14:textId="4BA5DCFA" w:rsidR="003C0A4C" w:rsidRPr="00E60650" w:rsidRDefault="003C0A4C" w:rsidP="001F1B80">
      <w:pPr>
        <w:pStyle w:val="Overskrift2"/>
      </w:pPr>
      <w:bookmarkStart w:id="93" w:name="_Toc231496940"/>
      <w:r w:rsidRPr="00E60650">
        <w:t xml:space="preserve">Nærmere om </w:t>
      </w:r>
      <w:r w:rsidR="0021190C">
        <w:t>P</w:t>
      </w:r>
      <w:r w:rsidRPr="00E60650">
        <w:t>ris</w:t>
      </w:r>
      <w:bookmarkEnd w:id="93"/>
    </w:p>
    <w:p w14:paraId="304F21B5" w14:textId="4343D187" w:rsidR="001F1B80" w:rsidRDefault="001F1B80" w:rsidP="001F1B80">
      <w:r w:rsidRPr="00373F7C">
        <w:t xml:space="preserve">Alle priser skal oppgis eksklusiv merverdiavgift og inklusiv alle andre kostnader. Prisene skal fylles </w:t>
      </w:r>
      <w:r w:rsidRPr="00C34917">
        <w:rPr>
          <w:color w:val="auto"/>
        </w:rPr>
        <w:t xml:space="preserve">inn i </w:t>
      </w:r>
      <w:r w:rsidR="003030C8" w:rsidRPr="00C34917">
        <w:rPr>
          <w:color w:val="auto"/>
        </w:rPr>
        <w:t>V</w:t>
      </w:r>
      <w:r w:rsidRPr="00C34917">
        <w:rPr>
          <w:color w:val="auto"/>
        </w:rPr>
        <w:t xml:space="preserve">edlegg </w:t>
      </w:r>
      <w:r w:rsidR="003030C8" w:rsidRPr="00C34917">
        <w:rPr>
          <w:color w:val="auto"/>
        </w:rPr>
        <w:t>2</w:t>
      </w:r>
      <w:r w:rsidRPr="00C34917">
        <w:rPr>
          <w:color w:val="auto"/>
        </w:rPr>
        <w:t xml:space="preserve"> </w:t>
      </w:r>
      <w:r w:rsidR="003030C8" w:rsidRPr="00C34917">
        <w:rPr>
          <w:color w:val="auto"/>
        </w:rPr>
        <w:t>P</w:t>
      </w:r>
      <w:r w:rsidRPr="00C34917">
        <w:rPr>
          <w:color w:val="auto"/>
        </w:rPr>
        <w:t xml:space="preserve">risskjema. </w:t>
      </w:r>
      <w:r w:rsidRPr="00373F7C">
        <w:t xml:space="preserve">Det er viktig at leverandøren fyller ut alle </w:t>
      </w:r>
      <w:r w:rsidR="003030C8">
        <w:t xml:space="preserve">grønne felt </w:t>
      </w:r>
      <w:r w:rsidRPr="00373F7C">
        <w:t xml:space="preserve">i </w:t>
      </w:r>
      <w:r w:rsidR="005D05C4">
        <w:t>arkfane</w:t>
      </w:r>
      <w:r w:rsidR="003F189B">
        <w:t xml:space="preserve">ne </w:t>
      </w:r>
      <w:r w:rsidR="00B4187E" w:rsidRPr="000F39ED">
        <w:rPr>
          <w:b/>
          <w:bCs/>
          <w:i/>
          <w:iCs/>
        </w:rPr>
        <w:t xml:space="preserve">1 </w:t>
      </w:r>
      <w:r w:rsidR="003F189B" w:rsidRPr="000F39ED">
        <w:rPr>
          <w:b/>
          <w:bCs/>
          <w:i/>
          <w:iCs/>
        </w:rPr>
        <w:t>Etablering</w:t>
      </w:r>
      <w:r w:rsidR="003F189B">
        <w:t xml:space="preserve"> og </w:t>
      </w:r>
      <w:r w:rsidR="00B4187E" w:rsidRPr="000F39ED">
        <w:rPr>
          <w:b/>
          <w:bCs/>
          <w:i/>
          <w:iCs/>
        </w:rPr>
        <w:t xml:space="preserve">2 </w:t>
      </w:r>
      <w:r w:rsidR="003F189B" w:rsidRPr="003E78B2">
        <w:rPr>
          <w:b/>
          <w:bCs/>
          <w:i/>
          <w:iCs/>
        </w:rPr>
        <w:t>Årlig</w:t>
      </w:r>
      <w:r w:rsidR="003F189B">
        <w:t xml:space="preserve">. </w:t>
      </w:r>
      <w:r w:rsidR="00B9040B">
        <w:t>Arkfane</w:t>
      </w:r>
      <w:r w:rsidR="000F39ED" w:rsidRPr="000F39ED">
        <w:rPr>
          <w:b/>
          <w:bCs/>
        </w:rPr>
        <w:t xml:space="preserve"> 3</w:t>
      </w:r>
      <w:r w:rsidR="000F39ED">
        <w:t xml:space="preserve"> </w:t>
      </w:r>
      <w:r w:rsidR="00B9040B" w:rsidRPr="003E78B2">
        <w:rPr>
          <w:b/>
          <w:bCs/>
          <w:i/>
          <w:iCs/>
        </w:rPr>
        <w:t>Total</w:t>
      </w:r>
      <w:r w:rsidR="00B9040B">
        <w:t xml:space="preserve"> summeres automatisk, og gir grunnlag for </w:t>
      </w:r>
      <w:r w:rsidR="00D32E3B">
        <w:t xml:space="preserve">pris som </w:t>
      </w:r>
      <w:r w:rsidR="00B9040B">
        <w:t>evaluer</w:t>
      </w:r>
      <w:r w:rsidR="00D32E3B">
        <w:t>es.</w:t>
      </w:r>
      <w:r w:rsidR="004B14A7">
        <w:t xml:space="preserve"> </w:t>
      </w:r>
    </w:p>
    <w:p w14:paraId="3400D897" w14:textId="267EFF06" w:rsidR="00707EE8" w:rsidRDefault="00707EE8" w:rsidP="001F1B80">
      <w:r>
        <w:t xml:space="preserve">Dersom det </w:t>
      </w:r>
      <w:r w:rsidR="001E4824">
        <w:t>er andre priselementer enn de som er listet i prisskjemaet, skal tilbyder sette inn flere ra</w:t>
      </w:r>
      <w:r w:rsidR="00432BA7">
        <w:t>d</w:t>
      </w:r>
      <w:r w:rsidR="001E4824">
        <w:t xml:space="preserve">er ved behov. </w:t>
      </w:r>
    </w:p>
    <w:p w14:paraId="005AB046" w14:textId="77777777" w:rsidR="004D1DE7" w:rsidRPr="00893595" w:rsidRDefault="004D1DE7" w:rsidP="001F1B80"/>
    <w:p w14:paraId="7BB0F93D" w14:textId="075175BF" w:rsidR="003C0A4C" w:rsidRPr="009052F9" w:rsidRDefault="001F1B80" w:rsidP="001F1B80">
      <w:pPr>
        <w:pStyle w:val="Overskrift2"/>
      </w:pPr>
      <w:bookmarkStart w:id="94" w:name="_Toc231496941"/>
      <w:r w:rsidRPr="009052F9">
        <w:t>Nærmere</w:t>
      </w:r>
      <w:r w:rsidR="003C0A4C" w:rsidRPr="009052F9">
        <w:t xml:space="preserve"> om </w:t>
      </w:r>
      <w:r w:rsidR="0021190C">
        <w:t>K</w:t>
      </w:r>
      <w:r w:rsidR="003C0A4C" w:rsidRPr="009052F9">
        <w:t>valitet og funksj</w:t>
      </w:r>
      <w:r w:rsidRPr="009052F9">
        <w:t>o</w:t>
      </w:r>
      <w:r w:rsidR="003C0A4C" w:rsidRPr="009052F9">
        <w:t>nsmessige egenskaper</w:t>
      </w:r>
      <w:bookmarkEnd w:id="94"/>
      <w:r w:rsidRPr="009052F9">
        <w:t xml:space="preserve"> </w:t>
      </w:r>
    </w:p>
    <w:p w14:paraId="0A88D711" w14:textId="2CB05D12" w:rsidR="00394932" w:rsidRDefault="00707EE8" w:rsidP="001F1B80">
      <w:pPr>
        <w:rPr>
          <w:color w:val="auto"/>
        </w:rPr>
      </w:pPr>
      <w:r w:rsidRPr="00B21B7F">
        <w:rPr>
          <w:color w:val="auto"/>
        </w:rPr>
        <w:lastRenderedPageBreak/>
        <w:t xml:space="preserve">Evaluering skjer på </w:t>
      </w:r>
      <w:r w:rsidR="009B000C" w:rsidRPr="00B21B7F">
        <w:rPr>
          <w:color w:val="auto"/>
        </w:rPr>
        <w:t>bak</w:t>
      </w:r>
      <w:r w:rsidR="00B047E3" w:rsidRPr="00B21B7F">
        <w:rPr>
          <w:color w:val="auto"/>
        </w:rPr>
        <w:t xml:space="preserve">grunn </w:t>
      </w:r>
      <w:r w:rsidR="009B000C">
        <w:rPr>
          <w:color w:val="auto"/>
        </w:rPr>
        <w:t xml:space="preserve">av besvarelse på E-krav i Vedlegg 1, </w:t>
      </w:r>
      <w:r w:rsidR="000D470E">
        <w:rPr>
          <w:color w:val="auto"/>
        </w:rPr>
        <w:t xml:space="preserve">og </w:t>
      </w:r>
      <w:r w:rsidR="009B000C">
        <w:rPr>
          <w:color w:val="auto"/>
        </w:rPr>
        <w:t>1.1</w:t>
      </w:r>
      <w:r w:rsidR="00B047E3">
        <w:rPr>
          <w:color w:val="auto"/>
        </w:rPr>
        <w:t xml:space="preserve">. Det skal gjennomføres </w:t>
      </w:r>
      <w:r w:rsidR="002D5450">
        <w:rPr>
          <w:color w:val="auto"/>
        </w:rPr>
        <w:t>demonstrasjon</w:t>
      </w:r>
      <w:r w:rsidR="00B047E3">
        <w:rPr>
          <w:color w:val="auto"/>
        </w:rPr>
        <w:t xml:space="preserve"> av tilbudt </w:t>
      </w:r>
      <w:r w:rsidR="000D470E">
        <w:rPr>
          <w:color w:val="auto"/>
        </w:rPr>
        <w:t>løsning</w:t>
      </w:r>
      <w:r w:rsidR="00B047E3">
        <w:rPr>
          <w:color w:val="auto"/>
        </w:rPr>
        <w:t xml:space="preserve">, som også vil </w:t>
      </w:r>
      <w:r w:rsidR="002D5450">
        <w:rPr>
          <w:color w:val="auto"/>
        </w:rPr>
        <w:t xml:space="preserve">evalueres under dette kriteriet. </w:t>
      </w:r>
    </w:p>
    <w:p w14:paraId="1E7E1CA0" w14:textId="77777777" w:rsidR="004D1DE7" w:rsidRPr="00BF4AB2" w:rsidRDefault="004D1DE7" w:rsidP="001F1B80">
      <w:pPr>
        <w:rPr>
          <w:color w:val="auto"/>
        </w:rPr>
      </w:pPr>
    </w:p>
    <w:p w14:paraId="250E71AA" w14:textId="43714441" w:rsidR="00881D70" w:rsidRDefault="00BF4AB2" w:rsidP="00BF4AB2">
      <w:pPr>
        <w:pStyle w:val="Overskrift2"/>
      </w:pPr>
      <w:bookmarkStart w:id="95" w:name="_Toc231496942"/>
      <w:r w:rsidRPr="009052F9">
        <w:t>Nær</w:t>
      </w:r>
      <w:r w:rsidR="00B21B7F">
        <w:t>mere om Miljø</w:t>
      </w:r>
      <w:bookmarkEnd w:id="95"/>
    </w:p>
    <w:p w14:paraId="33F38E39" w14:textId="497FF472" w:rsidR="00BF4AB2" w:rsidRPr="002E783A" w:rsidRDefault="007E2EFE" w:rsidP="00BF4AB2">
      <w:r w:rsidRPr="002E783A">
        <w:t>Evaluering skjer på bakgrunn av utfylt Vedlegg 1.</w:t>
      </w:r>
      <w:r w:rsidR="000D470E" w:rsidRPr="002E783A">
        <w:t>2 Energimatrise</w:t>
      </w:r>
      <w:r w:rsidR="002E783A" w:rsidRPr="002E783A">
        <w:t>.</w:t>
      </w:r>
      <w:r w:rsidR="004D1DE7">
        <w:t xml:space="preserve"> </w:t>
      </w:r>
      <w:r w:rsidR="00212CB9">
        <w:t xml:space="preserve">Vi oppfordrer tilbyderne til å lese </w:t>
      </w:r>
      <w:r w:rsidR="00F73FC1">
        <w:t xml:space="preserve">første arkfane med </w:t>
      </w:r>
      <w:r w:rsidR="00212CB9">
        <w:t>forklaring til utfylling og utregning nøye</w:t>
      </w:r>
      <w:r w:rsidR="00F73FC1">
        <w:t>.</w:t>
      </w:r>
      <w:r w:rsidR="00212CB9">
        <w:t xml:space="preserve"> </w:t>
      </w:r>
    </w:p>
    <w:p w14:paraId="5A03AC9C" w14:textId="0D7B2F50" w:rsidR="00BF4AB2" w:rsidRPr="00BF4AB2" w:rsidRDefault="00BF4AB2" w:rsidP="00BF4AB2">
      <w:pPr>
        <w:rPr>
          <w:highlight w:val="lightGray"/>
        </w:rPr>
      </w:pPr>
    </w:p>
    <w:p w14:paraId="7E26EF06" w14:textId="77777777" w:rsidR="00BA36A1" w:rsidRPr="00BA36A1" w:rsidRDefault="00BA36A1" w:rsidP="00BA36A1">
      <w:pPr>
        <w:pStyle w:val="Overskrift1"/>
      </w:pPr>
      <w:bookmarkStart w:id="96" w:name="_Toc231496943"/>
      <w:r>
        <w:t>Avgjørelse av konkurransen</w:t>
      </w:r>
      <w:bookmarkEnd w:id="96"/>
    </w:p>
    <w:p w14:paraId="36ACC4FF" w14:textId="77777777" w:rsidR="001F1B80" w:rsidRDefault="001F1B80" w:rsidP="001F1B80">
      <w:pPr>
        <w:pStyle w:val="Overskrift2"/>
      </w:pPr>
      <w:bookmarkStart w:id="97" w:name="_Toc231496944"/>
      <w:r>
        <w:t>Evalueringsmodell</w:t>
      </w:r>
      <w:bookmarkEnd w:id="97"/>
    </w:p>
    <w:p w14:paraId="2AE3B611" w14:textId="79754A42" w:rsidR="007F5ACC" w:rsidRDefault="005941F3" w:rsidP="00184425">
      <w:r>
        <w:t>Ved evaluering av tilbudene vil det innenfor hvert tildelingskriterium bli gitt en poengscore på 0-10.</w:t>
      </w:r>
    </w:p>
    <w:p w14:paraId="38A9BB53" w14:textId="58C9AF15" w:rsidR="0003442E" w:rsidRDefault="005941F3" w:rsidP="00184425">
      <w:r>
        <w:t xml:space="preserve">Beste tilbud innenfor hvert kriterium vil få 10, mens det blir gitt en poengscore som gjenspeiler relevante forskjeller i tilbudene nedover for øvrige tilbud. Poengscoren multipliseres med den angitte vekten og summeres. Tilbudet med høyeste vektede </w:t>
      </w:r>
      <w:r w:rsidR="00A21F3D">
        <w:t xml:space="preserve">samlet </w:t>
      </w:r>
      <w:r>
        <w:t>poengsum, vil bli tildelt kontrak</w:t>
      </w:r>
      <w:r w:rsidR="009052F9">
        <w:t>t.</w:t>
      </w:r>
    </w:p>
    <w:p w14:paraId="332FBD5A" w14:textId="77777777" w:rsidR="004D1DE7" w:rsidRPr="00184425" w:rsidRDefault="004D1DE7" w:rsidP="00184425"/>
    <w:p w14:paraId="59291C4E" w14:textId="77777777" w:rsidR="001F1B80" w:rsidRDefault="001F1B80" w:rsidP="001F1B80">
      <w:pPr>
        <w:pStyle w:val="Overskrift2"/>
      </w:pPr>
      <w:bookmarkStart w:id="98" w:name="_Toc231496945"/>
      <w:r>
        <w:t>Informasjon og begrunnelse for kontraktstildeling</w:t>
      </w:r>
      <w:bookmarkEnd w:id="98"/>
    </w:p>
    <w:p w14:paraId="192FBDF8" w14:textId="77777777" w:rsidR="003F590A" w:rsidRPr="008A1BF4" w:rsidRDefault="003F590A" w:rsidP="00894581">
      <w:r w:rsidRPr="00370C2C">
        <w:t xml:space="preserve">Oppdragsgivers beslutning om hvem som skal tildeles kontrakt med begrunnelse for valget, vil bli varslet skriftlig til alle deltakerne samtidig i rimelig tid før kontrakt inngås. Med </w:t>
      </w:r>
      <w:r w:rsidRPr="00FE7988">
        <w:rPr>
          <w:i/>
          <w:iCs/>
        </w:rPr>
        <w:t>«kontrakt er inngått»</w:t>
      </w:r>
      <w:r w:rsidRPr="00370C2C">
        <w:t xml:space="preserve"> menes tidspunktet da begge parter undertegner kontrakten.</w:t>
      </w:r>
    </w:p>
    <w:sectPr w:rsidR="003F590A" w:rsidRPr="008A1BF4" w:rsidSect="00C13543">
      <w:pgSz w:w="11907" w:h="16840" w:code="9"/>
      <w:pgMar w:top="1418" w:right="1418" w:bottom="175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522F" w14:textId="77777777" w:rsidR="005C26D8" w:rsidRDefault="005C26D8" w:rsidP="00FF383A">
      <w:r>
        <w:separator/>
      </w:r>
    </w:p>
  </w:endnote>
  <w:endnote w:type="continuationSeparator" w:id="0">
    <w:p w14:paraId="4FFE8771" w14:textId="77777777" w:rsidR="005C26D8" w:rsidRDefault="005C26D8" w:rsidP="00FF383A">
      <w:r>
        <w:continuationSeparator/>
      </w:r>
    </w:p>
  </w:endnote>
  <w:endnote w:type="continuationNotice" w:id="1">
    <w:p w14:paraId="5085E6CC" w14:textId="77777777" w:rsidR="005C26D8" w:rsidRDefault="005C26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Open Sans Bold Italic">
    <w:charset w:val="00"/>
    <w:family w:val="auto"/>
    <w:pitch w:val="variable"/>
    <w:sig w:usb0="00000003" w:usb1="00000000" w:usb2="00000000" w:usb3="00000000" w:csb0="00000001" w:csb1="00000000"/>
  </w:font>
  <w:font w:name="Open Sans Italic">
    <w:charset w:val="00"/>
    <w:family w:val="auto"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OpenSans-Bold">
    <w:altName w:val="Times New Roman"/>
    <w:charset w:val="00"/>
    <w:family w:val="auto"/>
    <w:pitch w:val="variable"/>
    <w:sig w:usb0="00000001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6718605"/>
      <w:docPartObj>
        <w:docPartGallery w:val="Page Numbers (Bottom of Page)"/>
        <w:docPartUnique/>
      </w:docPartObj>
    </w:sdtPr>
    <w:sdtContent>
      <w:p w14:paraId="59DA3441" w14:textId="3A6E59AE" w:rsidR="00920A9B" w:rsidRDefault="00920A9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253">
          <w:rPr>
            <w:noProof/>
          </w:rPr>
          <w:t>5</w:t>
        </w:r>
        <w:r>
          <w:fldChar w:fldCharType="end"/>
        </w:r>
      </w:p>
    </w:sdtContent>
  </w:sdt>
  <w:p w14:paraId="23138EDC" w14:textId="77777777" w:rsidR="00920A9B" w:rsidRPr="00CB387C" w:rsidRDefault="00920A9B" w:rsidP="004C4A73">
    <w:pPr>
      <w:pStyle w:val="NKfotno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E40A3" w14:textId="77777777" w:rsidR="00920A9B" w:rsidRDefault="00920A9B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0AC5C605" wp14:editId="604A5B99">
          <wp:simplePos x="0" y="0"/>
          <wp:positionH relativeFrom="column">
            <wp:posOffset>-900430</wp:posOffset>
          </wp:positionH>
          <wp:positionV relativeFrom="page">
            <wp:posOffset>9627870</wp:posOffset>
          </wp:positionV>
          <wp:extent cx="7826400" cy="453600"/>
          <wp:effectExtent l="0" t="0" r="3175" b="3810"/>
          <wp:wrapSquare wrapText="bothSides"/>
          <wp:docPr id="1" name="Bilde 1" descr="C:\Users\a4419\AppData\Local\Microsoft\Windows\Temporary Internet Files\Content.Word\nk-designelement-tekst-lang-marka-RGB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4419\AppData\Local\Microsoft\Windows\Temporary Internet Files\Content.Word\nk-designelement-tekst-lang-marka-RGB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6400" cy="45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A8F8" w14:textId="1A07BE24" w:rsidR="00920A9B" w:rsidRDefault="00920A9B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 w:rsidR="00FA4253">
      <w:rPr>
        <w:noProof/>
      </w:rPr>
      <w:t>1</w:t>
    </w:r>
    <w:r>
      <w:fldChar w:fldCharType="end"/>
    </w:r>
  </w:p>
  <w:p w14:paraId="415C202A" w14:textId="77777777" w:rsidR="00920A9B" w:rsidRDefault="00920A9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88E4A" w14:textId="77777777" w:rsidR="005C26D8" w:rsidRDefault="005C26D8" w:rsidP="00FF383A">
      <w:r>
        <w:separator/>
      </w:r>
    </w:p>
  </w:footnote>
  <w:footnote w:type="continuationSeparator" w:id="0">
    <w:p w14:paraId="10D52780" w14:textId="77777777" w:rsidR="005C26D8" w:rsidRDefault="005C26D8" w:rsidP="00FF383A">
      <w:r>
        <w:continuationSeparator/>
      </w:r>
    </w:p>
  </w:footnote>
  <w:footnote w:type="continuationNotice" w:id="1">
    <w:p w14:paraId="608736A7" w14:textId="77777777" w:rsidR="005C26D8" w:rsidRDefault="005C26D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EA3"/>
    <w:multiLevelType w:val="hybridMultilevel"/>
    <w:tmpl w:val="855C9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B4896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E91754"/>
    <w:multiLevelType w:val="hybridMultilevel"/>
    <w:tmpl w:val="198095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F5598"/>
    <w:multiLevelType w:val="multilevel"/>
    <w:tmpl w:val="1F764FBC"/>
    <w:lvl w:ilvl="0">
      <w:start w:val="1"/>
      <w:numFmt w:val="decimal"/>
      <w:pStyle w:val="NKnummerliste"/>
      <w:lvlText w:val="%1."/>
      <w:lvlJc w:val="left"/>
      <w:pPr>
        <w:ind w:left="284" w:hanging="284"/>
      </w:pPr>
      <w:rPr>
        <w:rFonts w:hint="default"/>
        <w:color w:val="009639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1E030962"/>
    <w:multiLevelType w:val="multilevel"/>
    <w:tmpl w:val="6A5E3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247B5C"/>
    <w:multiLevelType w:val="hybridMultilevel"/>
    <w:tmpl w:val="7B584534"/>
    <w:lvl w:ilvl="0" w:tplc="6B4CA868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870B19"/>
    <w:multiLevelType w:val="hybridMultilevel"/>
    <w:tmpl w:val="CD2A7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F1DAD"/>
    <w:multiLevelType w:val="hybridMultilevel"/>
    <w:tmpl w:val="6AD2585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51582"/>
    <w:multiLevelType w:val="multilevel"/>
    <w:tmpl w:val="FC0260C8"/>
    <w:styleLink w:val="Style1"/>
    <w:lvl w:ilvl="0">
      <w:start w:val="1"/>
      <w:numFmt w:val="decimal"/>
      <w:pStyle w:val="NKNiva1medn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KNiva2mednr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KNiva3mednr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KNiva4mednr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KNiva5mednr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KNiva6medn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27F6F02"/>
    <w:multiLevelType w:val="hybridMultilevel"/>
    <w:tmpl w:val="C45217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23E91"/>
    <w:multiLevelType w:val="multilevel"/>
    <w:tmpl w:val="8F58879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0A6543"/>
    <w:multiLevelType w:val="multilevel"/>
    <w:tmpl w:val="0BC6243C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9639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B502F0"/>
    <w:multiLevelType w:val="hybridMultilevel"/>
    <w:tmpl w:val="DD3CDB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855F5"/>
    <w:multiLevelType w:val="multilevel"/>
    <w:tmpl w:val="0666E178"/>
    <w:lvl w:ilvl="0">
      <w:start w:val="1"/>
      <w:numFmt w:val="decimal"/>
      <w:pStyle w:val="NKTittelniva1medn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KTittelniva2mednr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KTittelniva3mednr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KTittelniva4mednr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KTittelniva5mednr"/>
      <w:lvlText w:val="%5%1.%2.%3.%4.1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KTittelniva6mednr"/>
      <w:lvlText w:val="%1.%2.%3.%4.1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E7B2D56"/>
    <w:multiLevelType w:val="hybridMultilevel"/>
    <w:tmpl w:val="F4AAE8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507BA"/>
    <w:multiLevelType w:val="hybridMultilevel"/>
    <w:tmpl w:val="48CACF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14D9D"/>
    <w:multiLevelType w:val="hybridMultilevel"/>
    <w:tmpl w:val="75F6E6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D084B"/>
    <w:multiLevelType w:val="hybridMultilevel"/>
    <w:tmpl w:val="B7BC2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6AEE"/>
    <w:multiLevelType w:val="hybridMultilevel"/>
    <w:tmpl w:val="CF4670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4486C"/>
    <w:multiLevelType w:val="hybridMultilevel"/>
    <w:tmpl w:val="38129B90"/>
    <w:lvl w:ilvl="0" w:tplc="3E64ED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133A5"/>
    <w:multiLevelType w:val="hybridMultilevel"/>
    <w:tmpl w:val="F3E431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F1F60"/>
    <w:multiLevelType w:val="multilevel"/>
    <w:tmpl w:val="41BC53B6"/>
    <w:lvl w:ilvl="0">
      <w:start w:val="1"/>
      <w:numFmt w:val="bullet"/>
      <w:pStyle w:val="Listeavsnitt"/>
      <w:lvlText w:val=""/>
      <w:lvlJc w:val="left"/>
      <w:pPr>
        <w:ind w:left="284" w:hanging="284"/>
      </w:pPr>
      <w:rPr>
        <w:rFonts w:ascii="Symbol" w:hAnsi="Symbol" w:hint="default"/>
        <w:color w:val="009639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EE09C3"/>
    <w:multiLevelType w:val="hybridMultilevel"/>
    <w:tmpl w:val="7C929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C786A"/>
    <w:multiLevelType w:val="hybridMultilevel"/>
    <w:tmpl w:val="E1C854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B2494"/>
    <w:multiLevelType w:val="multilevel"/>
    <w:tmpl w:val="FC0260C8"/>
    <w:numStyleLink w:val="Style1"/>
  </w:abstractNum>
  <w:abstractNum w:abstractNumId="25" w15:restartNumberingAfterBreak="0">
    <w:nsid w:val="69DA0C12"/>
    <w:multiLevelType w:val="hybridMultilevel"/>
    <w:tmpl w:val="A7DE94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D1CA5"/>
    <w:multiLevelType w:val="hybridMultilevel"/>
    <w:tmpl w:val="13BE9E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51EA6"/>
    <w:multiLevelType w:val="hybridMultilevel"/>
    <w:tmpl w:val="9C9A6D42"/>
    <w:lvl w:ilvl="0" w:tplc="CE784BA6">
      <w:start w:val="2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A6E4F"/>
    <w:multiLevelType w:val="hybridMultilevel"/>
    <w:tmpl w:val="403A46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A58AE"/>
    <w:multiLevelType w:val="hybridMultilevel"/>
    <w:tmpl w:val="73E0F2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231303">
    <w:abstractNumId w:val="8"/>
  </w:num>
  <w:num w:numId="2" w16cid:durableId="719400983">
    <w:abstractNumId w:val="5"/>
  </w:num>
  <w:num w:numId="3" w16cid:durableId="1347099777">
    <w:abstractNumId w:val="10"/>
  </w:num>
  <w:num w:numId="4" w16cid:durableId="299388225">
    <w:abstractNumId w:val="11"/>
  </w:num>
  <w:num w:numId="5" w16cid:durableId="366101247">
    <w:abstractNumId w:val="13"/>
  </w:num>
  <w:num w:numId="6" w16cid:durableId="1845824325">
    <w:abstractNumId w:val="21"/>
  </w:num>
  <w:num w:numId="7" w16cid:durableId="2031101147">
    <w:abstractNumId w:val="3"/>
  </w:num>
  <w:num w:numId="8" w16cid:durableId="1904558471">
    <w:abstractNumId w:val="24"/>
  </w:num>
  <w:num w:numId="9" w16cid:durableId="2076663571">
    <w:abstractNumId w:val="1"/>
  </w:num>
  <w:num w:numId="10" w16cid:durableId="1636252463">
    <w:abstractNumId w:val="7"/>
  </w:num>
  <w:num w:numId="11" w16cid:durableId="1490172817">
    <w:abstractNumId w:val="19"/>
  </w:num>
  <w:num w:numId="12" w16cid:durableId="2139685630">
    <w:abstractNumId w:val="20"/>
  </w:num>
  <w:num w:numId="13" w16cid:durableId="1648127418">
    <w:abstractNumId w:val="27"/>
  </w:num>
  <w:num w:numId="14" w16cid:durableId="1913393574">
    <w:abstractNumId w:val="1"/>
  </w:num>
  <w:num w:numId="15" w16cid:durableId="1212963427">
    <w:abstractNumId w:val="26"/>
  </w:num>
  <w:num w:numId="16" w16cid:durableId="208806830">
    <w:abstractNumId w:val="28"/>
  </w:num>
  <w:num w:numId="17" w16cid:durableId="445850017">
    <w:abstractNumId w:val="14"/>
  </w:num>
  <w:num w:numId="18" w16cid:durableId="2066677850">
    <w:abstractNumId w:val="2"/>
  </w:num>
  <w:num w:numId="19" w16cid:durableId="1595430471">
    <w:abstractNumId w:val="22"/>
  </w:num>
  <w:num w:numId="20" w16cid:durableId="756052913">
    <w:abstractNumId w:val="12"/>
  </w:num>
  <w:num w:numId="21" w16cid:durableId="1760909928">
    <w:abstractNumId w:val="25"/>
  </w:num>
  <w:num w:numId="22" w16cid:durableId="2019307022">
    <w:abstractNumId w:val="29"/>
  </w:num>
  <w:num w:numId="23" w16cid:durableId="1509179317">
    <w:abstractNumId w:val="6"/>
  </w:num>
  <w:num w:numId="24" w16cid:durableId="628709410">
    <w:abstractNumId w:val="0"/>
  </w:num>
  <w:num w:numId="25" w16cid:durableId="963578663">
    <w:abstractNumId w:val="16"/>
  </w:num>
  <w:num w:numId="26" w16cid:durableId="1945729055">
    <w:abstractNumId w:val="23"/>
  </w:num>
  <w:num w:numId="27" w16cid:durableId="394666068">
    <w:abstractNumId w:val="17"/>
  </w:num>
  <w:num w:numId="28" w16cid:durableId="2096972273">
    <w:abstractNumId w:val="18"/>
  </w:num>
  <w:num w:numId="29" w16cid:durableId="62071847">
    <w:abstractNumId w:val="1"/>
  </w:num>
  <w:num w:numId="30" w16cid:durableId="1908102609">
    <w:abstractNumId w:val="1"/>
  </w:num>
  <w:num w:numId="31" w16cid:durableId="1307902082">
    <w:abstractNumId w:val="1"/>
  </w:num>
  <w:num w:numId="32" w16cid:durableId="1794250260">
    <w:abstractNumId w:val="1"/>
  </w:num>
  <w:num w:numId="33" w16cid:durableId="1983920209">
    <w:abstractNumId w:val="9"/>
  </w:num>
  <w:num w:numId="34" w16cid:durableId="1729649297">
    <w:abstractNumId w:val="4"/>
  </w:num>
  <w:num w:numId="35" w16cid:durableId="1708329551">
    <w:abstractNumId w:val="1"/>
  </w:num>
  <w:num w:numId="36" w16cid:durableId="1375958125">
    <w:abstractNumId w:val="15"/>
  </w:num>
  <w:num w:numId="37" w16cid:durableId="2131971516">
    <w:abstractNumId w:val="1"/>
  </w:num>
  <w:num w:numId="38" w16cid:durableId="42602752">
    <w:abstractNumId w:val="1"/>
  </w:num>
  <w:num w:numId="39" w16cid:durableId="213852242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80"/>
    <w:rsid w:val="00001AF8"/>
    <w:rsid w:val="00003FBF"/>
    <w:rsid w:val="00016F25"/>
    <w:rsid w:val="00020C1C"/>
    <w:rsid w:val="00023295"/>
    <w:rsid w:val="00024647"/>
    <w:rsid w:val="00030E76"/>
    <w:rsid w:val="00033141"/>
    <w:rsid w:val="00033B7A"/>
    <w:rsid w:val="0003442E"/>
    <w:rsid w:val="00037F17"/>
    <w:rsid w:val="00040075"/>
    <w:rsid w:val="00040CE4"/>
    <w:rsid w:val="000410E9"/>
    <w:rsid w:val="00042C80"/>
    <w:rsid w:val="000433F9"/>
    <w:rsid w:val="0004612E"/>
    <w:rsid w:val="00051794"/>
    <w:rsid w:val="00052567"/>
    <w:rsid w:val="00052AAB"/>
    <w:rsid w:val="000558B7"/>
    <w:rsid w:val="000578BF"/>
    <w:rsid w:val="00061C58"/>
    <w:rsid w:val="000679C0"/>
    <w:rsid w:val="00073571"/>
    <w:rsid w:val="0007455C"/>
    <w:rsid w:val="00076111"/>
    <w:rsid w:val="0008395D"/>
    <w:rsid w:val="00083BA6"/>
    <w:rsid w:val="000860A9"/>
    <w:rsid w:val="00086ABD"/>
    <w:rsid w:val="00087498"/>
    <w:rsid w:val="0009514C"/>
    <w:rsid w:val="000A1ABD"/>
    <w:rsid w:val="000A1CD5"/>
    <w:rsid w:val="000A565F"/>
    <w:rsid w:val="000A6D7B"/>
    <w:rsid w:val="000B099D"/>
    <w:rsid w:val="000B3BB3"/>
    <w:rsid w:val="000C0450"/>
    <w:rsid w:val="000C1056"/>
    <w:rsid w:val="000C14BD"/>
    <w:rsid w:val="000C6817"/>
    <w:rsid w:val="000D26B7"/>
    <w:rsid w:val="000D470E"/>
    <w:rsid w:val="000E0B27"/>
    <w:rsid w:val="000E209A"/>
    <w:rsid w:val="000E455D"/>
    <w:rsid w:val="000E680F"/>
    <w:rsid w:val="000F0210"/>
    <w:rsid w:val="000F39ED"/>
    <w:rsid w:val="000F51C0"/>
    <w:rsid w:val="000F6123"/>
    <w:rsid w:val="00106A14"/>
    <w:rsid w:val="0011386B"/>
    <w:rsid w:val="00115958"/>
    <w:rsid w:val="00123D89"/>
    <w:rsid w:val="00124DDD"/>
    <w:rsid w:val="00127A34"/>
    <w:rsid w:val="001301F4"/>
    <w:rsid w:val="00130E3B"/>
    <w:rsid w:val="00131992"/>
    <w:rsid w:val="00132B63"/>
    <w:rsid w:val="00135190"/>
    <w:rsid w:val="00135286"/>
    <w:rsid w:val="00135B6D"/>
    <w:rsid w:val="001419C3"/>
    <w:rsid w:val="00142ADD"/>
    <w:rsid w:val="00143DA3"/>
    <w:rsid w:val="00150CC0"/>
    <w:rsid w:val="00160C0B"/>
    <w:rsid w:val="001612EB"/>
    <w:rsid w:val="00161785"/>
    <w:rsid w:val="00163010"/>
    <w:rsid w:val="00172490"/>
    <w:rsid w:val="001728DD"/>
    <w:rsid w:val="001733F9"/>
    <w:rsid w:val="00173D25"/>
    <w:rsid w:val="00180FAC"/>
    <w:rsid w:val="001833A5"/>
    <w:rsid w:val="00183D82"/>
    <w:rsid w:val="00184425"/>
    <w:rsid w:val="00195410"/>
    <w:rsid w:val="00195C57"/>
    <w:rsid w:val="00195FC0"/>
    <w:rsid w:val="00197BF4"/>
    <w:rsid w:val="001A0007"/>
    <w:rsid w:val="001A32C3"/>
    <w:rsid w:val="001B1A81"/>
    <w:rsid w:val="001B4203"/>
    <w:rsid w:val="001B4580"/>
    <w:rsid w:val="001B65EE"/>
    <w:rsid w:val="001C3980"/>
    <w:rsid w:val="001C4CE1"/>
    <w:rsid w:val="001D3329"/>
    <w:rsid w:val="001D58A2"/>
    <w:rsid w:val="001D617A"/>
    <w:rsid w:val="001E0599"/>
    <w:rsid w:val="001E4824"/>
    <w:rsid w:val="001E4853"/>
    <w:rsid w:val="001E5478"/>
    <w:rsid w:val="001E58F8"/>
    <w:rsid w:val="001F1B80"/>
    <w:rsid w:val="00200EAA"/>
    <w:rsid w:val="00201EDC"/>
    <w:rsid w:val="00203374"/>
    <w:rsid w:val="002036A8"/>
    <w:rsid w:val="00205A97"/>
    <w:rsid w:val="00211409"/>
    <w:rsid w:val="0021190C"/>
    <w:rsid w:val="00212CB9"/>
    <w:rsid w:val="00214B67"/>
    <w:rsid w:val="0021671C"/>
    <w:rsid w:val="00217B93"/>
    <w:rsid w:val="002255BF"/>
    <w:rsid w:val="00230B18"/>
    <w:rsid w:val="002332DB"/>
    <w:rsid w:val="00235760"/>
    <w:rsid w:val="00241512"/>
    <w:rsid w:val="002450EB"/>
    <w:rsid w:val="002456A2"/>
    <w:rsid w:val="00246765"/>
    <w:rsid w:val="00252E2A"/>
    <w:rsid w:val="00255A78"/>
    <w:rsid w:val="002622C4"/>
    <w:rsid w:val="00264AFF"/>
    <w:rsid w:val="0027170F"/>
    <w:rsid w:val="002718C5"/>
    <w:rsid w:val="00271C6D"/>
    <w:rsid w:val="00272DEB"/>
    <w:rsid w:val="002739E7"/>
    <w:rsid w:val="00273C90"/>
    <w:rsid w:val="00281F73"/>
    <w:rsid w:val="002849D9"/>
    <w:rsid w:val="0028535D"/>
    <w:rsid w:val="002905C0"/>
    <w:rsid w:val="002912F7"/>
    <w:rsid w:val="00293C60"/>
    <w:rsid w:val="00293D7D"/>
    <w:rsid w:val="00295EFC"/>
    <w:rsid w:val="002979A6"/>
    <w:rsid w:val="002A1FB5"/>
    <w:rsid w:val="002A7665"/>
    <w:rsid w:val="002A7B31"/>
    <w:rsid w:val="002A7F0B"/>
    <w:rsid w:val="002B515F"/>
    <w:rsid w:val="002B5CA3"/>
    <w:rsid w:val="002C11D0"/>
    <w:rsid w:val="002C4094"/>
    <w:rsid w:val="002C47BF"/>
    <w:rsid w:val="002C5DE2"/>
    <w:rsid w:val="002D5450"/>
    <w:rsid w:val="002E1060"/>
    <w:rsid w:val="002E3E98"/>
    <w:rsid w:val="002E4832"/>
    <w:rsid w:val="002E60D7"/>
    <w:rsid w:val="002E783A"/>
    <w:rsid w:val="002F30D1"/>
    <w:rsid w:val="002F6910"/>
    <w:rsid w:val="00300EEE"/>
    <w:rsid w:val="003030C8"/>
    <w:rsid w:val="00305D2F"/>
    <w:rsid w:val="00307707"/>
    <w:rsid w:val="00310E17"/>
    <w:rsid w:val="003111B1"/>
    <w:rsid w:val="00313086"/>
    <w:rsid w:val="0031445B"/>
    <w:rsid w:val="00321B44"/>
    <w:rsid w:val="00326388"/>
    <w:rsid w:val="00332539"/>
    <w:rsid w:val="0033755F"/>
    <w:rsid w:val="0034260F"/>
    <w:rsid w:val="0034494D"/>
    <w:rsid w:val="00345666"/>
    <w:rsid w:val="00347C1E"/>
    <w:rsid w:val="003502B9"/>
    <w:rsid w:val="0035081E"/>
    <w:rsid w:val="0035113A"/>
    <w:rsid w:val="00351EEC"/>
    <w:rsid w:val="00353ECA"/>
    <w:rsid w:val="0035432D"/>
    <w:rsid w:val="003548D6"/>
    <w:rsid w:val="00355774"/>
    <w:rsid w:val="003559B2"/>
    <w:rsid w:val="00357925"/>
    <w:rsid w:val="003609D9"/>
    <w:rsid w:val="00361EE7"/>
    <w:rsid w:val="003622F5"/>
    <w:rsid w:val="00367FCD"/>
    <w:rsid w:val="0037056E"/>
    <w:rsid w:val="00372C41"/>
    <w:rsid w:val="00373F7C"/>
    <w:rsid w:val="003757B6"/>
    <w:rsid w:val="00376214"/>
    <w:rsid w:val="00376B48"/>
    <w:rsid w:val="00380692"/>
    <w:rsid w:val="00382576"/>
    <w:rsid w:val="00387289"/>
    <w:rsid w:val="0038786A"/>
    <w:rsid w:val="00387873"/>
    <w:rsid w:val="0039386F"/>
    <w:rsid w:val="00394932"/>
    <w:rsid w:val="0039627C"/>
    <w:rsid w:val="00396293"/>
    <w:rsid w:val="003968E2"/>
    <w:rsid w:val="0039703B"/>
    <w:rsid w:val="003973F3"/>
    <w:rsid w:val="003A1876"/>
    <w:rsid w:val="003A1F3B"/>
    <w:rsid w:val="003B4A38"/>
    <w:rsid w:val="003B78E4"/>
    <w:rsid w:val="003C0260"/>
    <w:rsid w:val="003C0A4C"/>
    <w:rsid w:val="003C0C13"/>
    <w:rsid w:val="003C13AD"/>
    <w:rsid w:val="003C1E27"/>
    <w:rsid w:val="003C3562"/>
    <w:rsid w:val="003C3F2C"/>
    <w:rsid w:val="003C4ECE"/>
    <w:rsid w:val="003C4EEC"/>
    <w:rsid w:val="003C603C"/>
    <w:rsid w:val="003C623A"/>
    <w:rsid w:val="003C69EC"/>
    <w:rsid w:val="003C77D5"/>
    <w:rsid w:val="003C7988"/>
    <w:rsid w:val="003C7BE7"/>
    <w:rsid w:val="003C7FA8"/>
    <w:rsid w:val="003D0DE6"/>
    <w:rsid w:val="003D57D3"/>
    <w:rsid w:val="003D5F52"/>
    <w:rsid w:val="003D6198"/>
    <w:rsid w:val="003E78B2"/>
    <w:rsid w:val="003E7F07"/>
    <w:rsid w:val="003F189B"/>
    <w:rsid w:val="003F2B09"/>
    <w:rsid w:val="003F3B32"/>
    <w:rsid w:val="003F590A"/>
    <w:rsid w:val="003F67EE"/>
    <w:rsid w:val="003F6966"/>
    <w:rsid w:val="00402B43"/>
    <w:rsid w:val="004041F1"/>
    <w:rsid w:val="00404405"/>
    <w:rsid w:val="00406420"/>
    <w:rsid w:val="00407918"/>
    <w:rsid w:val="0041281C"/>
    <w:rsid w:val="00416B3A"/>
    <w:rsid w:val="00417870"/>
    <w:rsid w:val="00420044"/>
    <w:rsid w:val="00426752"/>
    <w:rsid w:val="00426821"/>
    <w:rsid w:val="00430DA0"/>
    <w:rsid w:val="00432BA7"/>
    <w:rsid w:val="0043445A"/>
    <w:rsid w:val="004410D2"/>
    <w:rsid w:val="0044197A"/>
    <w:rsid w:val="00446EE6"/>
    <w:rsid w:val="00446FC4"/>
    <w:rsid w:val="004508A0"/>
    <w:rsid w:val="004559B7"/>
    <w:rsid w:val="004567D6"/>
    <w:rsid w:val="004567F1"/>
    <w:rsid w:val="004655F0"/>
    <w:rsid w:val="00467C4D"/>
    <w:rsid w:val="00481C95"/>
    <w:rsid w:val="004858D0"/>
    <w:rsid w:val="00486CE1"/>
    <w:rsid w:val="004A0CD7"/>
    <w:rsid w:val="004A276D"/>
    <w:rsid w:val="004A48F3"/>
    <w:rsid w:val="004A7338"/>
    <w:rsid w:val="004B14A7"/>
    <w:rsid w:val="004B1859"/>
    <w:rsid w:val="004B25B7"/>
    <w:rsid w:val="004B5131"/>
    <w:rsid w:val="004B523D"/>
    <w:rsid w:val="004B76BD"/>
    <w:rsid w:val="004C0363"/>
    <w:rsid w:val="004C0745"/>
    <w:rsid w:val="004C3210"/>
    <w:rsid w:val="004C4A73"/>
    <w:rsid w:val="004D08AF"/>
    <w:rsid w:val="004D1DE7"/>
    <w:rsid w:val="004D46F6"/>
    <w:rsid w:val="004E036A"/>
    <w:rsid w:val="004E0FFB"/>
    <w:rsid w:val="004E5CA7"/>
    <w:rsid w:val="004E6C62"/>
    <w:rsid w:val="004F0B1A"/>
    <w:rsid w:val="004F286B"/>
    <w:rsid w:val="004F2AD7"/>
    <w:rsid w:val="004F2CEC"/>
    <w:rsid w:val="004F60FB"/>
    <w:rsid w:val="00500971"/>
    <w:rsid w:val="00500ABB"/>
    <w:rsid w:val="00500F42"/>
    <w:rsid w:val="00504660"/>
    <w:rsid w:val="00504FF8"/>
    <w:rsid w:val="0050582E"/>
    <w:rsid w:val="00505AB6"/>
    <w:rsid w:val="00506C54"/>
    <w:rsid w:val="00507A63"/>
    <w:rsid w:val="00511504"/>
    <w:rsid w:val="0051395F"/>
    <w:rsid w:val="005154BB"/>
    <w:rsid w:val="0052517E"/>
    <w:rsid w:val="00527E16"/>
    <w:rsid w:val="005327B6"/>
    <w:rsid w:val="00545AA2"/>
    <w:rsid w:val="005511AD"/>
    <w:rsid w:val="00553235"/>
    <w:rsid w:val="00553481"/>
    <w:rsid w:val="00560161"/>
    <w:rsid w:val="00561E27"/>
    <w:rsid w:val="005654DA"/>
    <w:rsid w:val="005663F1"/>
    <w:rsid w:val="00566DCB"/>
    <w:rsid w:val="00567CD5"/>
    <w:rsid w:val="00567DF6"/>
    <w:rsid w:val="0057185A"/>
    <w:rsid w:val="00574471"/>
    <w:rsid w:val="00576856"/>
    <w:rsid w:val="005869B0"/>
    <w:rsid w:val="00586FFD"/>
    <w:rsid w:val="0058725F"/>
    <w:rsid w:val="00587DDF"/>
    <w:rsid w:val="005941F3"/>
    <w:rsid w:val="005945A0"/>
    <w:rsid w:val="00594751"/>
    <w:rsid w:val="00596E87"/>
    <w:rsid w:val="005A35B1"/>
    <w:rsid w:val="005A5CCA"/>
    <w:rsid w:val="005A63FD"/>
    <w:rsid w:val="005B17C5"/>
    <w:rsid w:val="005B2F00"/>
    <w:rsid w:val="005B58A4"/>
    <w:rsid w:val="005B5C68"/>
    <w:rsid w:val="005C26D8"/>
    <w:rsid w:val="005D02D7"/>
    <w:rsid w:val="005D05C4"/>
    <w:rsid w:val="005D1299"/>
    <w:rsid w:val="005D1855"/>
    <w:rsid w:val="005D25BC"/>
    <w:rsid w:val="005D5AC8"/>
    <w:rsid w:val="005D625D"/>
    <w:rsid w:val="005D79A0"/>
    <w:rsid w:val="005E3CDA"/>
    <w:rsid w:val="005E4541"/>
    <w:rsid w:val="006006D6"/>
    <w:rsid w:val="00600BFC"/>
    <w:rsid w:val="00600C7A"/>
    <w:rsid w:val="0060188B"/>
    <w:rsid w:val="006020D7"/>
    <w:rsid w:val="00602E90"/>
    <w:rsid w:val="00611BAA"/>
    <w:rsid w:val="00620630"/>
    <w:rsid w:val="00621786"/>
    <w:rsid w:val="00626342"/>
    <w:rsid w:val="00627A3D"/>
    <w:rsid w:val="00630020"/>
    <w:rsid w:val="00630F14"/>
    <w:rsid w:val="00632CC6"/>
    <w:rsid w:val="00635003"/>
    <w:rsid w:val="006377F0"/>
    <w:rsid w:val="00647039"/>
    <w:rsid w:val="00647B52"/>
    <w:rsid w:val="006538DD"/>
    <w:rsid w:val="006544A1"/>
    <w:rsid w:val="006549BF"/>
    <w:rsid w:val="00655813"/>
    <w:rsid w:val="006620A6"/>
    <w:rsid w:val="006634A5"/>
    <w:rsid w:val="00665ACB"/>
    <w:rsid w:val="00665E19"/>
    <w:rsid w:val="00667D39"/>
    <w:rsid w:val="00670643"/>
    <w:rsid w:val="00671998"/>
    <w:rsid w:val="006724E6"/>
    <w:rsid w:val="006749A6"/>
    <w:rsid w:val="00676F77"/>
    <w:rsid w:val="006841DB"/>
    <w:rsid w:val="00684402"/>
    <w:rsid w:val="00685439"/>
    <w:rsid w:val="006A0AB4"/>
    <w:rsid w:val="006A1EB0"/>
    <w:rsid w:val="006A5B7F"/>
    <w:rsid w:val="006A6396"/>
    <w:rsid w:val="006B0231"/>
    <w:rsid w:val="006B7BEC"/>
    <w:rsid w:val="006C0C58"/>
    <w:rsid w:val="006C2862"/>
    <w:rsid w:val="006C2BCE"/>
    <w:rsid w:val="006C2C0F"/>
    <w:rsid w:val="006C4377"/>
    <w:rsid w:val="006C58F0"/>
    <w:rsid w:val="006D10F3"/>
    <w:rsid w:val="006D4C72"/>
    <w:rsid w:val="006D68FB"/>
    <w:rsid w:val="006D7F4E"/>
    <w:rsid w:val="006E017B"/>
    <w:rsid w:val="006E1E0F"/>
    <w:rsid w:val="006E2603"/>
    <w:rsid w:val="006E3833"/>
    <w:rsid w:val="006F0EB4"/>
    <w:rsid w:val="006F631A"/>
    <w:rsid w:val="006F7BB6"/>
    <w:rsid w:val="00704D86"/>
    <w:rsid w:val="00705089"/>
    <w:rsid w:val="007063E7"/>
    <w:rsid w:val="00706A9F"/>
    <w:rsid w:val="00707EE8"/>
    <w:rsid w:val="00712B66"/>
    <w:rsid w:val="007136AD"/>
    <w:rsid w:val="007149AB"/>
    <w:rsid w:val="00714EE6"/>
    <w:rsid w:val="007156B3"/>
    <w:rsid w:val="00721A7C"/>
    <w:rsid w:val="007272A0"/>
    <w:rsid w:val="00727AF1"/>
    <w:rsid w:val="0073277F"/>
    <w:rsid w:val="00732E04"/>
    <w:rsid w:val="007344C9"/>
    <w:rsid w:val="00736FF3"/>
    <w:rsid w:val="00737AC2"/>
    <w:rsid w:val="00737E85"/>
    <w:rsid w:val="0074162F"/>
    <w:rsid w:val="00743D21"/>
    <w:rsid w:val="00743F15"/>
    <w:rsid w:val="0074402D"/>
    <w:rsid w:val="00745156"/>
    <w:rsid w:val="00750B76"/>
    <w:rsid w:val="00750B7C"/>
    <w:rsid w:val="00752227"/>
    <w:rsid w:val="0075543C"/>
    <w:rsid w:val="00760564"/>
    <w:rsid w:val="00763267"/>
    <w:rsid w:val="0076496F"/>
    <w:rsid w:val="00770FB8"/>
    <w:rsid w:val="00771C6B"/>
    <w:rsid w:val="00772BB6"/>
    <w:rsid w:val="00773012"/>
    <w:rsid w:val="00773928"/>
    <w:rsid w:val="0077668F"/>
    <w:rsid w:val="00780861"/>
    <w:rsid w:val="00780BB6"/>
    <w:rsid w:val="007852FE"/>
    <w:rsid w:val="00790A24"/>
    <w:rsid w:val="00793099"/>
    <w:rsid w:val="0079310A"/>
    <w:rsid w:val="00797C6D"/>
    <w:rsid w:val="007A0F90"/>
    <w:rsid w:val="007A0FCE"/>
    <w:rsid w:val="007A1B9A"/>
    <w:rsid w:val="007A4C24"/>
    <w:rsid w:val="007B0DCB"/>
    <w:rsid w:val="007B355F"/>
    <w:rsid w:val="007B35A1"/>
    <w:rsid w:val="007B3F2F"/>
    <w:rsid w:val="007B6C9F"/>
    <w:rsid w:val="007C3163"/>
    <w:rsid w:val="007C3AFE"/>
    <w:rsid w:val="007C4B0E"/>
    <w:rsid w:val="007C74C5"/>
    <w:rsid w:val="007D1578"/>
    <w:rsid w:val="007D17EF"/>
    <w:rsid w:val="007D4E75"/>
    <w:rsid w:val="007D5F0E"/>
    <w:rsid w:val="007D745B"/>
    <w:rsid w:val="007E0D5C"/>
    <w:rsid w:val="007E190A"/>
    <w:rsid w:val="007E2EFE"/>
    <w:rsid w:val="007E6A9A"/>
    <w:rsid w:val="007E78CE"/>
    <w:rsid w:val="007F0145"/>
    <w:rsid w:val="007F5ACC"/>
    <w:rsid w:val="007F5AEC"/>
    <w:rsid w:val="00800087"/>
    <w:rsid w:val="00800523"/>
    <w:rsid w:val="008012EE"/>
    <w:rsid w:val="00812875"/>
    <w:rsid w:val="008221D1"/>
    <w:rsid w:val="0082296C"/>
    <w:rsid w:val="00835153"/>
    <w:rsid w:val="008355C6"/>
    <w:rsid w:val="00837400"/>
    <w:rsid w:val="00841667"/>
    <w:rsid w:val="00844FA1"/>
    <w:rsid w:val="00846A51"/>
    <w:rsid w:val="0085235F"/>
    <w:rsid w:val="00853179"/>
    <w:rsid w:val="0085369B"/>
    <w:rsid w:val="008553E0"/>
    <w:rsid w:val="008657F4"/>
    <w:rsid w:val="00867DEF"/>
    <w:rsid w:val="008724ED"/>
    <w:rsid w:val="00872938"/>
    <w:rsid w:val="0087371B"/>
    <w:rsid w:val="00873C83"/>
    <w:rsid w:val="00877F5E"/>
    <w:rsid w:val="00880F54"/>
    <w:rsid w:val="00881D70"/>
    <w:rsid w:val="00883E51"/>
    <w:rsid w:val="00884D09"/>
    <w:rsid w:val="00887713"/>
    <w:rsid w:val="0088784F"/>
    <w:rsid w:val="00893595"/>
    <w:rsid w:val="00894581"/>
    <w:rsid w:val="00894827"/>
    <w:rsid w:val="0089573D"/>
    <w:rsid w:val="008A1B2B"/>
    <w:rsid w:val="008A1BF4"/>
    <w:rsid w:val="008A2203"/>
    <w:rsid w:val="008A41D6"/>
    <w:rsid w:val="008A44B8"/>
    <w:rsid w:val="008A608D"/>
    <w:rsid w:val="008B2A8F"/>
    <w:rsid w:val="008B4A56"/>
    <w:rsid w:val="008B68EE"/>
    <w:rsid w:val="008B6F74"/>
    <w:rsid w:val="008C2958"/>
    <w:rsid w:val="008C3013"/>
    <w:rsid w:val="008C3743"/>
    <w:rsid w:val="008C6075"/>
    <w:rsid w:val="008D3E30"/>
    <w:rsid w:val="008D48E2"/>
    <w:rsid w:val="008E10B9"/>
    <w:rsid w:val="008E4562"/>
    <w:rsid w:val="008E4807"/>
    <w:rsid w:val="009052F9"/>
    <w:rsid w:val="009053C6"/>
    <w:rsid w:val="009071EA"/>
    <w:rsid w:val="00911931"/>
    <w:rsid w:val="00911B26"/>
    <w:rsid w:val="00912EC2"/>
    <w:rsid w:val="00913515"/>
    <w:rsid w:val="00913EAE"/>
    <w:rsid w:val="00914A59"/>
    <w:rsid w:val="00915382"/>
    <w:rsid w:val="0091575B"/>
    <w:rsid w:val="00920A9B"/>
    <w:rsid w:val="009223E8"/>
    <w:rsid w:val="009224F0"/>
    <w:rsid w:val="00922B03"/>
    <w:rsid w:val="009238D1"/>
    <w:rsid w:val="00924B1D"/>
    <w:rsid w:val="00926551"/>
    <w:rsid w:val="00931541"/>
    <w:rsid w:val="00932223"/>
    <w:rsid w:val="009331EF"/>
    <w:rsid w:val="00936D89"/>
    <w:rsid w:val="009406A1"/>
    <w:rsid w:val="009406BF"/>
    <w:rsid w:val="00942BA9"/>
    <w:rsid w:val="00943828"/>
    <w:rsid w:val="00943A2B"/>
    <w:rsid w:val="00954813"/>
    <w:rsid w:val="00956ADB"/>
    <w:rsid w:val="00963A87"/>
    <w:rsid w:val="00964F81"/>
    <w:rsid w:val="009650D3"/>
    <w:rsid w:val="00965CF8"/>
    <w:rsid w:val="009725B5"/>
    <w:rsid w:val="009734E0"/>
    <w:rsid w:val="00976158"/>
    <w:rsid w:val="00981849"/>
    <w:rsid w:val="00981B5A"/>
    <w:rsid w:val="00983670"/>
    <w:rsid w:val="009846C9"/>
    <w:rsid w:val="00986D19"/>
    <w:rsid w:val="00987759"/>
    <w:rsid w:val="0099554D"/>
    <w:rsid w:val="0099690F"/>
    <w:rsid w:val="009A1483"/>
    <w:rsid w:val="009A14CC"/>
    <w:rsid w:val="009A1790"/>
    <w:rsid w:val="009A1CA3"/>
    <w:rsid w:val="009A3D7C"/>
    <w:rsid w:val="009A5483"/>
    <w:rsid w:val="009A5B73"/>
    <w:rsid w:val="009A5ED9"/>
    <w:rsid w:val="009A64CB"/>
    <w:rsid w:val="009A7CA5"/>
    <w:rsid w:val="009B000C"/>
    <w:rsid w:val="009B2286"/>
    <w:rsid w:val="009B5876"/>
    <w:rsid w:val="009B59AB"/>
    <w:rsid w:val="009C4140"/>
    <w:rsid w:val="009D08FB"/>
    <w:rsid w:val="009D19EF"/>
    <w:rsid w:val="009D23D8"/>
    <w:rsid w:val="009D4D24"/>
    <w:rsid w:val="009D6797"/>
    <w:rsid w:val="009D7327"/>
    <w:rsid w:val="009E14DC"/>
    <w:rsid w:val="009E3A12"/>
    <w:rsid w:val="009E620B"/>
    <w:rsid w:val="009E69BB"/>
    <w:rsid w:val="009E7AB5"/>
    <w:rsid w:val="009F2574"/>
    <w:rsid w:val="009F3E7B"/>
    <w:rsid w:val="009F6D44"/>
    <w:rsid w:val="00A015E6"/>
    <w:rsid w:val="00A03A46"/>
    <w:rsid w:val="00A03C7B"/>
    <w:rsid w:val="00A044F0"/>
    <w:rsid w:val="00A05F11"/>
    <w:rsid w:val="00A074FF"/>
    <w:rsid w:val="00A2063B"/>
    <w:rsid w:val="00A21F3D"/>
    <w:rsid w:val="00A316A0"/>
    <w:rsid w:val="00A353C3"/>
    <w:rsid w:val="00A416CC"/>
    <w:rsid w:val="00A4429C"/>
    <w:rsid w:val="00A50032"/>
    <w:rsid w:val="00A52579"/>
    <w:rsid w:val="00A5571F"/>
    <w:rsid w:val="00A6450F"/>
    <w:rsid w:val="00A64809"/>
    <w:rsid w:val="00A6596E"/>
    <w:rsid w:val="00A6788A"/>
    <w:rsid w:val="00A70DDD"/>
    <w:rsid w:val="00A72BAF"/>
    <w:rsid w:val="00A731B7"/>
    <w:rsid w:val="00A74D42"/>
    <w:rsid w:val="00A75CAA"/>
    <w:rsid w:val="00A7639A"/>
    <w:rsid w:val="00A849F7"/>
    <w:rsid w:val="00A92C86"/>
    <w:rsid w:val="00A942D6"/>
    <w:rsid w:val="00A95A56"/>
    <w:rsid w:val="00AA0038"/>
    <w:rsid w:val="00AA0E62"/>
    <w:rsid w:val="00AA4EB5"/>
    <w:rsid w:val="00AA5D33"/>
    <w:rsid w:val="00AB131F"/>
    <w:rsid w:val="00AC1306"/>
    <w:rsid w:val="00AC3000"/>
    <w:rsid w:val="00AC34A3"/>
    <w:rsid w:val="00AC4F00"/>
    <w:rsid w:val="00AC61F2"/>
    <w:rsid w:val="00AC723B"/>
    <w:rsid w:val="00AD5323"/>
    <w:rsid w:val="00AD55AE"/>
    <w:rsid w:val="00AD6E72"/>
    <w:rsid w:val="00AD7299"/>
    <w:rsid w:val="00AD7C6E"/>
    <w:rsid w:val="00AE04ED"/>
    <w:rsid w:val="00AE69AD"/>
    <w:rsid w:val="00AF4518"/>
    <w:rsid w:val="00B047E3"/>
    <w:rsid w:val="00B05827"/>
    <w:rsid w:val="00B12889"/>
    <w:rsid w:val="00B1577E"/>
    <w:rsid w:val="00B15A58"/>
    <w:rsid w:val="00B1705A"/>
    <w:rsid w:val="00B2180A"/>
    <w:rsid w:val="00B21B7F"/>
    <w:rsid w:val="00B22BBD"/>
    <w:rsid w:val="00B243E8"/>
    <w:rsid w:val="00B270B4"/>
    <w:rsid w:val="00B32A4B"/>
    <w:rsid w:val="00B338A1"/>
    <w:rsid w:val="00B4187E"/>
    <w:rsid w:val="00B43A77"/>
    <w:rsid w:val="00B47F3B"/>
    <w:rsid w:val="00B60550"/>
    <w:rsid w:val="00B62879"/>
    <w:rsid w:val="00B67A80"/>
    <w:rsid w:val="00B7032D"/>
    <w:rsid w:val="00B747D6"/>
    <w:rsid w:val="00B74896"/>
    <w:rsid w:val="00B757C1"/>
    <w:rsid w:val="00B75A15"/>
    <w:rsid w:val="00B87EE0"/>
    <w:rsid w:val="00B9040B"/>
    <w:rsid w:val="00B92410"/>
    <w:rsid w:val="00B9273F"/>
    <w:rsid w:val="00BA1009"/>
    <w:rsid w:val="00BA2275"/>
    <w:rsid w:val="00BA245F"/>
    <w:rsid w:val="00BA25CD"/>
    <w:rsid w:val="00BA36A1"/>
    <w:rsid w:val="00BA3C5E"/>
    <w:rsid w:val="00BA594E"/>
    <w:rsid w:val="00BA79C7"/>
    <w:rsid w:val="00BB387B"/>
    <w:rsid w:val="00BB4005"/>
    <w:rsid w:val="00BB459A"/>
    <w:rsid w:val="00BB4A46"/>
    <w:rsid w:val="00BB6208"/>
    <w:rsid w:val="00BB74FF"/>
    <w:rsid w:val="00BC15F4"/>
    <w:rsid w:val="00BC42F6"/>
    <w:rsid w:val="00BC4ED4"/>
    <w:rsid w:val="00BC692E"/>
    <w:rsid w:val="00BD1349"/>
    <w:rsid w:val="00BD2C32"/>
    <w:rsid w:val="00BD40E5"/>
    <w:rsid w:val="00BD72F2"/>
    <w:rsid w:val="00BE0500"/>
    <w:rsid w:val="00BE1AF3"/>
    <w:rsid w:val="00BE1C76"/>
    <w:rsid w:val="00BE305B"/>
    <w:rsid w:val="00BE3E26"/>
    <w:rsid w:val="00BE7390"/>
    <w:rsid w:val="00BF0CEF"/>
    <w:rsid w:val="00BF22C3"/>
    <w:rsid w:val="00BF2AE9"/>
    <w:rsid w:val="00BF30F8"/>
    <w:rsid w:val="00BF4AB2"/>
    <w:rsid w:val="00BF7E9F"/>
    <w:rsid w:val="00C00521"/>
    <w:rsid w:val="00C041CA"/>
    <w:rsid w:val="00C05654"/>
    <w:rsid w:val="00C07643"/>
    <w:rsid w:val="00C07FF8"/>
    <w:rsid w:val="00C10E72"/>
    <w:rsid w:val="00C13543"/>
    <w:rsid w:val="00C17982"/>
    <w:rsid w:val="00C17CFD"/>
    <w:rsid w:val="00C21584"/>
    <w:rsid w:val="00C224F1"/>
    <w:rsid w:val="00C27212"/>
    <w:rsid w:val="00C276AD"/>
    <w:rsid w:val="00C30114"/>
    <w:rsid w:val="00C314FE"/>
    <w:rsid w:val="00C34917"/>
    <w:rsid w:val="00C37693"/>
    <w:rsid w:val="00C407E7"/>
    <w:rsid w:val="00C435B5"/>
    <w:rsid w:val="00C44181"/>
    <w:rsid w:val="00C44631"/>
    <w:rsid w:val="00C458D3"/>
    <w:rsid w:val="00C4641B"/>
    <w:rsid w:val="00C53282"/>
    <w:rsid w:val="00C57066"/>
    <w:rsid w:val="00C600E5"/>
    <w:rsid w:val="00C632E4"/>
    <w:rsid w:val="00C6348C"/>
    <w:rsid w:val="00C65976"/>
    <w:rsid w:val="00C66428"/>
    <w:rsid w:val="00C70C12"/>
    <w:rsid w:val="00C75400"/>
    <w:rsid w:val="00C8062F"/>
    <w:rsid w:val="00C81D19"/>
    <w:rsid w:val="00C82A65"/>
    <w:rsid w:val="00C83795"/>
    <w:rsid w:val="00C86100"/>
    <w:rsid w:val="00C91673"/>
    <w:rsid w:val="00C92549"/>
    <w:rsid w:val="00C93090"/>
    <w:rsid w:val="00C94578"/>
    <w:rsid w:val="00C94C45"/>
    <w:rsid w:val="00C94C7F"/>
    <w:rsid w:val="00C96092"/>
    <w:rsid w:val="00C96B42"/>
    <w:rsid w:val="00C96C7A"/>
    <w:rsid w:val="00CA0E02"/>
    <w:rsid w:val="00CA3C67"/>
    <w:rsid w:val="00CB059D"/>
    <w:rsid w:val="00CB1154"/>
    <w:rsid w:val="00CB1F68"/>
    <w:rsid w:val="00CB2894"/>
    <w:rsid w:val="00CB3291"/>
    <w:rsid w:val="00CB387C"/>
    <w:rsid w:val="00CB7F3C"/>
    <w:rsid w:val="00CC22D7"/>
    <w:rsid w:val="00CC2EE1"/>
    <w:rsid w:val="00CC32A4"/>
    <w:rsid w:val="00CC4D04"/>
    <w:rsid w:val="00CC7F83"/>
    <w:rsid w:val="00CD2707"/>
    <w:rsid w:val="00CD4B6B"/>
    <w:rsid w:val="00CD4D29"/>
    <w:rsid w:val="00CE0C29"/>
    <w:rsid w:val="00CE63B6"/>
    <w:rsid w:val="00CE673B"/>
    <w:rsid w:val="00CE7555"/>
    <w:rsid w:val="00CF46F1"/>
    <w:rsid w:val="00CF52D4"/>
    <w:rsid w:val="00D04167"/>
    <w:rsid w:val="00D06CE7"/>
    <w:rsid w:val="00D1240F"/>
    <w:rsid w:val="00D12A0E"/>
    <w:rsid w:val="00D23AEF"/>
    <w:rsid w:val="00D26327"/>
    <w:rsid w:val="00D32059"/>
    <w:rsid w:val="00D32E3B"/>
    <w:rsid w:val="00D34D57"/>
    <w:rsid w:val="00D40F0D"/>
    <w:rsid w:val="00D41877"/>
    <w:rsid w:val="00D41890"/>
    <w:rsid w:val="00D46604"/>
    <w:rsid w:val="00D5100F"/>
    <w:rsid w:val="00D53034"/>
    <w:rsid w:val="00D541EE"/>
    <w:rsid w:val="00D57B56"/>
    <w:rsid w:val="00D60196"/>
    <w:rsid w:val="00D6132B"/>
    <w:rsid w:val="00D62071"/>
    <w:rsid w:val="00D6373C"/>
    <w:rsid w:val="00D71FFB"/>
    <w:rsid w:val="00D731D2"/>
    <w:rsid w:val="00D775B8"/>
    <w:rsid w:val="00D8225C"/>
    <w:rsid w:val="00D85DEF"/>
    <w:rsid w:val="00D86259"/>
    <w:rsid w:val="00D953C7"/>
    <w:rsid w:val="00D97AA5"/>
    <w:rsid w:val="00DA4E6B"/>
    <w:rsid w:val="00DA71C0"/>
    <w:rsid w:val="00DA7356"/>
    <w:rsid w:val="00DB3327"/>
    <w:rsid w:val="00DC0C79"/>
    <w:rsid w:val="00DC1245"/>
    <w:rsid w:val="00DC4B3E"/>
    <w:rsid w:val="00DC67FD"/>
    <w:rsid w:val="00DD065A"/>
    <w:rsid w:val="00DD2283"/>
    <w:rsid w:val="00DD2CBC"/>
    <w:rsid w:val="00DD6DDA"/>
    <w:rsid w:val="00DE1B99"/>
    <w:rsid w:val="00DE4726"/>
    <w:rsid w:val="00DE565F"/>
    <w:rsid w:val="00DE6422"/>
    <w:rsid w:val="00DF77C1"/>
    <w:rsid w:val="00DF7C58"/>
    <w:rsid w:val="00E04366"/>
    <w:rsid w:val="00E048C2"/>
    <w:rsid w:val="00E216F2"/>
    <w:rsid w:val="00E2376C"/>
    <w:rsid w:val="00E24484"/>
    <w:rsid w:val="00E27A1F"/>
    <w:rsid w:val="00E30F79"/>
    <w:rsid w:val="00E36561"/>
    <w:rsid w:val="00E377AA"/>
    <w:rsid w:val="00E427E9"/>
    <w:rsid w:val="00E42E58"/>
    <w:rsid w:val="00E43B31"/>
    <w:rsid w:val="00E444B6"/>
    <w:rsid w:val="00E53366"/>
    <w:rsid w:val="00E54521"/>
    <w:rsid w:val="00E56B72"/>
    <w:rsid w:val="00E60650"/>
    <w:rsid w:val="00E614BA"/>
    <w:rsid w:val="00E63BED"/>
    <w:rsid w:val="00E65FB5"/>
    <w:rsid w:val="00E671E1"/>
    <w:rsid w:val="00E70407"/>
    <w:rsid w:val="00E71580"/>
    <w:rsid w:val="00E7397B"/>
    <w:rsid w:val="00E756CA"/>
    <w:rsid w:val="00E8336F"/>
    <w:rsid w:val="00E83CAE"/>
    <w:rsid w:val="00E85FAA"/>
    <w:rsid w:val="00E86704"/>
    <w:rsid w:val="00E87233"/>
    <w:rsid w:val="00EA0058"/>
    <w:rsid w:val="00EA01C2"/>
    <w:rsid w:val="00EA3628"/>
    <w:rsid w:val="00EA6B53"/>
    <w:rsid w:val="00EA7518"/>
    <w:rsid w:val="00EB0900"/>
    <w:rsid w:val="00EB1175"/>
    <w:rsid w:val="00EB2D74"/>
    <w:rsid w:val="00EB3652"/>
    <w:rsid w:val="00EB5C9B"/>
    <w:rsid w:val="00EC14BB"/>
    <w:rsid w:val="00EC4DD0"/>
    <w:rsid w:val="00EC4E55"/>
    <w:rsid w:val="00EC6C40"/>
    <w:rsid w:val="00ED1092"/>
    <w:rsid w:val="00ED3A28"/>
    <w:rsid w:val="00ED5A94"/>
    <w:rsid w:val="00ED60AD"/>
    <w:rsid w:val="00ED79DC"/>
    <w:rsid w:val="00EF55F1"/>
    <w:rsid w:val="00F00B45"/>
    <w:rsid w:val="00F00FF8"/>
    <w:rsid w:val="00F0305D"/>
    <w:rsid w:val="00F035F6"/>
    <w:rsid w:val="00F06E8A"/>
    <w:rsid w:val="00F07BC1"/>
    <w:rsid w:val="00F11965"/>
    <w:rsid w:val="00F11A6F"/>
    <w:rsid w:val="00F11B1F"/>
    <w:rsid w:val="00F12CD1"/>
    <w:rsid w:val="00F156F2"/>
    <w:rsid w:val="00F15F05"/>
    <w:rsid w:val="00F162A5"/>
    <w:rsid w:val="00F17382"/>
    <w:rsid w:val="00F242E6"/>
    <w:rsid w:val="00F315C0"/>
    <w:rsid w:val="00F36860"/>
    <w:rsid w:val="00F440CD"/>
    <w:rsid w:val="00F52184"/>
    <w:rsid w:val="00F56496"/>
    <w:rsid w:val="00F6147F"/>
    <w:rsid w:val="00F701C5"/>
    <w:rsid w:val="00F7239B"/>
    <w:rsid w:val="00F73992"/>
    <w:rsid w:val="00F73FC1"/>
    <w:rsid w:val="00F74C76"/>
    <w:rsid w:val="00F7783F"/>
    <w:rsid w:val="00F816A7"/>
    <w:rsid w:val="00F81E7C"/>
    <w:rsid w:val="00F84F3F"/>
    <w:rsid w:val="00F87B61"/>
    <w:rsid w:val="00F90695"/>
    <w:rsid w:val="00F91519"/>
    <w:rsid w:val="00F91CF1"/>
    <w:rsid w:val="00F92D0B"/>
    <w:rsid w:val="00F95394"/>
    <w:rsid w:val="00F960DD"/>
    <w:rsid w:val="00FA11C1"/>
    <w:rsid w:val="00FA1B31"/>
    <w:rsid w:val="00FA4253"/>
    <w:rsid w:val="00FA5049"/>
    <w:rsid w:val="00FA6EBB"/>
    <w:rsid w:val="00FA7185"/>
    <w:rsid w:val="00FB258D"/>
    <w:rsid w:val="00FB67E1"/>
    <w:rsid w:val="00FC23BB"/>
    <w:rsid w:val="00FC2817"/>
    <w:rsid w:val="00FC39EB"/>
    <w:rsid w:val="00FC6359"/>
    <w:rsid w:val="00FC7326"/>
    <w:rsid w:val="00FC7B50"/>
    <w:rsid w:val="00FD0C7C"/>
    <w:rsid w:val="00FD34A8"/>
    <w:rsid w:val="00FD3C0E"/>
    <w:rsid w:val="00FD5477"/>
    <w:rsid w:val="00FE03AF"/>
    <w:rsid w:val="00FE6EC8"/>
    <w:rsid w:val="00FE7988"/>
    <w:rsid w:val="00FF1461"/>
    <w:rsid w:val="00FF383A"/>
    <w:rsid w:val="00FF54BE"/>
    <w:rsid w:val="00FF6ED0"/>
    <w:rsid w:val="00FF7233"/>
    <w:rsid w:val="03A135C8"/>
    <w:rsid w:val="06CDA368"/>
    <w:rsid w:val="09EC69AB"/>
    <w:rsid w:val="0C235E23"/>
    <w:rsid w:val="0D6F10B6"/>
    <w:rsid w:val="155BBF9E"/>
    <w:rsid w:val="17062CD7"/>
    <w:rsid w:val="18DA3A0A"/>
    <w:rsid w:val="1B2BF707"/>
    <w:rsid w:val="1CFB9FB6"/>
    <w:rsid w:val="1FC0E55E"/>
    <w:rsid w:val="22ABB2F0"/>
    <w:rsid w:val="27281699"/>
    <w:rsid w:val="282F1F07"/>
    <w:rsid w:val="2BC8114B"/>
    <w:rsid w:val="32E7093D"/>
    <w:rsid w:val="36235033"/>
    <w:rsid w:val="3E531A1B"/>
    <w:rsid w:val="3E587946"/>
    <w:rsid w:val="3EB27CD4"/>
    <w:rsid w:val="423A2066"/>
    <w:rsid w:val="42D66C40"/>
    <w:rsid w:val="43A15154"/>
    <w:rsid w:val="48279D81"/>
    <w:rsid w:val="4C47E87E"/>
    <w:rsid w:val="4C5675A3"/>
    <w:rsid w:val="4F292553"/>
    <w:rsid w:val="5052AE63"/>
    <w:rsid w:val="5061681C"/>
    <w:rsid w:val="506C5E85"/>
    <w:rsid w:val="52716779"/>
    <w:rsid w:val="532D5EC9"/>
    <w:rsid w:val="5700BFB8"/>
    <w:rsid w:val="59FA186E"/>
    <w:rsid w:val="5B07C30D"/>
    <w:rsid w:val="5D12713A"/>
    <w:rsid w:val="5DE63D93"/>
    <w:rsid w:val="5E0B40BA"/>
    <w:rsid w:val="6315A9A6"/>
    <w:rsid w:val="66A1894B"/>
    <w:rsid w:val="6A7E7ED3"/>
    <w:rsid w:val="764C157A"/>
    <w:rsid w:val="7902C11A"/>
    <w:rsid w:val="7C0DE5E8"/>
    <w:rsid w:val="7E37F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C35FD2"/>
  <w15:docId w15:val="{D02AA6D5-5056-4C15-822F-E31524E8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4" w:unhideWhenUsed="1" w:qFormat="1"/>
    <w:lsdException w:name="heading 8" w:semiHidden="1" w:uiPriority="14" w:unhideWhenUsed="1" w:qFormat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1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14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K brødtekst"/>
    <w:qFormat/>
    <w:rsid w:val="00E7397B"/>
    <w:pPr>
      <w:spacing w:before="120" w:after="0" w:line="240" w:lineRule="auto"/>
    </w:pPr>
    <w:rPr>
      <w:color w:val="3D3548"/>
    </w:rPr>
  </w:style>
  <w:style w:type="paragraph" w:styleId="Overskrift1">
    <w:name w:val="heading 1"/>
    <w:aliases w:val="NK Niva 1,NK NK Tittel niva 1,NK Tittel niva 1"/>
    <w:next w:val="Normal"/>
    <w:link w:val="Overskrift1Tegn"/>
    <w:uiPriority w:val="1"/>
    <w:qFormat/>
    <w:rsid w:val="0074162F"/>
    <w:pPr>
      <w:numPr>
        <w:numId w:val="9"/>
      </w:numPr>
      <w:spacing w:after="57" w:line="240" w:lineRule="auto"/>
      <w:outlineLvl w:val="0"/>
    </w:pPr>
    <w:rPr>
      <w:rFonts w:ascii="Open Sans" w:hAnsi="Open Sans" w:cs="Open Sans"/>
      <w:b/>
      <w:bCs/>
      <w:color w:val="009639"/>
      <w:sz w:val="40"/>
      <w:szCs w:val="40"/>
    </w:rPr>
  </w:style>
  <w:style w:type="paragraph" w:styleId="Overskrift2">
    <w:name w:val="heading 2"/>
    <w:aliases w:val="NK Niva 2,NK NK Tittel niva 2,NK Tittel niva 2"/>
    <w:next w:val="Normal"/>
    <w:link w:val="Overskrift2Tegn"/>
    <w:uiPriority w:val="1"/>
    <w:unhideWhenUsed/>
    <w:qFormat/>
    <w:rsid w:val="00685439"/>
    <w:pPr>
      <w:numPr>
        <w:ilvl w:val="1"/>
        <w:numId w:val="9"/>
      </w:numPr>
      <w:spacing w:before="240" w:after="57" w:line="240" w:lineRule="auto"/>
      <w:outlineLvl w:val="1"/>
    </w:pPr>
    <w:rPr>
      <w:rFonts w:ascii="Open Sans" w:hAnsi="Open Sans" w:cs="Open Sans"/>
      <w:b/>
      <w:bCs/>
      <w:color w:val="3D3F48"/>
      <w:sz w:val="36"/>
      <w:szCs w:val="34"/>
    </w:rPr>
  </w:style>
  <w:style w:type="paragraph" w:styleId="Overskrift3">
    <w:name w:val="heading 3"/>
    <w:aliases w:val="NK Niva 3,NK NK Tittel niva 3,NK Tittel niva 3"/>
    <w:next w:val="Normal"/>
    <w:link w:val="Overskrift3Tegn"/>
    <w:uiPriority w:val="1"/>
    <w:unhideWhenUsed/>
    <w:qFormat/>
    <w:rsid w:val="0074162F"/>
    <w:pPr>
      <w:numPr>
        <w:ilvl w:val="2"/>
        <w:numId w:val="9"/>
      </w:numPr>
      <w:spacing w:after="57" w:line="240" w:lineRule="auto"/>
      <w:outlineLvl w:val="2"/>
    </w:pPr>
    <w:rPr>
      <w:rFonts w:ascii="Open Sans" w:hAnsi="Open Sans" w:cs="Open Sans"/>
      <w:b/>
      <w:bCs/>
      <w:color w:val="3D3F48"/>
      <w:sz w:val="32"/>
      <w:szCs w:val="28"/>
    </w:rPr>
  </w:style>
  <w:style w:type="paragraph" w:styleId="Overskrift4">
    <w:name w:val="heading 4"/>
    <w:aliases w:val="NK Niva 4,NK NK Tittel niva 4"/>
    <w:next w:val="Normal"/>
    <w:link w:val="Overskrift4Tegn"/>
    <w:uiPriority w:val="1"/>
    <w:unhideWhenUsed/>
    <w:qFormat/>
    <w:rsid w:val="0074162F"/>
    <w:pPr>
      <w:numPr>
        <w:ilvl w:val="3"/>
        <w:numId w:val="9"/>
      </w:numPr>
      <w:spacing w:after="57" w:line="240" w:lineRule="auto"/>
      <w:outlineLvl w:val="3"/>
    </w:pPr>
    <w:rPr>
      <w:rFonts w:ascii="Open Sans" w:hAnsi="Open Sans" w:cs="Open Sans"/>
      <w:b/>
      <w:bCs/>
      <w:color w:val="3D3F48"/>
      <w:sz w:val="28"/>
      <w:szCs w:val="24"/>
    </w:rPr>
  </w:style>
  <w:style w:type="paragraph" w:styleId="Overskrift5">
    <w:name w:val="heading 5"/>
    <w:aliases w:val="NK Niva 5,NK NK Tittel niva 5,NK Tittel niva 5"/>
    <w:next w:val="Normal"/>
    <w:link w:val="Overskrift5Tegn"/>
    <w:uiPriority w:val="1"/>
    <w:unhideWhenUsed/>
    <w:qFormat/>
    <w:rsid w:val="0074162F"/>
    <w:pPr>
      <w:numPr>
        <w:ilvl w:val="4"/>
        <w:numId w:val="9"/>
      </w:numPr>
      <w:spacing w:after="57" w:line="240" w:lineRule="auto"/>
      <w:outlineLvl w:val="4"/>
    </w:pPr>
    <w:rPr>
      <w:rFonts w:ascii="Open Sans" w:hAnsi="Open Sans" w:cs="Open Sans"/>
      <w:bCs/>
      <w:color w:val="3D3F48"/>
      <w:szCs w:val="20"/>
      <w:u w:val="single"/>
    </w:rPr>
  </w:style>
  <w:style w:type="paragraph" w:styleId="Overskrift6">
    <w:name w:val="heading 6"/>
    <w:aliases w:val="NK Niva 6"/>
    <w:next w:val="Normal"/>
    <w:link w:val="Overskrift6Tegn"/>
    <w:uiPriority w:val="1"/>
    <w:semiHidden/>
    <w:unhideWhenUsed/>
    <w:qFormat/>
    <w:rsid w:val="009E69BB"/>
    <w:pPr>
      <w:keepNext/>
      <w:keepLines/>
      <w:numPr>
        <w:ilvl w:val="5"/>
        <w:numId w:val="9"/>
      </w:numPr>
      <w:spacing w:after="57" w:line="240" w:lineRule="auto"/>
      <w:outlineLvl w:val="5"/>
    </w:pPr>
    <w:rPr>
      <w:rFonts w:asciiTheme="majorHAnsi" w:eastAsiaTheme="majorEastAsia" w:hAnsiTheme="majorHAnsi" w:cstheme="majorBidi"/>
      <w:i/>
      <w:iCs/>
      <w:color w:val="3D3F48"/>
    </w:rPr>
  </w:style>
  <w:style w:type="paragraph" w:styleId="Overskrift7">
    <w:name w:val="heading 7"/>
    <w:basedOn w:val="Normal"/>
    <w:next w:val="Normal"/>
    <w:link w:val="Overskrift7Tegn"/>
    <w:uiPriority w:val="14"/>
    <w:semiHidden/>
    <w:unhideWhenUsed/>
    <w:qFormat/>
    <w:rsid w:val="00C65976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14"/>
    <w:semiHidden/>
    <w:unhideWhenUsed/>
    <w:qFormat/>
    <w:rsid w:val="00C65976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14"/>
    <w:semiHidden/>
    <w:unhideWhenUsed/>
    <w:qFormat/>
    <w:rsid w:val="00C65976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6D7B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A6D7B"/>
  </w:style>
  <w:style w:type="paragraph" w:styleId="Bunntekst">
    <w:name w:val="footer"/>
    <w:basedOn w:val="Normal"/>
    <w:link w:val="BunntekstTegn"/>
    <w:uiPriority w:val="99"/>
    <w:unhideWhenUsed/>
    <w:rsid w:val="000A6D7B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A6D7B"/>
  </w:style>
  <w:style w:type="paragraph" w:styleId="Bobletekst">
    <w:name w:val="Balloon Text"/>
    <w:basedOn w:val="Normal"/>
    <w:link w:val="BobletekstTegn"/>
    <w:uiPriority w:val="99"/>
    <w:semiHidden/>
    <w:unhideWhenUsed/>
    <w:rsid w:val="000A6D7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6D7B"/>
    <w:rPr>
      <w:rFonts w:ascii="Tahoma" w:hAnsi="Tahoma" w:cs="Tahoma"/>
      <w:sz w:val="16"/>
      <w:szCs w:val="16"/>
    </w:rPr>
  </w:style>
  <w:style w:type="paragraph" w:customStyle="1" w:styleId="ForsideundertittelForside">
    <w:name w:val="Forside under tittel (Forside)"/>
    <w:basedOn w:val="Normal"/>
    <w:uiPriority w:val="99"/>
    <w:rsid w:val="00AD7299"/>
    <w:pPr>
      <w:autoSpaceDE w:val="0"/>
      <w:autoSpaceDN w:val="0"/>
      <w:adjustRightInd w:val="0"/>
      <w:spacing w:after="57" w:line="288" w:lineRule="auto"/>
      <w:jc w:val="center"/>
      <w:textAlignment w:val="center"/>
    </w:pPr>
    <w:rPr>
      <w:rFonts w:ascii="Open Sans" w:hAnsi="Open Sans" w:cs="Open Sans"/>
      <w:b/>
      <w:bCs/>
      <w:color w:val="FFFFFF"/>
      <w:sz w:val="28"/>
      <w:szCs w:val="28"/>
      <w:lang w:val="en-GB"/>
    </w:rPr>
  </w:style>
  <w:style w:type="character" w:customStyle="1" w:styleId="Hvit">
    <w:name w:val="Hvit"/>
    <w:uiPriority w:val="99"/>
    <w:rsid w:val="00AD7299"/>
    <w:rPr>
      <w:outline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customStyle="1" w:styleId="ForsidehovedtittelForside">
    <w:name w:val="Forside hoved tittel (Forside)"/>
    <w:basedOn w:val="Normal"/>
    <w:uiPriority w:val="99"/>
    <w:rsid w:val="00AD7299"/>
    <w:pPr>
      <w:autoSpaceDE w:val="0"/>
      <w:autoSpaceDN w:val="0"/>
      <w:adjustRightInd w:val="0"/>
      <w:spacing w:line="660" w:lineRule="atLeast"/>
      <w:textAlignment w:val="center"/>
    </w:pPr>
    <w:rPr>
      <w:rFonts w:ascii="Open Sans" w:hAnsi="Open Sans" w:cs="Open Sans"/>
      <w:b/>
      <w:bCs/>
      <w:sz w:val="60"/>
      <w:szCs w:val="60"/>
      <w:lang w:val="en-GB"/>
    </w:rPr>
  </w:style>
  <w:style w:type="paragraph" w:customStyle="1" w:styleId="ForsideingressForside">
    <w:name w:val="Forside ingress (Forside)"/>
    <w:basedOn w:val="Normal"/>
    <w:uiPriority w:val="99"/>
    <w:rsid w:val="00AD7299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Open Sans SemiBold" w:hAnsi="Open Sans SemiBold" w:cs="Open Sans SemiBold"/>
      <w:color w:val="FFFFFF"/>
      <w:sz w:val="26"/>
      <w:szCs w:val="26"/>
      <w:lang w:val="en-GB"/>
    </w:rPr>
  </w:style>
  <w:style w:type="paragraph" w:customStyle="1" w:styleId="Tittelniv1Titler">
    <w:name w:val="Tittel nivå 1 (Titler)"/>
    <w:basedOn w:val="Normal"/>
    <w:uiPriority w:val="99"/>
    <w:rsid w:val="00EC6C4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8"/>
      <w:szCs w:val="38"/>
      <w:lang w:val="en-GB"/>
    </w:rPr>
  </w:style>
  <w:style w:type="paragraph" w:customStyle="1" w:styleId="Tittelniv3Titler">
    <w:name w:val="Tittel nivå 3 (Titler)"/>
    <w:basedOn w:val="Normal"/>
    <w:uiPriority w:val="99"/>
    <w:rsid w:val="00EC6C4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28"/>
      <w:szCs w:val="28"/>
      <w:lang w:val="en-GB"/>
    </w:rPr>
  </w:style>
  <w:style w:type="paragraph" w:customStyle="1" w:styleId="Innholdbrdtekst">
    <w:name w:val="Innhold brødtekst"/>
    <w:basedOn w:val="Tittelniv1Titler"/>
    <w:uiPriority w:val="99"/>
    <w:rsid w:val="00EC6C40"/>
    <w:pPr>
      <w:tabs>
        <w:tab w:val="left" w:pos="560"/>
      </w:tabs>
      <w:spacing w:after="0" w:line="320" w:lineRule="atLeast"/>
    </w:pPr>
    <w:rPr>
      <w:sz w:val="20"/>
      <w:szCs w:val="20"/>
    </w:rPr>
  </w:style>
  <w:style w:type="character" w:customStyle="1" w:styleId="Innholdnr">
    <w:name w:val="Innhold nr"/>
    <w:uiPriority w:val="99"/>
    <w:rsid w:val="00EC6C40"/>
    <w:rPr>
      <w:b/>
      <w:bCs/>
      <w:color w:val="00954C"/>
    </w:rPr>
  </w:style>
  <w:style w:type="paragraph" w:customStyle="1" w:styleId="Ingress">
    <w:name w:val="Ingress"/>
    <w:basedOn w:val="Normal"/>
    <w:uiPriority w:val="99"/>
    <w:rsid w:val="00B243E8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Open Sans SemiBold" w:hAnsi="Open Sans SemiBold" w:cs="Open Sans SemiBold"/>
      <w:sz w:val="26"/>
      <w:szCs w:val="26"/>
      <w:lang w:val="en-GB"/>
    </w:rPr>
  </w:style>
  <w:style w:type="paragraph" w:customStyle="1" w:styleId="Tekstav-forfatter">
    <w:name w:val="Tekst av - forfatter"/>
    <w:basedOn w:val="Normal"/>
    <w:uiPriority w:val="99"/>
    <w:rsid w:val="00B243E8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Open Sans Bold Italic" w:hAnsi="Open Sans Bold Italic" w:cs="Open Sans Bold Italic"/>
      <w:b/>
      <w:bCs/>
      <w:i/>
      <w:iCs/>
      <w:color w:val="00954C"/>
      <w:szCs w:val="20"/>
      <w:lang w:val="en-GB"/>
    </w:rPr>
  </w:style>
  <w:style w:type="paragraph" w:customStyle="1" w:styleId="Brdtekstuteninnrykk">
    <w:name w:val="Brødtekst uten innrykk"/>
    <w:basedOn w:val="Normal"/>
    <w:uiPriority w:val="99"/>
    <w:rsid w:val="00B243E8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szCs w:val="20"/>
      <w:lang w:val="en-GB"/>
    </w:rPr>
  </w:style>
  <w:style w:type="paragraph" w:customStyle="1" w:styleId="Tittelniv5Titler">
    <w:name w:val="Tittel nivå 5 (Titler)"/>
    <w:basedOn w:val="Normal"/>
    <w:uiPriority w:val="99"/>
    <w:rsid w:val="00B243E8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Cs w:val="20"/>
      <w:lang w:val="en-GB"/>
    </w:rPr>
  </w:style>
  <w:style w:type="paragraph" w:customStyle="1" w:styleId="Tittelniv2Titler">
    <w:name w:val="Tittel nivå 2 (Titler)"/>
    <w:basedOn w:val="Normal"/>
    <w:uiPriority w:val="99"/>
    <w:rsid w:val="00B243E8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4"/>
      <w:szCs w:val="34"/>
      <w:lang w:val="en-GB"/>
    </w:rPr>
  </w:style>
  <w:style w:type="paragraph" w:customStyle="1" w:styleId="Punktliste1">
    <w:name w:val="Punktliste1"/>
    <w:basedOn w:val="Brdtekstuteninnrykk"/>
    <w:uiPriority w:val="99"/>
    <w:rsid w:val="00B243E8"/>
    <w:pPr>
      <w:spacing w:after="0"/>
      <w:ind w:left="190" w:hanging="190"/>
    </w:pPr>
  </w:style>
  <w:style w:type="paragraph" w:customStyle="1" w:styleId="Brdtekstmedsitatfunksjoninntrykk">
    <w:name w:val="Brødtekst med sitat funksjon inntrykk"/>
    <w:basedOn w:val="Normal"/>
    <w:uiPriority w:val="99"/>
    <w:rsid w:val="00B243E8"/>
    <w:pPr>
      <w:autoSpaceDE w:val="0"/>
      <w:autoSpaceDN w:val="0"/>
      <w:adjustRightInd w:val="0"/>
      <w:spacing w:after="57" w:line="288" w:lineRule="auto"/>
      <w:ind w:left="454" w:right="454"/>
      <w:textAlignment w:val="center"/>
    </w:pPr>
    <w:rPr>
      <w:rFonts w:ascii="Open Sans" w:hAnsi="Open Sans" w:cs="Open Sans"/>
      <w:szCs w:val="20"/>
      <w:lang w:val="en-GB"/>
    </w:rPr>
  </w:style>
  <w:style w:type="paragraph" w:customStyle="1" w:styleId="Nummerliste">
    <w:name w:val="Nummerliste"/>
    <w:basedOn w:val="Punktliste1"/>
    <w:uiPriority w:val="99"/>
    <w:rsid w:val="00B243E8"/>
    <w:pPr>
      <w:ind w:left="283" w:hanging="283"/>
    </w:pPr>
  </w:style>
  <w:style w:type="paragraph" w:customStyle="1" w:styleId="Fotnote">
    <w:name w:val="Fotnote"/>
    <w:basedOn w:val="Normal"/>
    <w:uiPriority w:val="99"/>
    <w:rsid w:val="00B243E8"/>
    <w:pPr>
      <w:tabs>
        <w:tab w:val="left" w:pos="220"/>
      </w:tabs>
      <w:autoSpaceDE w:val="0"/>
      <w:autoSpaceDN w:val="0"/>
      <w:adjustRightInd w:val="0"/>
      <w:spacing w:line="288" w:lineRule="auto"/>
      <w:textAlignment w:val="center"/>
    </w:pPr>
    <w:rPr>
      <w:rFonts w:ascii="Open Sans Italic" w:hAnsi="Open Sans Italic" w:cs="Open Sans Italic"/>
      <w:i/>
      <w:iCs/>
      <w:color w:val="000000"/>
      <w:sz w:val="16"/>
      <w:szCs w:val="16"/>
      <w:lang w:val="en-GB"/>
    </w:rPr>
  </w:style>
  <w:style w:type="paragraph" w:customStyle="1" w:styleId="Hovedtittelforside">
    <w:name w:val="Hoved tittel forside"/>
    <w:basedOn w:val="Normal"/>
    <w:uiPriority w:val="99"/>
    <w:rsid w:val="001B4580"/>
    <w:pPr>
      <w:autoSpaceDE w:val="0"/>
      <w:autoSpaceDN w:val="0"/>
      <w:adjustRightInd w:val="0"/>
      <w:spacing w:line="660" w:lineRule="atLeast"/>
      <w:textAlignment w:val="center"/>
    </w:pPr>
    <w:rPr>
      <w:rFonts w:ascii="Open Sans" w:hAnsi="Open Sans" w:cs="Open Sans"/>
      <w:b/>
      <w:bCs/>
      <w:sz w:val="60"/>
      <w:szCs w:val="60"/>
      <w:lang w:val="en-GB"/>
    </w:rPr>
  </w:style>
  <w:style w:type="paragraph" w:customStyle="1" w:styleId="Tittelniv1">
    <w:name w:val="Tittel nivå 1"/>
    <w:basedOn w:val="Normal"/>
    <w:uiPriority w:val="99"/>
    <w:rsid w:val="001B458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8"/>
      <w:szCs w:val="38"/>
      <w:lang w:val="en-GB"/>
    </w:rPr>
  </w:style>
  <w:style w:type="paragraph" w:customStyle="1" w:styleId="Tittelniv1medautomatisknr">
    <w:name w:val="Tittel nivå 1 med automatisk nr"/>
    <w:basedOn w:val="Tittelniv1"/>
    <w:uiPriority w:val="99"/>
    <w:rsid w:val="001B4580"/>
    <w:pPr>
      <w:tabs>
        <w:tab w:val="left" w:pos="454"/>
      </w:tabs>
    </w:pPr>
  </w:style>
  <w:style w:type="paragraph" w:customStyle="1" w:styleId="Tittelniv2">
    <w:name w:val="Tittel nivå 2"/>
    <w:basedOn w:val="Normal"/>
    <w:uiPriority w:val="99"/>
    <w:rsid w:val="001B458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4"/>
      <w:szCs w:val="34"/>
      <w:lang w:val="en-GB"/>
    </w:rPr>
  </w:style>
  <w:style w:type="paragraph" w:customStyle="1" w:styleId="Tittelniv2medautomatisknr">
    <w:name w:val="Tittel nivå 2 med automatisk nr"/>
    <w:basedOn w:val="Normal"/>
    <w:uiPriority w:val="99"/>
    <w:rsid w:val="001B4580"/>
    <w:pPr>
      <w:tabs>
        <w:tab w:val="left" w:pos="454"/>
      </w:tabs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4"/>
      <w:szCs w:val="34"/>
      <w:lang w:val="en-GB"/>
    </w:rPr>
  </w:style>
  <w:style w:type="paragraph" w:customStyle="1" w:styleId="Tittelniv3">
    <w:name w:val="Tittel nivå 3"/>
    <w:basedOn w:val="Normal"/>
    <w:uiPriority w:val="99"/>
    <w:rsid w:val="001B458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28"/>
      <w:szCs w:val="28"/>
      <w:lang w:val="en-GB"/>
    </w:rPr>
  </w:style>
  <w:style w:type="paragraph" w:customStyle="1" w:styleId="Tittelniv3medautomatisknr">
    <w:name w:val="Tittel nivå 3 med automatisk nr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 w:val="28"/>
      <w:szCs w:val="28"/>
      <w:lang w:val="en-GB"/>
    </w:rPr>
  </w:style>
  <w:style w:type="paragraph" w:customStyle="1" w:styleId="Tittelniv4">
    <w:name w:val="Tittel nivå 4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 w:val="24"/>
      <w:szCs w:val="24"/>
      <w:lang w:val="en-GB"/>
    </w:rPr>
  </w:style>
  <w:style w:type="paragraph" w:customStyle="1" w:styleId="Tittelniv4medautomatisknr">
    <w:name w:val="Tittel nivå 4 med automatisk nr"/>
    <w:basedOn w:val="Tittelniv4"/>
    <w:uiPriority w:val="99"/>
    <w:rsid w:val="001B4580"/>
  </w:style>
  <w:style w:type="paragraph" w:customStyle="1" w:styleId="Tittelniv5">
    <w:name w:val="Tittel nivå 5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Cs w:val="20"/>
      <w:lang w:val="en-GB"/>
    </w:rPr>
  </w:style>
  <w:style w:type="paragraph" w:customStyle="1" w:styleId="Tittelniv5medautomatisknr">
    <w:name w:val="Tittel nivå 5 med automatisk nr"/>
    <w:basedOn w:val="Tittelniv5"/>
    <w:uiPriority w:val="99"/>
    <w:rsid w:val="001B4580"/>
  </w:style>
  <w:style w:type="paragraph" w:customStyle="1" w:styleId="Bildetekst-italic">
    <w:name w:val="Bildetekst - italic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 Italic" w:hAnsi="Open Sans Italic" w:cs="Open Sans Italic"/>
      <w:i/>
      <w:iCs/>
      <w:sz w:val="18"/>
      <w:szCs w:val="18"/>
      <w:lang w:val="en-GB"/>
    </w:rPr>
  </w:style>
  <w:style w:type="paragraph" w:customStyle="1" w:styleId="Sitatteksvenstremargin">
    <w:name w:val="Sitatteks venstre margin"/>
    <w:basedOn w:val="Normal"/>
    <w:uiPriority w:val="99"/>
    <w:rsid w:val="001B4580"/>
    <w:pPr>
      <w:autoSpaceDE w:val="0"/>
      <w:autoSpaceDN w:val="0"/>
      <w:adjustRightInd w:val="0"/>
      <w:spacing w:after="340" w:line="288" w:lineRule="auto"/>
      <w:textAlignment w:val="center"/>
    </w:pPr>
    <w:rPr>
      <w:rFonts w:ascii="Open Sans Italic" w:hAnsi="Open Sans Italic" w:cs="Open Sans Italic"/>
      <w:i/>
      <w:iCs/>
      <w:sz w:val="34"/>
      <w:szCs w:val="34"/>
      <w:lang w:val="en-GB"/>
    </w:rPr>
  </w:style>
  <w:style w:type="paragraph" w:customStyle="1" w:styleId="Navntitelsitattekstvenstremargin">
    <w:name w:val="Navn titel sitattekst venstre margin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 SemiBold" w:hAnsi="Open Sans SemiBold" w:cs="Open Sans SemiBold"/>
      <w:sz w:val="16"/>
      <w:szCs w:val="16"/>
      <w:lang w:val="en-GB"/>
    </w:rPr>
  </w:style>
  <w:style w:type="paragraph" w:customStyle="1" w:styleId="Brdtekstmedinntrykk">
    <w:name w:val="Brødtekst med inntrykk"/>
    <w:basedOn w:val="Normal"/>
    <w:uiPriority w:val="99"/>
    <w:rsid w:val="001B4580"/>
    <w:pPr>
      <w:autoSpaceDE w:val="0"/>
      <w:autoSpaceDN w:val="0"/>
      <w:adjustRightInd w:val="0"/>
      <w:spacing w:line="288" w:lineRule="auto"/>
      <w:ind w:left="454" w:right="454"/>
      <w:textAlignment w:val="center"/>
    </w:pPr>
    <w:rPr>
      <w:rFonts w:ascii="Open Sans" w:hAnsi="Open Sans" w:cs="Open Sans"/>
      <w:szCs w:val="20"/>
      <w:lang w:val="en-GB"/>
    </w:rPr>
  </w:style>
  <w:style w:type="paragraph" w:styleId="Listeavsnitt">
    <w:name w:val="List Paragraph"/>
    <w:aliases w:val="NK punktliste"/>
    <w:uiPriority w:val="34"/>
    <w:qFormat/>
    <w:rsid w:val="0074162F"/>
    <w:pPr>
      <w:numPr>
        <w:numId w:val="6"/>
      </w:numPr>
      <w:spacing w:after="0" w:line="240" w:lineRule="auto"/>
    </w:pPr>
    <w:rPr>
      <w:rFonts w:ascii="Open Sans" w:hAnsi="Open Sans" w:cs="Open Sans"/>
      <w:color w:val="3D3F48"/>
      <w:szCs w:val="20"/>
    </w:rPr>
  </w:style>
  <w:style w:type="table" w:styleId="Tabellrutenett">
    <w:name w:val="Table Grid"/>
    <w:basedOn w:val="Vanligtabell"/>
    <w:uiPriority w:val="59"/>
    <w:rsid w:val="00B1705A"/>
    <w:pPr>
      <w:spacing w:after="0" w:line="240" w:lineRule="auto"/>
    </w:pPr>
    <w:tblPr>
      <w:tblStyleRowBandSize w:val="1"/>
      <w:tblBorders>
        <w:top w:val="single" w:sz="4" w:space="0" w:color="auto"/>
        <w:bottom w:val="single" w:sz="4" w:space="0" w:color="auto"/>
      </w:tblBorders>
    </w:tblPr>
    <w:tcPr>
      <w:shd w:val="clear" w:color="auto" w:fill="auto"/>
    </w:tcPr>
    <w:tblStylePr w:type="firstRow">
      <w:tblPr/>
      <w:tcPr>
        <w:tcBorders>
          <w:top w:val="single" w:sz="4" w:space="0" w:color="auto"/>
          <w:bottom w:val="single" w:sz="4" w:space="0" w:color="auto"/>
        </w:tcBorders>
        <w:shd w:val="clear" w:color="auto" w:fill="auto"/>
      </w:tcPr>
    </w:tblStylePr>
    <w:tblStylePr w:type="band1Horz">
      <w:rPr>
        <w:color w:val="333F48"/>
      </w:rPr>
      <w:tblPr/>
      <w:tcPr>
        <w:shd w:val="clear" w:color="auto" w:fill="E8E9E8"/>
      </w:tcPr>
    </w:tblStylePr>
    <w:tblStylePr w:type="band2Horz">
      <w:rPr>
        <w:color w:val="333F48"/>
      </w:rPr>
      <w:tblPr/>
      <w:tcPr>
        <w:shd w:val="clear" w:color="auto" w:fill="FFFFFF" w:themeFill="background1"/>
      </w:tcPr>
    </w:tblStylePr>
  </w:style>
  <w:style w:type="table" w:customStyle="1" w:styleId="nittedalkommunelightgray">
    <w:name w:val="nittedalkommune light gray"/>
    <w:basedOn w:val="Vanligtabell"/>
    <w:uiPriority w:val="99"/>
    <w:rsid w:val="00F0305D"/>
    <w:pPr>
      <w:spacing w:after="0" w:line="240" w:lineRule="auto"/>
    </w:pPr>
    <w:rPr>
      <w:rFonts w:asciiTheme="majorHAnsi" w:hAnsiTheme="majorHAnsi"/>
      <w:color w:val="333F48"/>
      <w:sz w:val="20"/>
    </w:rPr>
    <w:tblPr>
      <w:tblStyleRowBandSize w:val="1"/>
      <w:tblBorders>
        <w:top w:val="single" w:sz="4" w:space="0" w:color="auto"/>
        <w:bottom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jc w:val="left"/>
      </w:pPr>
      <w:rPr>
        <w:rFonts w:asciiTheme="minorHAnsi" w:hAnsiTheme="minorHAnsi"/>
        <w:color w:val="333F48" w:themeColor="accent2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9E8"/>
      </w:tcPr>
    </w:tblStylePr>
    <w:tblStylePr w:type="band2Horz">
      <w:rPr>
        <w:color w:val="333F4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ysskyggelegging">
    <w:name w:val="Light Shading"/>
    <w:basedOn w:val="Vanligtabell"/>
    <w:uiPriority w:val="60"/>
    <w:rsid w:val="007E6A9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ittel">
    <w:name w:val="Title"/>
    <w:aliases w:val="NK Tittel"/>
    <w:next w:val="Normal"/>
    <w:link w:val="TittelTegn"/>
    <w:uiPriority w:val="14"/>
    <w:qFormat/>
    <w:rsid w:val="0074162F"/>
    <w:pPr>
      <w:spacing w:after="0" w:line="240" w:lineRule="auto"/>
    </w:pPr>
    <w:rPr>
      <w:rFonts w:ascii="Open Sans" w:hAnsi="Open Sans" w:cs="Open Sans"/>
      <w:b/>
      <w:bCs/>
      <w:color w:val="333F48"/>
      <w:sz w:val="60"/>
      <w:szCs w:val="60"/>
    </w:rPr>
  </w:style>
  <w:style w:type="character" w:customStyle="1" w:styleId="TittelTegn">
    <w:name w:val="Tittel Tegn"/>
    <w:aliases w:val="NK Tittel Tegn"/>
    <w:basedOn w:val="Standardskriftforavsnitt"/>
    <w:link w:val="Tittel"/>
    <w:uiPriority w:val="14"/>
    <w:rsid w:val="0074162F"/>
    <w:rPr>
      <w:rFonts w:ascii="Open Sans" w:hAnsi="Open Sans" w:cs="Open Sans"/>
      <w:b/>
      <w:bCs/>
      <w:color w:val="333F48"/>
      <w:sz w:val="60"/>
      <w:szCs w:val="60"/>
    </w:rPr>
  </w:style>
  <w:style w:type="character" w:customStyle="1" w:styleId="Overskrift1Tegn">
    <w:name w:val="Overskrift 1 Tegn"/>
    <w:aliases w:val="NK Niva 1 Tegn,NK NK Tittel niva 1 Tegn,NK Tittel niva 1 Tegn"/>
    <w:basedOn w:val="Standardskriftforavsnitt"/>
    <w:link w:val="Overskrift1"/>
    <w:uiPriority w:val="1"/>
    <w:rsid w:val="0074162F"/>
    <w:rPr>
      <w:rFonts w:ascii="Open Sans" w:hAnsi="Open Sans" w:cs="Open Sans"/>
      <w:b/>
      <w:bCs/>
      <w:color w:val="009639"/>
      <w:sz w:val="40"/>
      <w:szCs w:val="40"/>
    </w:rPr>
  </w:style>
  <w:style w:type="character" w:customStyle="1" w:styleId="Overskrift2Tegn">
    <w:name w:val="Overskrift 2 Tegn"/>
    <w:aliases w:val="NK Niva 2 Tegn,NK NK Tittel niva 2 Tegn,NK Tittel niva 2 Tegn"/>
    <w:basedOn w:val="Standardskriftforavsnitt"/>
    <w:link w:val="Overskrift2"/>
    <w:uiPriority w:val="1"/>
    <w:rsid w:val="00685439"/>
    <w:rPr>
      <w:rFonts w:ascii="Open Sans" w:hAnsi="Open Sans" w:cs="Open Sans"/>
      <w:b/>
      <w:bCs/>
      <w:color w:val="3D3F48"/>
      <w:sz w:val="36"/>
      <w:szCs w:val="34"/>
    </w:rPr>
  </w:style>
  <w:style w:type="character" w:customStyle="1" w:styleId="Overskrift3Tegn">
    <w:name w:val="Overskrift 3 Tegn"/>
    <w:aliases w:val="NK Niva 3 Tegn,NK NK Tittel niva 3 Tegn,NK Tittel niva 3 Tegn"/>
    <w:basedOn w:val="Standardskriftforavsnitt"/>
    <w:link w:val="Overskrift3"/>
    <w:uiPriority w:val="1"/>
    <w:rsid w:val="0074162F"/>
    <w:rPr>
      <w:rFonts w:ascii="Open Sans" w:hAnsi="Open Sans" w:cs="Open Sans"/>
      <w:b/>
      <w:bCs/>
      <w:color w:val="3D3F48"/>
      <w:sz w:val="32"/>
      <w:szCs w:val="28"/>
    </w:rPr>
  </w:style>
  <w:style w:type="character" w:customStyle="1" w:styleId="Overskrift4Tegn">
    <w:name w:val="Overskrift 4 Tegn"/>
    <w:aliases w:val="NK Niva 4 Tegn,NK NK Tittel niva 4 Tegn"/>
    <w:basedOn w:val="Standardskriftforavsnitt"/>
    <w:link w:val="Overskrift4"/>
    <w:uiPriority w:val="1"/>
    <w:rsid w:val="0074162F"/>
    <w:rPr>
      <w:rFonts w:ascii="Open Sans" w:hAnsi="Open Sans" w:cs="Open Sans"/>
      <w:b/>
      <w:bCs/>
      <w:color w:val="3D3F48"/>
      <w:sz w:val="28"/>
      <w:szCs w:val="24"/>
    </w:rPr>
  </w:style>
  <w:style w:type="character" w:customStyle="1" w:styleId="Overskrift5Tegn">
    <w:name w:val="Overskrift 5 Tegn"/>
    <w:aliases w:val="NK Niva 5 Tegn,NK NK Tittel niva 5 Tegn,NK Tittel niva 5 Tegn"/>
    <w:basedOn w:val="Standardskriftforavsnitt"/>
    <w:link w:val="Overskrift5"/>
    <w:uiPriority w:val="1"/>
    <w:rsid w:val="0074162F"/>
    <w:rPr>
      <w:rFonts w:ascii="Open Sans" w:hAnsi="Open Sans" w:cs="Open Sans"/>
      <w:bCs/>
      <w:color w:val="3D3F48"/>
      <w:szCs w:val="20"/>
      <w:u w:val="single"/>
    </w:rPr>
  </w:style>
  <w:style w:type="paragraph" w:customStyle="1" w:styleId="NKNiva1mednr">
    <w:name w:val="NK Niva 1 med nr"/>
    <w:next w:val="Normal"/>
    <w:link w:val="NKNiva1mednrChar"/>
    <w:uiPriority w:val="2"/>
    <w:qFormat/>
    <w:rsid w:val="002A7F0B"/>
    <w:pPr>
      <w:numPr>
        <w:numId w:val="8"/>
      </w:numPr>
      <w:spacing w:after="240" w:line="240" w:lineRule="auto"/>
      <w:outlineLvl w:val="0"/>
    </w:pPr>
    <w:rPr>
      <w:rFonts w:ascii="Open Sans" w:hAnsi="Open Sans" w:cs="Open Sans"/>
      <w:b/>
      <w:bCs/>
      <w:color w:val="009639"/>
      <w:sz w:val="40"/>
      <w:szCs w:val="40"/>
    </w:rPr>
  </w:style>
  <w:style w:type="paragraph" w:customStyle="1" w:styleId="NKNiva2mednr">
    <w:name w:val="NK Niva 2 med nr"/>
    <w:next w:val="Normal"/>
    <w:link w:val="NKNiva2mednrChar"/>
    <w:uiPriority w:val="2"/>
    <w:qFormat/>
    <w:rsid w:val="002A7F0B"/>
    <w:pPr>
      <w:numPr>
        <w:ilvl w:val="1"/>
        <w:numId w:val="8"/>
      </w:numPr>
      <w:spacing w:after="240" w:line="240" w:lineRule="auto"/>
      <w:outlineLvl w:val="1"/>
    </w:pPr>
    <w:rPr>
      <w:rFonts w:ascii="Open Sans" w:hAnsi="Open Sans" w:cs="Open Sans"/>
      <w:b/>
      <w:bCs/>
      <w:color w:val="333F48"/>
      <w:sz w:val="36"/>
      <w:szCs w:val="34"/>
    </w:rPr>
  </w:style>
  <w:style w:type="character" w:customStyle="1" w:styleId="NKNiva1mednrChar">
    <w:name w:val="NK Niva 1 med nr Char"/>
    <w:basedOn w:val="Standardskriftforavsnitt"/>
    <w:link w:val="NKNiva1mednr"/>
    <w:uiPriority w:val="2"/>
    <w:rsid w:val="002A7F0B"/>
    <w:rPr>
      <w:rFonts w:ascii="Open Sans" w:hAnsi="Open Sans" w:cs="Open Sans"/>
      <w:b/>
      <w:bCs/>
      <w:color w:val="009639"/>
      <w:sz w:val="40"/>
      <w:szCs w:val="40"/>
    </w:rPr>
  </w:style>
  <w:style w:type="paragraph" w:customStyle="1" w:styleId="NKNiva3mednr">
    <w:name w:val="NK Niva 3 med nr"/>
    <w:next w:val="Normal"/>
    <w:link w:val="NKNiva3mednrChar"/>
    <w:uiPriority w:val="2"/>
    <w:qFormat/>
    <w:rsid w:val="002A7F0B"/>
    <w:pPr>
      <w:numPr>
        <w:ilvl w:val="2"/>
        <w:numId w:val="8"/>
      </w:numPr>
      <w:spacing w:after="57" w:line="240" w:lineRule="auto"/>
      <w:outlineLvl w:val="2"/>
    </w:pPr>
    <w:rPr>
      <w:rFonts w:ascii="Open Sans" w:hAnsi="Open Sans" w:cs="Open Sans"/>
      <w:b/>
      <w:bCs/>
      <w:color w:val="333F48"/>
      <w:sz w:val="32"/>
      <w:szCs w:val="28"/>
    </w:rPr>
  </w:style>
  <w:style w:type="character" w:customStyle="1" w:styleId="NKNiva2mednrChar">
    <w:name w:val="NK Niva 2 med nr Char"/>
    <w:basedOn w:val="Standardskriftforavsnitt"/>
    <w:link w:val="NKNiva2mednr"/>
    <w:uiPriority w:val="2"/>
    <w:rsid w:val="002A7F0B"/>
    <w:rPr>
      <w:rFonts w:ascii="Open Sans" w:hAnsi="Open Sans" w:cs="Open Sans"/>
      <w:b/>
      <w:bCs/>
      <w:color w:val="333F48"/>
      <w:sz w:val="36"/>
      <w:szCs w:val="34"/>
    </w:rPr>
  </w:style>
  <w:style w:type="paragraph" w:customStyle="1" w:styleId="NKNiva4mednr">
    <w:name w:val="NK Niva 4 med nr"/>
    <w:next w:val="Normal"/>
    <w:link w:val="NKNiva4mednrChar"/>
    <w:uiPriority w:val="2"/>
    <w:qFormat/>
    <w:rsid w:val="002A7F0B"/>
    <w:pPr>
      <w:numPr>
        <w:ilvl w:val="3"/>
        <w:numId w:val="8"/>
      </w:numPr>
      <w:spacing w:after="57" w:line="240" w:lineRule="auto"/>
      <w:outlineLvl w:val="3"/>
    </w:pPr>
    <w:rPr>
      <w:rFonts w:ascii="Open Sans" w:hAnsi="Open Sans" w:cs="Open Sans"/>
      <w:b/>
      <w:bCs/>
      <w:color w:val="333F48"/>
      <w:sz w:val="28"/>
      <w:szCs w:val="24"/>
    </w:rPr>
  </w:style>
  <w:style w:type="character" w:customStyle="1" w:styleId="NKNiva3mednrChar">
    <w:name w:val="NK Niva 3 med nr Char"/>
    <w:basedOn w:val="Standardskriftforavsnitt"/>
    <w:link w:val="NKNiva3mednr"/>
    <w:uiPriority w:val="2"/>
    <w:rsid w:val="002A7F0B"/>
    <w:rPr>
      <w:rFonts w:ascii="Open Sans" w:hAnsi="Open Sans" w:cs="Open Sans"/>
      <w:b/>
      <w:bCs/>
      <w:color w:val="333F48"/>
      <w:sz w:val="32"/>
      <w:szCs w:val="28"/>
    </w:rPr>
  </w:style>
  <w:style w:type="paragraph" w:customStyle="1" w:styleId="NKNiva5mednr">
    <w:name w:val="NK Niva 5 med nr"/>
    <w:next w:val="Normal"/>
    <w:link w:val="NKNiva5mednrChar"/>
    <w:uiPriority w:val="2"/>
    <w:qFormat/>
    <w:rsid w:val="002A7F0B"/>
    <w:pPr>
      <w:numPr>
        <w:ilvl w:val="4"/>
        <w:numId w:val="8"/>
      </w:numPr>
      <w:spacing w:after="57" w:line="240" w:lineRule="auto"/>
      <w:outlineLvl w:val="4"/>
    </w:pPr>
    <w:rPr>
      <w:rFonts w:ascii="Open Sans" w:hAnsi="Open Sans" w:cs="Open Sans"/>
      <w:bCs/>
      <w:color w:val="333F48"/>
      <w:szCs w:val="20"/>
      <w:u w:val="single"/>
    </w:rPr>
  </w:style>
  <w:style w:type="paragraph" w:customStyle="1" w:styleId="NKfotnote">
    <w:name w:val="NK fotnote"/>
    <w:next w:val="Normal"/>
    <w:link w:val="NKfotnoteChar"/>
    <w:uiPriority w:val="14"/>
    <w:qFormat/>
    <w:rsid w:val="00EA0058"/>
    <w:pPr>
      <w:tabs>
        <w:tab w:val="left" w:pos="220"/>
      </w:tabs>
      <w:autoSpaceDE w:val="0"/>
      <w:autoSpaceDN w:val="0"/>
      <w:adjustRightInd w:val="0"/>
      <w:spacing w:after="0" w:line="240" w:lineRule="auto"/>
      <w:textAlignment w:val="center"/>
    </w:pPr>
    <w:rPr>
      <w:rFonts w:asciiTheme="majorHAnsi" w:hAnsiTheme="majorHAnsi" w:cstheme="majorHAnsi"/>
      <w:i/>
      <w:iCs/>
      <w:color w:val="000000"/>
      <w:sz w:val="16"/>
      <w:szCs w:val="16"/>
      <w:lang w:val="en-GB"/>
    </w:rPr>
  </w:style>
  <w:style w:type="character" w:customStyle="1" w:styleId="NKNiva5mednrChar">
    <w:name w:val="NK Niva 5 med nr Char"/>
    <w:basedOn w:val="Standardskriftforavsnitt"/>
    <w:link w:val="NKNiva5mednr"/>
    <w:uiPriority w:val="2"/>
    <w:rsid w:val="002A7F0B"/>
    <w:rPr>
      <w:rFonts w:ascii="Open Sans" w:hAnsi="Open Sans" w:cs="Open Sans"/>
      <w:bCs/>
      <w:color w:val="333F48"/>
      <w:szCs w:val="20"/>
      <w:u w:val="single"/>
    </w:rPr>
  </w:style>
  <w:style w:type="paragraph" w:customStyle="1" w:styleId="NKbildetekst">
    <w:name w:val="NK bildetekst"/>
    <w:next w:val="Normal"/>
    <w:link w:val="NKbildetekstChar"/>
    <w:uiPriority w:val="4"/>
    <w:qFormat/>
    <w:rsid w:val="0074162F"/>
    <w:pPr>
      <w:spacing w:after="0" w:line="240" w:lineRule="auto"/>
    </w:pPr>
    <w:rPr>
      <w:rFonts w:ascii="Open Sans" w:hAnsi="Open Sans" w:cs="Open Sans Italic"/>
      <w:i/>
      <w:iCs/>
      <w:color w:val="333F48"/>
      <w:sz w:val="18"/>
      <w:szCs w:val="18"/>
    </w:rPr>
  </w:style>
  <w:style w:type="character" w:customStyle="1" w:styleId="NKfotnoteChar">
    <w:name w:val="NK fotnote Char"/>
    <w:basedOn w:val="Standardskriftforavsnitt"/>
    <w:link w:val="NKfotnote"/>
    <w:uiPriority w:val="14"/>
    <w:rsid w:val="00EA0058"/>
    <w:rPr>
      <w:rFonts w:asciiTheme="majorHAnsi" w:hAnsiTheme="majorHAnsi" w:cstheme="majorHAnsi"/>
      <w:i/>
      <w:iCs/>
      <w:color w:val="000000"/>
      <w:sz w:val="16"/>
      <w:szCs w:val="16"/>
      <w:lang w:val="en-GB"/>
    </w:rPr>
  </w:style>
  <w:style w:type="paragraph" w:styleId="Sitat">
    <w:name w:val="Quote"/>
    <w:aliases w:val="NK lengre sitat1,NK sitat"/>
    <w:next w:val="Normal"/>
    <w:link w:val="SitatTegn"/>
    <w:uiPriority w:val="7"/>
    <w:qFormat/>
    <w:rsid w:val="00EA0058"/>
    <w:pPr>
      <w:spacing w:after="0" w:line="240" w:lineRule="auto"/>
    </w:pPr>
    <w:rPr>
      <w:rFonts w:asciiTheme="majorHAnsi" w:hAnsiTheme="majorHAnsi" w:cstheme="majorHAnsi"/>
      <w:i/>
      <w:iCs/>
      <w:color w:val="009639"/>
      <w:sz w:val="34"/>
      <w:szCs w:val="34"/>
      <w:lang w:val="en-GB"/>
    </w:rPr>
  </w:style>
  <w:style w:type="character" w:customStyle="1" w:styleId="NKbildetekstChar">
    <w:name w:val="NK bildetekst Char"/>
    <w:basedOn w:val="Standardskriftforavsnitt"/>
    <w:link w:val="NKbildetekst"/>
    <w:uiPriority w:val="4"/>
    <w:rsid w:val="0074162F"/>
    <w:rPr>
      <w:rFonts w:ascii="Open Sans" w:hAnsi="Open Sans" w:cs="Open Sans Italic"/>
      <w:i/>
      <w:iCs/>
      <w:color w:val="333F48"/>
      <w:sz w:val="18"/>
      <w:szCs w:val="18"/>
    </w:rPr>
  </w:style>
  <w:style w:type="character" w:customStyle="1" w:styleId="SitatTegn">
    <w:name w:val="Sitat Tegn"/>
    <w:aliases w:val="NK lengre sitat1 Tegn,NK sitat Tegn"/>
    <w:basedOn w:val="Standardskriftforavsnitt"/>
    <w:link w:val="Sitat"/>
    <w:uiPriority w:val="7"/>
    <w:rsid w:val="00EA0058"/>
    <w:rPr>
      <w:rFonts w:asciiTheme="majorHAnsi" w:hAnsiTheme="majorHAnsi" w:cstheme="majorHAnsi"/>
      <w:i/>
      <w:iCs/>
      <w:color w:val="009639"/>
      <w:sz w:val="34"/>
      <w:szCs w:val="34"/>
      <w:lang w:val="en-GB"/>
    </w:rPr>
  </w:style>
  <w:style w:type="paragraph" w:customStyle="1" w:styleId="NKName">
    <w:name w:val="NK Name"/>
    <w:next w:val="Normal"/>
    <w:link w:val="NKNameChar"/>
    <w:rsid w:val="00040CE4"/>
    <w:pPr>
      <w:spacing w:after="0" w:line="240" w:lineRule="auto"/>
    </w:pPr>
    <w:rPr>
      <w:rFonts w:ascii="Open Sans SemiBold" w:hAnsi="Open Sans SemiBold" w:cs="Open Sans SemiBold"/>
      <w:color w:val="333F48"/>
      <w:sz w:val="16"/>
      <w:szCs w:val="16"/>
      <w:lang w:val="en-GB"/>
    </w:rPr>
  </w:style>
  <w:style w:type="paragraph" w:styleId="Sterktsitat">
    <w:name w:val="Intense Quote"/>
    <w:aliases w:val="Sterkt sitat Grønn 10pt"/>
    <w:next w:val="Normal"/>
    <w:link w:val="SterktsitatTegn"/>
    <w:uiPriority w:val="14"/>
    <w:qFormat/>
    <w:rsid w:val="0074162F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cs="Open Sans Bold Italic"/>
      <w:b/>
      <w:bCs/>
      <w:i/>
      <w:iCs/>
      <w:color w:val="009639"/>
      <w:sz w:val="20"/>
      <w:szCs w:val="20"/>
    </w:rPr>
  </w:style>
  <w:style w:type="character" w:customStyle="1" w:styleId="NKNameChar">
    <w:name w:val="NK Name Char"/>
    <w:basedOn w:val="Standardskriftforavsnitt"/>
    <w:link w:val="NKName"/>
    <w:rsid w:val="00040CE4"/>
    <w:rPr>
      <w:rFonts w:ascii="Open Sans SemiBold" w:hAnsi="Open Sans SemiBold" w:cs="Open Sans SemiBold"/>
      <w:color w:val="333F48"/>
      <w:sz w:val="16"/>
      <w:szCs w:val="16"/>
      <w:lang w:val="en-GB"/>
    </w:rPr>
  </w:style>
  <w:style w:type="character" w:customStyle="1" w:styleId="SterktsitatTegn">
    <w:name w:val="Sterkt sitat Tegn"/>
    <w:aliases w:val="Sterkt sitat Grønn 10pt Tegn"/>
    <w:basedOn w:val="Standardskriftforavsnitt"/>
    <w:link w:val="Sterktsitat"/>
    <w:uiPriority w:val="14"/>
    <w:rsid w:val="0074162F"/>
    <w:rPr>
      <w:rFonts w:cs="Open Sans Bold Italic"/>
      <w:b/>
      <w:bCs/>
      <w:i/>
      <w:iCs/>
      <w:color w:val="009639"/>
      <w:sz w:val="20"/>
      <w:szCs w:val="20"/>
    </w:rPr>
  </w:style>
  <w:style w:type="paragraph" w:customStyle="1" w:styleId="NKlengresitat">
    <w:name w:val="NK lengre sitat"/>
    <w:next w:val="Normal"/>
    <w:link w:val="NKlengresitatChar"/>
    <w:uiPriority w:val="7"/>
    <w:qFormat/>
    <w:rsid w:val="00AD5323"/>
    <w:pPr>
      <w:autoSpaceDE w:val="0"/>
      <w:autoSpaceDN w:val="0"/>
      <w:adjustRightInd w:val="0"/>
      <w:spacing w:after="0" w:line="240" w:lineRule="auto"/>
      <w:ind w:left="454" w:right="454"/>
      <w:textAlignment w:val="center"/>
    </w:pPr>
    <w:rPr>
      <w:rFonts w:ascii="Open Sans" w:hAnsi="Open Sans" w:cs="Open Sans"/>
      <w:color w:val="333F48"/>
      <w:szCs w:val="20"/>
    </w:rPr>
  </w:style>
  <w:style w:type="character" w:customStyle="1" w:styleId="NKlengresitatChar">
    <w:name w:val="NK lengre sitat Char"/>
    <w:basedOn w:val="Standardskriftforavsnitt"/>
    <w:link w:val="NKlengresitat"/>
    <w:uiPriority w:val="7"/>
    <w:rsid w:val="00AD5323"/>
    <w:rPr>
      <w:rFonts w:ascii="Open Sans" w:hAnsi="Open Sans" w:cs="Open Sans"/>
      <w:color w:val="333F48"/>
      <w:szCs w:val="20"/>
    </w:rPr>
  </w:style>
  <w:style w:type="numbering" w:customStyle="1" w:styleId="Style1">
    <w:name w:val="Style1"/>
    <w:uiPriority w:val="99"/>
    <w:rsid w:val="00C75400"/>
    <w:pPr>
      <w:numPr>
        <w:numId w:val="1"/>
      </w:numPr>
    </w:pPr>
  </w:style>
  <w:style w:type="character" w:customStyle="1" w:styleId="Overskrift6Tegn">
    <w:name w:val="Overskrift 6 Tegn"/>
    <w:aliases w:val="NK Niva 6 Tegn"/>
    <w:basedOn w:val="Standardskriftforavsnitt"/>
    <w:link w:val="Overskrift6"/>
    <w:uiPriority w:val="1"/>
    <w:semiHidden/>
    <w:rsid w:val="009E69BB"/>
    <w:rPr>
      <w:rFonts w:asciiTheme="majorHAnsi" w:eastAsiaTheme="majorEastAsia" w:hAnsiTheme="majorHAnsi" w:cstheme="majorBidi"/>
      <w:i/>
      <w:iCs/>
      <w:color w:val="3D3F48"/>
    </w:rPr>
  </w:style>
  <w:style w:type="table" w:styleId="Lysskyggelegginguthevingsfarge4">
    <w:name w:val="Light Shading Accent 4"/>
    <w:basedOn w:val="Vanligtabell"/>
    <w:uiPriority w:val="60"/>
    <w:rsid w:val="0087371B"/>
    <w:pPr>
      <w:spacing w:after="0" w:line="240" w:lineRule="auto"/>
    </w:pPr>
    <w:rPr>
      <w:color w:val="00559A" w:themeColor="accent4" w:themeShade="BF"/>
    </w:rPr>
    <w:tblPr>
      <w:tblStyleRowBandSize w:val="1"/>
      <w:tblStyleColBandSize w:val="1"/>
      <w:tblBorders>
        <w:top w:val="single" w:sz="8" w:space="0" w:color="0072CE" w:themeColor="accent4"/>
        <w:bottom w:val="single" w:sz="8" w:space="0" w:color="0072C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E" w:themeColor="accent4"/>
          <w:left w:val="nil"/>
          <w:bottom w:val="single" w:sz="8" w:space="0" w:color="0072C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E" w:themeColor="accent4"/>
          <w:left w:val="nil"/>
          <w:bottom w:val="single" w:sz="8" w:space="0" w:color="0072C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D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DFF" w:themeFill="accent4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87371B"/>
    <w:pPr>
      <w:spacing w:after="0" w:line="240" w:lineRule="auto"/>
    </w:pPr>
    <w:rPr>
      <w:color w:val="950C22" w:themeColor="accent3" w:themeShade="BF"/>
    </w:rPr>
    <w:tblPr>
      <w:tblStyleRowBandSize w:val="1"/>
      <w:tblStyleColBandSize w:val="1"/>
      <w:tblBorders>
        <w:top w:val="single" w:sz="8" w:space="0" w:color="C8102E" w:themeColor="accent3"/>
        <w:bottom w:val="single" w:sz="8" w:space="0" w:color="C8102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102E" w:themeColor="accent3"/>
          <w:left w:val="nil"/>
          <w:bottom w:val="single" w:sz="8" w:space="0" w:color="C8102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102E" w:themeColor="accent3"/>
          <w:left w:val="nil"/>
          <w:bottom w:val="single" w:sz="8" w:space="0" w:color="C8102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BB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BBC5" w:themeFill="accent3" w:themeFillTint="3F"/>
      </w:tcPr>
    </w:tblStylePr>
  </w:style>
  <w:style w:type="table" w:styleId="Middelsskyggelegging1uthevingsfarge3">
    <w:name w:val="Medium Shading 1 Accent 3"/>
    <w:basedOn w:val="Vanligtabell"/>
    <w:uiPriority w:val="63"/>
    <w:rsid w:val="005D02D7"/>
    <w:pPr>
      <w:spacing w:after="0" w:line="240" w:lineRule="auto"/>
    </w:pPr>
    <w:tblPr>
      <w:tblStyleRowBandSize w:val="1"/>
      <w:tblStyleColBandSize w:val="1"/>
      <w:tblBorders>
        <w:top w:val="single" w:sz="8" w:space="0" w:color="EE3351" w:themeColor="accent3" w:themeTint="BF"/>
        <w:left w:val="single" w:sz="8" w:space="0" w:color="EE3351" w:themeColor="accent3" w:themeTint="BF"/>
        <w:bottom w:val="single" w:sz="8" w:space="0" w:color="EE3351" w:themeColor="accent3" w:themeTint="BF"/>
        <w:right w:val="single" w:sz="8" w:space="0" w:color="EE3351" w:themeColor="accent3" w:themeTint="BF"/>
        <w:insideH w:val="single" w:sz="8" w:space="0" w:color="EE335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3351" w:themeColor="accent3" w:themeTint="BF"/>
          <w:left w:val="single" w:sz="8" w:space="0" w:color="EE3351" w:themeColor="accent3" w:themeTint="BF"/>
          <w:bottom w:val="single" w:sz="8" w:space="0" w:color="EE3351" w:themeColor="accent3" w:themeTint="BF"/>
          <w:right w:val="single" w:sz="8" w:space="0" w:color="EE3351" w:themeColor="accent3" w:themeTint="BF"/>
          <w:insideH w:val="nil"/>
          <w:insideV w:val="nil"/>
        </w:tcBorders>
        <w:shd w:val="clear" w:color="auto" w:fill="C8102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3351" w:themeColor="accent3" w:themeTint="BF"/>
          <w:left w:val="single" w:sz="8" w:space="0" w:color="EE3351" w:themeColor="accent3" w:themeTint="BF"/>
          <w:bottom w:val="single" w:sz="8" w:space="0" w:color="EE3351" w:themeColor="accent3" w:themeTint="BF"/>
          <w:right w:val="single" w:sz="8" w:space="0" w:color="EE335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BC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BBC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abelltitelvenstrestiltTabelloggrafer">
    <w:name w:val="Tabell titel venstrestilt (Tabell og grafer)"/>
    <w:basedOn w:val="Normal"/>
    <w:uiPriority w:val="99"/>
    <w:rsid w:val="00AE69AD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color w:val="00000A"/>
      <w:sz w:val="18"/>
      <w:szCs w:val="18"/>
    </w:rPr>
  </w:style>
  <w:style w:type="paragraph" w:customStyle="1" w:styleId="TabellbrdtekstvenstremarginTabelloggrafer">
    <w:name w:val="Tabell brødtekst venstre margin (Tabell og grafer)"/>
    <w:basedOn w:val="Normal"/>
    <w:uiPriority w:val="99"/>
    <w:rsid w:val="00AE69AD"/>
    <w:pPr>
      <w:autoSpaceDE w:val="0"/>
      <w:autoSpaceDN w:val="0"/>
      <w:adjustRightInd w:val="0"/>
      <w:spacing w:line="200" w:lineRule="atLeast"/>
      <w:textAlignment w:val="center"/>
    </w:pPr>
    <w:rPr>
      <w:rFonts w:ascii="Open Sans" w:hAnsi="Open Sans" w:cs="Open Sans"/>
      <w:color w:val="00000A"/>
      <w:sz w:val="18"/>
      <w:szCs w:val="18"/>
      <w:lang w:val="en-GB"/>
    </w:rPr>
  </w:style>
  <w:style w:type="paragraph" w:customStyle="1" w:styleId="TabeltittelhyrestiltTabelloggrafer">
    <w:name w:val="Tabel tittel høyrestilt (Tabell og grafer)"/>
    <w:basedOn w:val="Normal"/>
    <w:uiPriority w:val="99"/>
    <w:rsid w:val="00AE69AD"/>
    <w:pPr>
      <w:autoSpaceDE w:val="0"/>
      <w:autoSpaceDN w:val="0"/>
      <w:adjustRightInd w:val="0"/>
      <w:spacing w:line="288" w:lineRule="auto"/>
      <w:jc w:val="right"/>
      <w:textAlignment w:val="center"/>
    </w:pPr>
    <w:rPr>
      <w:rFonts w:ascii="Open Sans" w:hAnsi="Open Sans" w:cs="Open Sans"/>
      <w:b/>
      <w:bCs/>
      <w:color w:val="00000A"/>
      <w:sz w:val="18"/>
      <w:szCs w:val="18"/>
    </w:rPr>
  </w:style>
  <w:style w:type="paragraph" w:customStyle="1" w:styleId="TabellbrdteksthyremarginTabelloggrafer">
    <w:name w:val="Tabell brødtekst høyre margin (Tabell og grafer)"/>
    <w:basedOn w:val="TabellbrdtekstvenstremarginTabelloggrafer"/>
    <w:uiPriority w:val="99"/>
    <w:rsid w:val="00AE69AD"/>
    <w:pPr>
      <w:jc w:val="right"/>
    </w:pPr>
  </w:style>
  <w:style w:type="paragraph" w:customStyle="1" w:styleId="NoParagraphStyle">
    <w:name w:val="[No Paragraph Style]"/>
    <w:rsid w:val="00FA7185"/>
    <w:pPr>
      <w:autoSpaceDE w:val="0"/>
      <w:autoSpaceDN w:val="0"/>
      <w:adjustRightInd w:val="0"/>
      <w:spacing w:after="0" w:line="288" w:lineRule="auto"/>
      <w:textAlignment w:val="center"/>
    </w:pPr>
    <w:rPr>
      <w:rFonts w:ascii="Open Sans" w:hAnsi="Open Sans" w:cs="Times New Roman"/>
      <w:color w:val="000000"/>
      <w:sz w:val="20"/>
      <w:szCs w:val="24"/>
      <w:lang w:val="en-GB"/>
    </w:rPr>
  </w:style>
  <w:style w:type="paragraph" w:customStyle="1" w:styleId="NKingress">
    <w:name w:val="NK ingress"/>
    <w:next w:val="Normal"/>
    <w:link w:val="NKingressChar"/>
    <w:uiPriority w:val="3"/>
    <w:qFormat/>
    <w:rsid w:val="0074162F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Open Sans SemiBold" w:hAnsi="Open Sans SemiBold" w:cs="Open Sans SemiBold"/>
      <w:color w:val="333F48"/>
      <w:sz w:val="26"/>
      <w:szCs w:val="26"/>
    </w:rPr>
  </w:style>
  <w:style w:type="paragraph" w:customStyle="1" w:styleId="Numberlist">
    <w:name w:val="Number list"/>
    <w:basedOn w:val="Liste"/>
    <w:link w:val="NumberlistChar"/>
    <w:rsid w:val="00FF383A"/>
    <w:pPr>
      <w:numPr>
        <w:numId w:val="2"/>
      </w:numPr>
      <w:ind w:left="190" w:hanging="190"/>
    </w:pPr>
    <w:rPr>
      <w:color w:val="3D3F48"/>
    </w:rPr>
  </w:style>
  <w:style w:type="character" w:customStyle="1" w:styleId="NKingressChar">
    <w:name w:val="NK ingress Char"/>
    <w:basedOn w:val="Standardskriftforavsnitt"/>
    <w:link w:val="NKingress"/>
    <w:uiPriority w:val="3"/>
    <w:rsid w:val="0074162F"/>
    <w:rPr>
      <w:rFonts w:ascii="Open Sans SemiBold" w:hAnsi="Open Sans SemiBold" w:cs="Open Sans SemiBold"/>
      <w:color w:val="333F48"/>
      <w:sz w:val="26"/>
      <w:szCs w:val="26"/>
    </w:rPr>
  </w:style>
  <w:style w:type="paragraph" w:customStyle="1" w:styleId="SitatteksvenstremarginSitat">
    <w:name w:val="Sitatteks venstre margin (Sitat)"/>
    <w:basedOn w:val="NoParagraphStyle"/>
    <w:uiPriority w:val="99"/>
    <w:rsid w:val="007C4B0E"/>
    <w:pPr>
      <w:spacing w:after="340"/>
    </w:pPr>
    <w:rPr>
      <w:rFonts w:cs="Open Sans"/>
      <w:i/>
      <w:iCs/>
      <w:color w:val="FFFFFF"/>
      <w:sz w:val="34"/>
      <w:szCs w:val="34"/>
    </w:rPr>
  </w:style>
  <w:style w:type="paragraph" w:styleId="Liste">
    <w:name w:val="List"/>
    <w:basedOn w:val="Normal"/>
    <w:link w:val="ListeTegn"/>
    <w:uiPriority w:val="99"/>
    <w:semiHidden/>
    <w:unhideWhenUsed/>
    <w:rsid w:val="00FF383A"/>
    <w:pPr>
      <w:ind w:left="360" w:hanging="360"/>
      <w:contextualSpacing/>
    </w:pPr>
  </w:style>
  <w:style w:type="character" w:customStyle="1" w:styleId="ListeTegn">
    <w:name w:val="Liste Tegn"/>
    <w:basedOn w:val="Standardskriftforavsnitt"/>
    <w:link w:val="Liste"/>
    <w:uiPriority w:val="99"/>
    <w:semiHidden/>
    <w:rsid w:val="00FF383A"/>
    <w:rPr>
      <w:color w:val="FF0000"/>
      <w:sz w:val="20"/>
    </w:rPr>
  </w:style>
  <w:style w:type="character" w:customStyle="1" w:styleId="NumberlistChar">
    <w:name w:val="Number list Char"/>
    <w:basedOn w:val="ListeTegn"/>
    <w:link w:val="Numberlist"/>
    <w:rsid w:val="00FF383A"/>
    <w:rPr>
      <w:color w:val="3D3F48"/>
      <w:sz w:val="20"/>
    </w:rPr>
  </w:style>
  <w:style w:type="paragraph" w:customStyle="1" w:styleId="NavntitelsitattekstvenstremarginSitat">
    <w:name w:val="Navn titel sitattekst venstre margin (Sitat)"/>
    <w:basedOn w:val="NoParagraphStyle"/>
    <w:uiPriority w:val="99"/>
    <w:rsid w:val="007C4B0E"/>
    <w:rPr>
      <w:rFonts w:ascii="Open Sans SemiBold" w:hAnsi="Open Sans SemiBold" w:cs="Open Sans SemiBold"/>
      <w:color w:val="333F48"/>
      <w:sz w:val="16"/>
      <w:szCs w:val="16"/>
    </w:rPr>
  </w:style>
  <w:style w:type="character" w:customStyle="1" w:styleId="NittedalMarka">
    <w:name w:val="Nittedal Marka"/>
    <w:uiPriority w:val="99"/>
    <w:rsid w:val="007C4B0E"/>
    <w:rPr>
      <w:color w:val="00954C"/>
    </w:rPr>
  </w:style>
  <w:style w:type="paragraph" w:styleId="Ingenmellomrom">
    <w:name w:val="No Spacing"/>
    <w:aliases w:val="NK tabell,table"/>
    <w:next w:val="Normal"/>
    <w:link w:val="IngenmellomromTegn"/>
    <w:uiPriority w:val="13"/>
    <w:qFormat/>
    <w:rsid w:val="00EA0058"/>
    <w:pPr>
      <w:spacing w:after="0" w:line="240" w:lineRule="auto"/>
    </w:pPr>
    <w:rPr>
      <w:rFonts w:asciiTheme="majorHAnsi" w:hAnsiTheme="majorHAnsi"/>
      <w:color w:val="3D3548"/>
      <w:sz w:val="20"/>
    </w:rPr>
  </w:style>
  <w:style w:type="character" w:styleId="Boktittel">
    <w:name w:val="Book Title"/>
    <w:aliases w:val="NK boktittel"/>
    <w:basedOn w:val="Hvit"/>
    <w:uiPriority w:val="14"/>
    <w:qFormat/>
    <w:rsid w:val="00AD5323"/>
    <w:rPr>
      <w:outline/>
      <w:color w:val="FFFFFF" w:themeColor="background1"/>
      <w:lang w:val="nb-NO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customStyle="1" w:styleId="titletext">
    <w:name w:val="title text"/>
    <w:basedOn w:val="Innholdbrdtekst"/>
    <w:next w:val="Normal"/>
    <w:link w:val="titletextChar"/>
    <w:rsid w:val="008E4807"/>
  </w:style>
  <w:style w:type="character" w:customStyle="1" w:styleId="titletextChar">
    <w:name w:val="title text Char"/>
    <w:basedOn w:val="Standardskriftforavsnitt"/>
    <w:link w:val="titletext"/>
    <w:rsid w:val="008E4807"/>
    <w:rPr>
      <w:rFonts w:ascii="Open Sans" w:hAnsi="Open Sans" w:cs="Open Sans"/>
      <w:b/>
      <w:bCs/>
      <w:color w:val="3D3548"/>
      <w:sz w:val="20"/>
      <w:szCs w:val="20"/>
      <w:lang w:val="en-GB"/>
    </w:rPr>
  </w:style>
  <w:style w:type="paragraph" w:customStyle="1" w:styleId="Style2">
    <w:name w:val="Style2"/>
    <w:basedOn w:val="Normal"/>
    <w:rsid w:val="00BE7390"/>
    <w:pPr>
      <w:spacing w:after="200" w:line="276" w:lineRule="auto"/>
    </w:pPr>
  </w:style>
  <w:style w:type="numbering" w:styleId="111111">
    <w:name w:val="Outline List 2"/>
    <w:basedOn w:val="Ingenliste"/>
    <w:uiPriority w:val="99"/>
    <w:semiHidden/>
    <w:unhideWhenUsed/>
    <w:rsid w:val="003D0DE6"/>
    <w:pPr>
      <w:numPr>
        <w:numId w:val="3"/>
      </w:numPr>
    </w:pPr>
  </w:style>
  <w:style w:type="character" w:styleId="Sidetall">
    <w:name w:val="page number"/>
    <w:basedOn w:val="Standardskriftforavsnitt"/>
    <w:uiPriority w:val="99"/>
    <w:semiHidden/>
    <w:unhideWhenUsed/>
    <w:rsid w:val="00180FAC"/>
  </w:style>
  <w:style w:type="character" w:styleId="Utheving">
    <w:name w:val="Emphasis"/>
    <w:basedOn w:val="Innholdnr"/>
    <w:uiPriority w:val="20"/>
    <w:rsid w:val="00040CE4"/>
    <w:rPr>
      <w:b/>
      <w:bCs/>
      <w:color w:val="00954C"/>
    </w:rPr>
  </w:style>
  <w:style w:type="paragraph" w:customStyle="1" w:styleId="BasicParagraph">
    <w:name w:val="[Basic Paragraph]"/>
    <w:basedOn w:val="NoParagraphStyle"/>
    <w:uiPriority w:val="99"/>
    <w:rsid w:val="00FA7185"/>
    <w:pPr>
      <w:widowControl w:val="0"/>
      <w:spacing w:line="240" w:lineRule="auto"/>
    </w:pPr>
    <w:rPr>
      <w:rFonts w:asciiTheme="minorHAnsi" w:hAnsiTheme="minorHAnsi" w:cs="MinionPro-Regular"/>
    </w:rPr>
  </w:style>
  <w:style w:type="character" w:customStyle="1" w:styleId="Bold">
    <w:name w:val="Bold"/>
    <w:uiPriority w:val="99"/>
    <w:rsid w:val="00CB387C"/>
    <w:rPr>
      <w:rFonts w:ascii="OpenSans-Bold" w:hAnsi="OpenSans-Bold" w:cs="OpenSans-Bold"/>
      <w:b/>
      <w:bCs/>
    </w:rPr>
  </w:style>
  <w:style w:type="paragraph" w:styleId="Undertittel">
    <w:name w:val="Subtitle"/>
    <w:basedOn w:val="Normal"/>
    <w:next w:val="Normal"/>
    <w:link w:val="UndertittelTegn"/>
    <w:uiPriority w:val="11"/>
    <w:rsid w:val="00040CE4"/>
    <w:pPr>
      <w:numPr>
        <w:ilvl w:val="1"/>
      </w:numPr>
    </w:pPr>
    <w:rPr>
      <w:rFonts w:asciiTheme="majorHAnsi" w:eastAsiaTheme="majorEastAsia" w:hAnsiTheme="majorHAnsi" w:cstheme="majorBidi"/>
      <w:i/>
      <w:iCs/>
      <w:color w:val="009639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40CE4"/>
    <w:rPr>
      <w:rFonts w:asciiTheme="majorHAnsi" w:eastAsiaTheme="majorEastAsia" w:hAnsiTheme="majorHAnsi" w:cstheme="majorBidi"/>
      <w:i/>
      <w:iCs/>
      <w:color w:val="009639" w:themeColor="accent1"/>
      <w:spacing w:val="15"/>
      <w:sz w:val="24"/>
      <w:szCs w:val="24"/>
    </w:rPr>
  </w:style>
  <w:style w:type="character" w:styleId="Sterkutheving">
    <w:name w:val="Intense Emphasis"/>
    <w:basedOn w:val="Standardskriftforavsnitt"/>
    <w:uiPriority w:val="21"/>
    <w:rsid w:val="00420044"/>
    <w:rPr>
      <w:b/>
      <w:bCs/>
      <w:i/>
      <w:iCs/>
      <w:color w:val="009639" w:themeColor="accent1"/>
    </w:rPr>
  </w:style>
  <w:style w:type="numbering" w:customStyle="1" w:styleId="Style3">
    <w:name w:val="Style3"/>
    <w:uiPriority w:val="99"/>
    <w:rsid w:val="00420044"/>
    <w:pPr>
      <w:numPr>
        <w:numId w:val="4"/>
      </w:numPr>
    </w:pPr>
  </w:style>
  <w:style w:type="table" w:styleId="Lysskyggelegginguthevingsfarge1">
    <w:name w:val="Light Shading Accent 1"/>
    <w:basedOn w:val="Vanligtabell"/>
    <w:uiPriority w:val="60"/>
    <w:rsid w:val="004B5131"/>
    <w:pPr>
      <w:spacing w:after="0" w:line="240" w:lineRule="auto"/>
    </w:pPr>
    <w:rPr>
      <w:color w:val="00702A" w:themeColor="accent1" w:themeShade="BF"/>
    </w:rPr>
    <w:tblPr>
      <w:tblStyleRowBandSize w:val="1"/>
      <w:tblStyleColBandSize w:val="1"/>
      <w:tblBorders>
        <w:top w:val="single" w:sz="8" w:space="0" w:color="009639" w:themeColor="accent1"/>
        <w:bottom w:val="single" w:sz="8" w:space="0" w:color="00963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39" w:themeColor="accent1"/>
          <w:left w:val="nil"/>
          <w:bottom w:val="single" w:sz="8" w:space="0" w:color="00963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39" w:themeColor="accent1"/>
          <w:left w:val="nil"/>
          <w:bottom w:val="single" w:sz="8" w:space="0" w:color="00963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FFC7" w:themeFill="accent1" w:themeFillTint="3F"/>
      </w:tcPr>
    </w:tblStylePr>
  </w:style>
  <w:style w:type="character" w:styleId="Sterk">
    <w:name w:val="Strong"/>
    <w:basedOn w:val="Standardskriftforavsnitt"/>
    <w:uiPriority w:val="22"/>
    <w:rsid w:val="00FC7B50"/>
    <w:rPr>
      <w:b/>
      <w:bCs/>
    </w:rPr>
  </w:style>
  <w:style w:type="paragraph" w:customStyle="1" w:styleId="textpicture">
    <w:name w:val="text picture"/>
    <w:next w:val="Normal"/>
    <w:link w:val="textpictureChar"/>
    <w:rsid w:val="00163010"/>
    <w:pPr>
      <w:spacing w:after="120" w:line="240" w:lineRule="auto"/>
    </w:pPr>
    <w:rPr>
      <w:rFonts w:ascii="Open Sans Italic" w:hAnsi="Open Sans Italic" w:cs="Open Sans Italic"/>
      <w:i/>
      <w:iCs/>
      <w:color w:val="333F48"/>
      <w:sz w:val="18"/>
      <w:szCs w:val="18"/>
      <w:lang w:val="en-GB"/>
    </w:rPr>
  </w:style>
  <w:style w:type="character" w:customStyle="1" w:styleId="textpictureChar">
    <w:name w:val="text picture Char"/>
    <w:basedOn w:val="Standardskriftforavsnitt"/>
    <w:link w:val="textpicture"/>
    <w:rsid w:val="00163010"/>
    <w:rPr>
      <w:rFonts w:ascii="Open Sans Italic" w:hAnsi="Open Sans Italic" w:cs="Open Sans Italic"/>
      <w:i/>
      <w:iCs/>
      <w:color w:val="333F48"/>
      <w:sz w:val="18"/>
      <w:szCs w:val="18"/>
      <w:lang w:val="en-GB"/>
    </w:rPr>
  </w:style>
  <w:style w:type="paragraph" w:customStyle="1" w:styleId="NKnavntilsitat">
    <w:name w:val="NK navn til sitat"/>
    <w:next w:val="Normal"/>
    <w:link w:val="NKnavntilsitatChar"/>
    <w:rsid w:val="00040CE4"/>
    <w:pPr>
      <w:spacing w:after="0" w:line="240" w:lineRule="auto"/>
    </w:pPr>
    <w:rPr>
      <w:rFonts w:ascii="Open Sans SemiBold" w:hAnsi="Open Sans SemiBold" w:cs="Open Sans SemiBold"/>
      <w:color w:val="333F48"/>
      <w:sz w:val="16"/>
      <w:szCs w:val="16"/>
      <w:lang w:val="en-GB"/>
    </w:rPr>
  </w:style>
  <w:style w:type="character" w:customStyle="1" w:styleId="NKnavntilsitatChar">
    <w:name w:val="NK navn til sitat Char"/>
    <w:basedOn w:val="Standardskriftforavsnitt"/>
    <w:link w:val="NKnavntilsitat"/>
    <w:rsid w:val="00040CE4"/>
    <w:rPr>
      <w:rFonts w:ascii="Open Sans SemiBold" w:hAnsi="Open Sans SemiBold" w:cs="Open Sans SemiBold"/>
      <w:color w:val="333F48"/>
      <w:sz w:val="16"/>
      <w:szCs w:val="16"/>
      <w:lang w:val="en-GB"/>
    </w:rPr>
  </w:style>
  <w:style w:type="paragraph" w:customStyle="1" w:styleId="NKlengresitatparagraph">
    <w:name w:val="NK lengre sitat paragraph"/>
    <w:next w:val="Normal"/>
    <w:link w:val="NKlengresitatparagraphChar"/>
    <w:rsid w:val="00163010"/>
    <w:pPr>
      <w:autoSpaceDE w:val="0"/>
      <w:autoSpaceDN w:val="0"/>
      <w:adjustRightInd w:val="0"/>
      <w:spacing w:after="0" w:line="288" w:lineRule="auto"/>
      <w:ind w:left="454" w:right="454"/>
      <w:textAlignment w:val="center"/>
    </w:pPr>
    <w:rPr>
      <w:rFonts w:ascii="Open Sans" w:hAnsi="Open Sans" w:cs="Open Sans"/>
      <w:color w:val="333F48"/>
      <w:sz w:val="20"/>
      <w:szCs w:val="20"/>
      <w:lang w:val="en-GB"/>
    </w:rPr>
  </w:style>
  <w:style w:type="character" w:customStyle="1" w:styleId="NKlengresitatparagraphChar">
    <w:name w:val="NK lengre sitat paragraph Char"/>
    <w:basedOn w:val="Standardskriftforavsnitt"/>
    <w:link w:val="NKlengresitatparagraph"/>
    <w:rsid w:val="00163010"/>
    <w:rPr>
      <w:rFonts w:ascii="Open Sans" w:hAnsi="Open Sans" w:cs="Open Sans"/>
      <w:color w:val="333F48"/>
      <w:sz w:val="20"/>
      <w:szCs w:val="20"/>
      <w:lang w:val="en-GB"/>
    </w:rPr>
  </w:style>
  <w:style w:type="paragraph" w:customStyle="1" w:styleId="TOCtitle">
    <w:name w:val="TOC title"/>
    <w:next w:val="Normal"/>
    <w:rsid w:val="00040CE4"/>
    <w:rPr>
      <w:rFonts w:ascii="Open Sans" w:hAnsi="Open Sans" w:cs="Open Sans"/>
      <w:b/>
      <w:bCs/>
      <w:color w:val="3D3548"/>
      <w:sz w:val="38"/>
      <w:szCs w:val="38"/>
      <w:lang w:val="en-GB"/>
    </w:rPr>
  </w:style>
  <w:style w:type="character" w:customStyle="1" w:styleId="TOCsubtitle">
    <w:name w:val="TOC sub title"/>
    <w:basedOn w:val="Standardskriftforavsnitt"/>
    <w:uiPriority w:val="1"/>
    <w:rsid w:val="008E4807"/>
  </w:style>
  <w:style w:type="paragraph" w:customStyle="1" w:styleId="TOCText">
    <w:name w:val="TOC Text"/>
    <w:rsid w:val="00040CE4"/>
    <w:pPr>
      <w:tabs>
        <w:tab w:val="left" w:pos="426"/>
      </w:tabs>
      <w:spacing w:after="0" w:line="320" w:lineRule="exact"/>
    </w:pPr>
    <w:rPr>
      <w:rFonts w:ascii="Open Sans" w:hAnsi="Open Sans" w:cs="Open Sans"/>
      <w:bCs/>
      <w:color w:val="3D3548"/>
      <w:sz w:val="20"/>
      <w:szCs w:val="20"/>
      <w:lang w:val="en-GB"/>
    </w:rPr>
  </w:style>
  <w:style w:type="character" w:customStyle="1" w:styleId="TOCNumber">
    <w:name w:val="TOC Number"/>
    <w:basedOn w:val="Innholdnr"/>
    <w:uiPriority w:val="1"/>
    <w:rsid w:val="00040CE4"/>
    <w:rPr>
      <w:b/>
      <w:bCs/>
      <w:color w:val="00954C"/>
    </w:rPr>
  </w:style>
  <w:style w:type="paragraph" w:customStyle="1" w:styleId="TOCsubtitle1">
    <w:name w:val="TOC sub title1"/>
    <w:next w:val="Normal"/>
    <w:rsid w:val="00040CE4"/>
    <w:pPr>
      <w:autoSpaceDE w:val="0"/>
      <w:autoSpaceDN w:val="0"/>
      <w:adjustRightInd w:val="0"/>
      <w:spacing w:after="0" w:line="240" w:lineRule="auto"/>
      <w:textAlignment w:val="center"/>
    </w:pPr>
    <w:rPr>
      <w:rFonts w:ascii="Open Sans" w:hAnsi="Open Sans" w:cs="Open Sans"/>
      <w:b/>
      <w:bCs/>
      <w:color w:val="333F48"/>
      <w:sz w:val="28"/>
      <w:szCs w:val="28"/>
      <w:lang w:val="en-GB"/>
    </w:rPr>
  </w:style>
  <w:style w:type="paragraph" w:customStyle="1" w:styleId="titleBC">
    <w:name w:val="title BC"/>
    <w:next w:val="Normal"/>
    <w:rsid w:val="00040CE4"/>
    <w:pPr>
      <w:spacing w:line="240" w:lineRule="auto"/>
      <w:jc w:val="center"/>
    </w:pPr>
    <w:rPr>
      <w:color w:val="FFFFFF" w:themeColor="background1"/>
      <w:sz w:val="26"/>
      <w:szCs w:val="26"/>
      <w:lang w:val="en-GB"/>
    </w:rPr>
  </w:style>
  <w:style w:type="paragraph" w:customStyle="1" w:styleId="heading60">
    <w:name w:val="heading 60"/>
    <w:basedOn w:val="Normal"/>
    <w:link w:val="Heading6Char"/>
    <w:rsid w:val="00667D39"/>
  </w:style>
  <w:style w:type="character" w:customStyle="1" w:styleId="NKNiva4mednrChar">
    <w:name w:val="NK Niva 4 med nr Char"/>
    <w:basedOn w:val="Standardskriftforavsnitt"/>
    <w:link w:val="NKNiva4mednr"/>
    <w:uiPriority w:val="2"/>
    <w:rsid w:val="002A7F0B"/>
    <w:rPr>
      <w:rFonts w:ascii="Open Sans" w:hAnsi="Open Sans" w:cs="Open Sans"/>
      <w:b/>
      <w:bCs/>
      <w:color w:val="333F48"/>
      <w:sz w:val="28"/>
      <w:szCs w:val="24"/>
    </w:rPr>
  </w:style>
  <w:style w:type="character" w:customStyle="1" w:styleId="Heading6Char">
    <w:name w:val="Heading 6 Char"/>
    <w:basedOn w:val="Standardskriftforavsnitt"/>
    <w:link w:val="heading60"/>
    <w:rsid w:val="00667D39"/>
    <w:rPr>
      <w:color w:val="3D3548"/>
      <w:sz w:val="20"/>
    </w:rPr>
  </w:style>
  <w:style w:type="paragraph" w:customStyle="1" w:styleId="NKNiva6medn">
    <w:name w:val="NK Niva 6 med n"/>
    <w:link w:val="NKNiva6mednChar"/>
    <w:uiPriority w:val="2"/>
    <w:qFormat/>
    <w:rsid w:val="002A7F0B"/>
    <w:pPr>
      <w:numPr>
        <w:ilvl w:val="5"/>
        <w:numId w:val="8"/>
      </w:numPr>
      <w:spacing w:after="0" w:line="240" w:lineRule="auto"/>
      <w:outlineLvl w:val="5"/>
    </w:pPr>
    <w:rPr>
      <w:rFonts w:asciiTheme="majorHAnsi" w:eastAsiaTheme="majorEastAsia" w:hAnsiTheme="majorHAnsi" w:cstheme="majorBidi"/>
      <w:i/>
      <w:iCs/>
      <w:color w:val="343F49"/>
    </w:rPr>
  </w:style>
  <w:style w:type="paragraph" w:customStyle="1" w:styleId="NKTittelniva1mednr">
    <w:name w:val="NK Tittel niva 1 med nr"/>
    <w:basedOn w:val="Normal"/>
    <w:rsid w:val="007136AD"/>
    <w:pPr>
      <w:numPr>
        <w:numId w:val="5"/>
      </w:numPr>
    </w:pPr>
  </w:style>
  <w:style w:type="character" w:customStyle="1" w:styleId="NKNiva6mednChar">
    <w:name w:val="NK Niva 6 med n Char"/>
    <w:basedOn w:val="Standardskriftforavsnitt"/>
    <w:link w:val="NKNiva6medn"/>
    <w:uiPriority w:val="2"/>
    <w:rsid w:val="002A7F0B"/>
    <w:rPr>
      <w:rFonts w:asciiTheme="majorHAnsi" w:eastAsiaTheme="majorEastAsia" w:hAnsiTheme="majorHAnsi" w:cstheme="majorBidi"/>
      <w:i/>
      <w:iCs/>
      <w:color w:val="343F49"/>
    </w:rPr>
  </w:style>
  <w:style w:type="paragraph" w:customStyle="1" w:styleId="NKTittelniva2mednr">
    <w:name w:val="NK Tittel niva 2 med nr"/>
    <w:basedOn w:val="Normal"/>
    <w:rsid w:val="007136AD"/>
    <w:pPr>
      <w:numPr>
        <w:ilvl w:val="1"/>
        <w:numId w:val="5"/>
      </w:numPr>
    </w:pPr>
  </w:style>
  <w:style w:type="paragraph" w:customStyle="1" w:styleId="NKTittelniva3mednr">
    <w:name w:val="NK Tittel niva 3 med nr"/>
    <w:basedOn w:val="Normal"/>
    <w:rsid w:val="007136AD"/>
    <w:pPr>
      <w:numPr>
        <w:ilvl w:val="2"/>
        <w:numId w:val="5"/>
      </w:numPr>
    </w:pPr>
  </w:style>
  <w:style w:type="paragraph" w:customStyle="1" w:styleId="NKTittelniva4mednr">
    <w:name w:val="NK Tittel niva 4 med nr"/>
    <w:basedOn w:val="Normal"/>
    <w:rsid w:val="007136AD"/>
    <w:pPr>
      <w:numPr>
        <w:ilvl w:val="3"/>
        <w:numId w:val="5"/>
      </w:numPr>
    </w:pPr>
  </w:style>
  <w:style w:type="paragraph" w:customStyle="1" w:styleId="NKTittelniva5mednr">
    <w:name w:val="NK Tittel niva 5 med nr"/>
    <w:basedOn w:val="Normal"/>
    <w:rsid w:val="007136AD"/>
    <w:pPr>
      <w:numPr>
        <w:ilvl w:val="4"/>
        <w:numId w:val="5"/>
      </w:numPr>
    </w:pPr>
  </w:style>
  <w:style w:type="paragraph" w:customStyle="1" w:styleId="NKTittelniva6mednr">
    <w:name w:val="NK Tittel niva 6 med nr"/>
    <w:basedOn w:val="Normal"/>
    <w:rsid w:val="007136AD"/>
    <w:pPr>
      <w:numPr>
        <w:ilvl w:val="5"/>
        <w:numId w:val="5"/>
      </w:numPr>
    </w:pPr>
  </w:style>
  <w:style w:type="paragraph" w:customStyle="1" w:styleId="NKForsideundertittel">
    <w:name w:val="NK Forside under tittel"/>
    <w:basedOn w:val="Normal"/>
    <w:next w:val="Normal"/>
    <w:rsid w:val="007B355F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color w:val="343F49"/>
      <w:sz w:val="28"/>
      <w:szCs w:val="28"/>
      <w:lang w:val="en-GB"/>
    </w:rPr>
  </w:style>
  <w:style w:type="paragraph" w:customStyle="1" w:styleId="NKForsidehovedtittel">
    <w:name w:val="NK Forside hoved tittel"/>
    <w:next w:val="Normal"/>
    <w:rsid w:val="007B355F"/>
    <w:pPr>
      <w:autoSpaceDE w:val="0"/>
      <w:autoSpaceDN w:val="0"/>
      <w:adjustRightInd w:val="0"/>
      <w:spacing w:after="0" w:line="660" w:lineRule="atLeast"/>
      <w:textAlignment w:val="center"/>
    </w:pPr>
    <w:rPr>
      <w:rFonts w:ascii="Open Sans" w:hAnsi="Open Sans" w:cs="Open Sans"/>
      <w:b/>
      <w:bCs/>
      <w:color w:val="343F49"/>
      <w:sz w:val="60"/>
      <w:szCs w:val="60"/>
      <w:lang w:val="en-GB"/>
    </w:rPr>
  </w:style>
  <w:style w:type="paragraph" w:customStyle="1" w:styleId="NKnavnforsitat">
    <w:name w:val="NK navn for sitat"/>
    <w:next w:val="Normal"/>
    <w:link w:val="NKnavnforsitatChar"/>
    <w:uiPriority w:val="8"/>
    <w:qFormat/>
    <w:rsid w:val="00AD5323"/>
    <w:pPr>
      <w:spacing w:after="0" w:line="240" w:lineRule="auto"/>
    </w:pPr>
    <w:rPr>
      <w:rFonts w:ascii="Open Sans SemiBold" w:hAnsi="Open Sans SemiBold" w:cs="Open Sans SemiBold"/>
      <w:color w:val="333F48"/>
      <w:sz w:val="16"/>
      <w:szCs w:val="16"/>
    </w:rPr>
  </w:style>
  <w:style w:type="character" w:customStyle="1" w:styleId="NKnavnforsitatChar">
    <w:name w:val="NK navn for sitat Char"/>
    <w:basedOn w:val="Standardskriftforavsnitt"/>
    <w:link w:val="NKnavnforsitat"/>
    <w:uiPriority w:val="8"/>
    <w:rsid w:val="00AD5323"/>
    <w:rPr>
      <w:rFonts w:ascii="Open Sans SemiBold" w:hAnsi="Open Sans SemiBold" w:cs="Open Sans SemiBold"/>
      <w:color w:val="333F48"/>
      <w:sz w:val="16"/>
      <w:szCs w:val="16"/>
    </w:rPr>
  </w:style>
  <w:style w:type="paragraph" w:customStyle="1" w:styleId="NKnummerliste">
    <w:name w:val="NK nummerliste"/>
    <w:basedOn w:val="Listeavsnitt"/>
    <w:link w:val="NKnummerlisteChar"/>
    <w:uiPriority w:val="6"/>
    <w:qFormat/>
    <w:rsid w:val="0074162F"/>
    <w:pPr>
      <w:numPr>
        <w:numId w:val="7"/>
      </w:numPr>
    </w:pPr>
  </w:style>
  <w:style w:type="character" w:customStyle="1" w:styleId="NKnummerlisteChar">
    <w:name w:val="NK nummerliste Char"/>
    <w:basedOn w:val="ListeTegn"/>
    <w:link w:val="NKnummerliste"/>
    <w:uiPriority w:val="6"/>
    <w:rsid w:val="0074162F"/>
    <w:rPr>
      <w:rFonts w:ascii="Open Sans" w:hAnsi="Open Sans" w:cs="Open Sans"/>
      <w:color w:val="3D3F48"/>
      <w:sz w:val="20"/>
      <w:szCs w:val="20"/>
    </w:rPr>
  </w:style>
  <w:style w:type="paragraph" w:customStyle="1" w:styleId="NKinholdtittel1">
    <w:name w:val="NK inhold tittel1"/>
    <w:next w:val="Normal"/>
    <w:uiPriority w:val="9"/>
    <w:qFormat/>
    <w:rsid w:val="00EA0058"/>
    <w:rPr>
      <w:rFonts w:ascii="Open Sans" w:hAnsi="Open Sans" w:cs="Open Sans"/>
      <w:b/>
      <w:bCs/>
      <w:color w:val="3D3548"/>
      <w:sz w:val="38"/>
      <w:szCs w:val="38"/>
      <w:lang w:val="en-GB"/>
    </w:rPr>
  </w:style>
  <w:style w:type="paragraph" w:customStyle="1" w:styleId="NKinholdtext2">
    <w:name w:val="NK inhold text2"/>
    <w:uiPriority w:val="12"/>
    <w:qFormat/>
    <w:rsid w:val="00AD5323"/>
    <w:pPr>
      <w:tabs>
        <w:tab w:val="left" w:pos="426"/>
      </w:tabs>
      <w:spacing w:after="0" w:line="240" w:lineRule="auto"/>
    </w:pPr>
    <w:rPr>
      <w:rFonts w:ascii="Open Sans" w:hAnsi="Open Sans" w:cs="Open Sans"/>
      <w:bCs/>
      <w:color w:val="3D3548"/>
      <w:sz w:val="20"/>
      <w:szCs w:val="20"/>
    </w:rPr>
  </w:style>
  <w:style w:type="character" w:customStyle="1" w:styleId="NKinholdtitletextbod">
    <w:name w:val="NK inhold title text bod"/>
    <w:basedOn w:val="Innholdnr"/>
    <w:uiPriority w:val="14"/>
    <w:qFormat/>
    <w:rsid w:val="00AD5323"/>
    <w:rPr>
      <w:b/>
      <w:bCs/>
      <w:color w:val="00954C"/>
      <w:lang w:val="nb-NO"/>
    </w:rPr>
  </w:style>
  <w:style w:type="paragraph" w:customStyle="1" w:styleId="NKinholdtekst1">
    <w:name w:val="NK inhold tekst1"/>
    <w:next w:val="Normal"/>
    <w:uiPriority w:val="11"/>
    <w:qFormat/>
    <w:rsid w:val="00AD5323"/>
    <w:pPr>
      <w:autoSpaceDE w:val="0"/>
      <w:autoSpaceDN w:val="0"/>
      <w:adjustRightInd w:val="0"/>
      <w:spacing w:after="0" w:line="240" w:lineRule="auto"/>
      <w:textAlignment w:val="center"/>
    </w:pPr>
    <w:rPr>
      <w:rFonts w:ascii="Open Sans" w:hAnsi="Open Sans" w:cs="Open Sans"/>
      <w:b/>
      <w:bCs/>
      <w:color w:val="333F48"/>
      <w:sz w:val="28"/>
      <w:szCs w:val="28"/>
    </w:rPr>
  </w:style>
  <w:style w:type="paragraph" w:customStyle="1" w:styleId="NKtitleBC">
    <w:name w:val="NK title BC"/>
    <w:next w:val="Normal"/>
    <w:uiPriority w:val="14"/>
    <w:qFormat/>
    <w:rsid w:val="00EA0058"/>
    <w:pPr>
      <w:spacing w:line="240" w:lineRule="auto"/>
      <w:jc w:val="center"/>
    </w:pPr>
    <w:rPr>
      <w:color w:val="FFFFFF" w:themeColor="background1"/>
      <w:sz w:val="26"/>
      <w:szCs w:val="26"/>
      <w:lang w:val="en-GB"/>
    </w:rPr>
  </w:style>
  <w:style w:type="character" w:customStyle="1" w:styleId="IngenmellomromTegn">
    <w:name w:val="Ingen mellomrom Tegn"/>
    <w:aliases w:val="NK tabell Tegn,table Tegn"/>
    <w:basedOn w:val="Standardskriftforavsnitt"/>
    <w:link w:val="Ingenmellomrom"/>
    <w:uiPriority w:val="13"/>
    <w:rsid w:val="00EA0058"/>
    <w:rPr>
      <w:rFonts w:asciiTheme="majorHAnsi" w:hAnsiTheme="majorHAnsi"/>
      <w:color w:val="3D3548"/>
      <w:sz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458D3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458D3"/>
    <w:rPr>
      <w:color w:val="3D3548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458D3"/>
    <w:rPr>
      <w:vertAlign w:val="superscript"/>
    </w:rPr>
  </w:style>
  <w:style w:type="paragraph" w:styleId="Rentekst">
    <w:name w:val="Plain Text"/>
    <w:basedOn w:val="Normal"/>
    <w:link w:val="RentekstTegn"/>
    <w:uiPriority w:val="99"/>
    <w:unhideWhenUsed/>
    <w:rsid w:val="001E58F8"/>
    <w:rPr>
      <w:rFonts w:ascii="Arial" w:eastAsia="Times New Roman" w:hAnsi="Arial"/>
      <w:color w:val="auto"/>
      <w:sz w:val="24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1E58F8"/>
    <w:rPr>
      <w:rFonts w:ascii="Arial" w:eastAsia="Times New Roman" w:hAnsi="Arial"/>
      <w:sz w:val="24"/>
      <w:szCs w:val="21"/>
      <w:lang w:val="nb-NO"/>
    </w:rPr>
  </w:style>
  <w:style w:type="paragraph" w:customStyle="1" w:styleId="Pa4">
    <w:name w:val="Pa4"/>
    <w:basedOn w:val="Normal"/>
    <w:next w:val="Normal"/>
    <w:uiPriority w:val="99"/>
    <w:rsid w:val="001E58F8"/>
    <w:pPr>
      <w:autoSpaceDE w:val="0"/>
      <w:autoSpaceDN w:val="0"/>
      <w:adjustRightInd w:val="0"/>
      <w:spacing w:line="181" w:lineRule="atLeast"/>
    </w:pPr>
    <w:rPr>
      <w:rFonts w:ascii="Georgia" w:hAnsi="Georgia"/>
      <w:color w:val="auto"/>
      <w:sz w:val="24"/>
      <w:szCs w:val="24"/>
    </w:rPr>
  </w:style>
  <w:style w:type="character" w:customStyle="1" w:styleId="A3">
    <w:name w:val="A3"/>
    <w:uiPriority w:val="99"/>
    <w:rsid w:val="001E58F8"/>
    <w:rPr>
      <w:rFonts w:cs="Georgia"/>
      <w:b/>
      <w:bCs/>
      <w:color w:val="000000"/>
    </w:rPr>
  </w:style>
  <w:style w:type="paragraph" w:customStyle="1" w:styleId="Pa5">
    <w:name w:val="Pa5"/>
    <w:basedOn w:val="Normal"/>
    <w:next w:val="Normal"/>
    <w:uiPriority w:val="99"/>
    <w:rsid w:val="001E58F8"/>
    <w:pPr>
      <w:autoSpaceDE w:val="0"/>
      <w:autoSpaceDN w:val="0"/>
      <w:adjustRightInd w:val="0"/>
      <w:spacing w:line="181" w:lineRule="atLeast"/>
    </w:pPr>
    <w:rPr>
      <w:rFonts w:ascii="Georgia" w:hAnsi="Georgia"/>
      <w:color w:val="auto"/>
      <w:sz w:val="24"/>
      <w:szCs w:val="24"/>
    </w:rPr>
  </w:style>
  <w:style w:type="character" w:customStyle="1" w:styleId="A5">
    <w:name w:val="A5"/>
    <w:uiPriority w:val="99"/>
    <w:rsid w:val="001E58F8"/>
    <w:rPr>
      <w:rFonts w:cs="Georgia"/>
      <w:b/>
      <w:bCs/>
      <w:color w:val="00000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E3CDA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00702A" w:themeColor="accent1" w:themeShade="BF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E3CD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E3CDA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5E3CDA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E3CDA"/>
    <w:rPr>
      <w:color w:val="0072CE" w:themeColor="hyperlink"/>
      <w:u w:val="single"/>
    </w:rPr>
  </w:style>
  <w:style w:type="paragraph" w:styleId="Brdtekst">
    <w:name w:val="Body Text"/>
    <w:basedOn w:val="Normal"/>
    <w:link w:val="BrdtekstTegn"/>
    <w:rsid w:val="003F590A"/>
    <w:pPr>
      <w:spacing w:line="300" w:lineRule="atLeast"/>
    </w:pPr>
    <w:rPr>
      <w:rFonts w:ascii="DepCentury Old Style" w:eastAsia="Times New Roman" w:hAnsi="DepCentury Old Style" w:cs="Times New Roman"/>
      <w:color w:val="auto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3F590A"/>
    <w:rPr>
      <w:rFonts w:ascii="DepCentury Old Style" w:eastAsia="Times New Roman" w:hAnsi="DepCentury Old Style" w:cs="Times New Roman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rsid w:val="003F590A"/>
    <w:pPr>
      <w:spacing w:line="300" w:lineRule="atLeast"/>
    </w:pPr>
    <w:rPr>
      <w:rFonts w:ascii="Arial" w:eastAsia="Times New Roman" w:hAnsi="Arial" w:cs="Times New Roman"/>
      <w:color w:val="auto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3F590A"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semiHidden/>
    <w:rsid w:val="003F590A"/>
    <w:rPr>
      <w:sz w:val="16"/>
      <w:szCs w:val="16"/>
    </w:rPr>
  </w:style>
  <w:style w:type="character" w:customStyle="1" w:styleId="Overskrift7Tegn">
    <w:name w:val="Overskrift 7 Tegn"/>
    <w:basedOn w:val="Standardskriftforavsnitt"/>
    <w:link w:val="Overskrift7"/>
    <w:uiPriority w:val="14"/>
    <w:semiHidden/>
    <w:rsid w:val="00C659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14"/>
    <w:semiHidden/>
    <w:rsid w:val="00C659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14"/>
    <w:semiHidden/>
    <w:rsid w:val="00C659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F0B1A"/>
    <w:pPr>
      <w:spacing w:line="240" w:lineRule="auto"/>
    </w:pPr>
    <w:rPr>
      <w:rFonts w:asciiTheme="minorHAnsi" w:eastAsiaTheme="minorHAnsi" w:hAnsiTheme="minorHAnsi" w:cstheme="minorBidi"/>
      <w:b/>
      <w:bCs/>
      <w:color w:val="3D3548"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F0B1A"/>
    <w:rPr>
      <w:rFonts w:ascii="Arial" w:eastAsia="Times New Roman" w:hAnsi="Arial" w:cs="Times New Roman"/>
      <w:b/>
      <w:bCs/>
      <w:color w:val="3D3548"/>
      <w:sz w:val="20"/>
      <w:szCs w:val="20"/>
      <w:lang w:eastAsia="nb-NO"/>
    </w:rPr>
  </w:style>
  <w:style w:type="paragraph" w:styleId="NormalWeb">
    <w:name w:val="Normal (Web)"/>
    <w:basedOn w:val="Normal"/>
    <w:uiPriority w:val="99"/>
    <w:unhideWhenUsed/>
    <w:rsid w:val="00D85D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nb-NO"/>
    </w:rPr>
  </w:style>
  <w:style w:type="paragraph" w:customStyle="1" w:styleId="Default">
    <w:name w:val="Default"/>
    <w:rsid w:val="00AD6E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mtale">
    <w:name w:val="Mention"/>
    <w:basedOn w:val="Standardskriftforavsnitt"/>
    <w:uiPriority w:val="99"/>
    <w:unhideWhenUsed/>
    <w:rsid w:val="00BE1C76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8B2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doffin.no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5004\AppData\Local\Microsoft\Windows\Temporary%20Internet%20Files\Content.IE5\GLG2H8XU\Enkel-mal-med-logo-og-designelement.dotx" TargetMode="External"/></Relationships>
</file>

<file path=word/theme/theme1.xml><?xml version="1.0" encoding="utf-8"?>
<a:theme xmlns:a="http://schemas.openxmlformats.org/drawingml/2006/main" name="Nittedalkommune Gree">
  <a:themeElements>
    <a:clrScheme name="nittedalkommune green">
      <a:dk1>
        <a:sysClr val="windowText" lastClr="000000"/>
      </a:dk1>
      <a:lt1>
        <a:sysClr val="window" lastClr="FFFFFF"/>
      </a:lt1>
      <a:dk2>
        <a:srgbClr val="009639"/>
      </a:dk2>
      <a:lt2>
        <a:srgbClr val="FFFFFF"/>
      </a:lt2>
      <a:accent1>
        <a:srgbClr val="009639"/>
      </a:accent1>
      <a:accent2>
        <a:srgbClr val="333F48"/>
      </a:accent2>
      <a:accent3>
        <a:srgbClr val="C8102E"/>
      </a:accent3>
      <a:accent4>
        <a:srgbClr val="0072CE"/>
      </a:accent4>
      <a:accent5>
        <a:srgbClr val="D9D9D5"/>
      </a:accent5>
      <a:accent6>
        <a:srgbClr val="F79646"/>
      </a:accent6>
      <a:hlink>
        <a:srgbClr val="0072CE"/>
      </a:hlink>
      <a:folHlink>
        <a:srgbClr val="009639"/>
      </a:folHlink>
    </a:clrScheme>
    <a:fontScheme name="nittedalkommune2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5B521FE9EB048B7AFA141540692CF" ma:contentTypeVersion="3" ma:contentTypeDescription="Create a new document." ma:contentTypeScope="" ma:versionID="7d659599f22766ba84832a12e3cb9ff2">
  <xsd:schema xmlns:xsd="http://www.w3.org/2001/XMLSchema" xmlns:xs="http://www.w3.org/2001/XMLSchema" xmlns:p="http://schemas.microsoft.com/office/2006/metadata/properties" xmlns:ns2="168379bf-0330-422b-b03f-9a34eed2b8ab" targetNamespace="http://schemas.microsoft.com/office/2006/metadata/properties" ma:root="true" ma:fieldsID="f8f7d792079dac804217a2f5332d0dde" ns2:_="">
    <xsd:import namespace="168379bf-0330-422b-b03f-9a34eed2b8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379bf-0330-422b-b03f-9a34eed2b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63D9-7F7D-4017-AE99-F5F8E57A78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A071F0-51FE-447B-AFD8-FD8CE929B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8379bf-0330-422b-b03f-9a34eed2b8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F92D0-65AC-41AD-977D-E840C19D3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73EE6-FF07-46D8-A056-F4637744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Enkel-mal-med-logo-og-designelement</Template>
  <TotalTime>152</TotalTime>
  <Pages>14</Pages>
  <Words>2863</Words>
  <Characters>19160</Characters>
  <Application>Microsoft Office Word</Application>
  <DocSecurity>0</DocSecurity>
  <Lines>736</Lines>
  <Paragraphs>305</Paragraphs>
  <ScaleCrop>false</ScaleCrop>
  <Company>OEM</Company>
  <LinksUpToDate>false</LinksUpToDate>
  <CharactersWithSpaces>21718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åpen tilbudskonkurranse</dc:title>
  <dc:subject/>
  <dc:creator>Trude Wingar-Elnes</dc:creator>
  <cp:keywords/>
  <cp:lastModifiedBy>Wenche Ludviksen</cp:lastModifiedBy>
  <cp:revision>49</cp:revision>
  <cp:lastPrinted>2017-03-27T10:48:00Z</cp:lastPrinted>
  <dcterms:created xsi:type="dcterms:W3CDTF">2026-06-04T09:42:00Z</dcterms:created>
  <dcterms:modified xsi:type="dcterms:W3CDTF">2026-06-05T12:14:00Z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0x010100B1C5B521FE9EB048B7AFA141540692CF</vt:lpwstr>
  </property>
</Properties>
</file>