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11E3F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4F6D0752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4274C5B4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14489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477B2D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A1E0931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6B6BBA49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B879B0" w:rsidRPr="00B879B0">
      <w:rPr>
        <w:sz w:val="18"/>
        <w:szCs w:val="18"/>
      </w:rPr>
      <w:t xml:space="preserve"> </w:t>
    </w:r>
    <w:r w:rsidR="007253D2" w:rsidRPr="007253D2">
      <w:rPr>
        <w:sz w:val="18"/>
        <w:szCs w:val="18"/>
      </w:rPr>
      <w:t>202316364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3D5120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E533F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45632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814A8"/>
    <w:rsid w:val="006A02CC"/>
    <w:rsid w:val="006A2D91"/>
    <w:rsid w:val="006A7E25"/>
    <w:rsid w:val="006F1D6B"/>
    <w:rsid w:val="006F312A"/>
    <w:rsid w:val="006F344E"/>
    <w:rsid w:val="006F48E8"/>
    <w:rsid w:val="00700311"/>
    <w:rsid w:val="007253D2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30D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D0006"/>
    <w:rsid w:val="00AE52D7"/>
    <w:rsid w:val="00B02E18"/>
    <w:rsid w:val="00B054E8"/>
    <w:rsid w:val="00B062A1"/>
    <w:rsid w:val="00B13DAF"/>
    <w:rsid w:val="00B254A8"/>
    <w:rsid w:val="00B30A4F"/>
    <w:rsid w:val="00B3399F"/>
    <w:rsid w:val="00B34A4D"/>
    <w:rsid w:val="00B44376"/>
    <w:rsid w:val="00B656CC"/>
    <w:rsid w:val="00B7798D"/>
    <w:rsid w:val="00B879B0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C553C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7abbe93056c068c708b02fb7619426e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7C589-579E-4774-8EF2-7A865D2AE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Bjarte Borge Pedersen</cp:lastModifiedBy>
  <cp:revision>5</cp:revision>
  <dcterms:created xsi:type="dcterms:W3CDTF">2026-06-01T10:01:00Z</dcterms:created>
  <dcterms:modified xsi:type="dcterms:W3CDTF">2026-06-02T09:30:00Z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9900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ontentTypeId">
    <vt:lpwstr>0x010100907BE72071C68E48A3F4EBA0812A3074</vt:lpwstr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